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0917" w14:paraId="78e0917" w:rsidRDefault="00521317" w:rsidP="00521317" w:rsidR="0052131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317" w:rsidP="00521317" w:rsidR="0052131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21317" w:rsidP="00521317" w:rsidR="0052131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21317" w:rsidP="00521317" w:rsidR="0052131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21317" w:rsidP="00521317" w:rsidR="00521317"/>
    <w:p w:rsidRDefault="00521317" w:rsidP="00521317" w:rsidR="0052131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21317" w:rsidP="00521317" w:rsidR="0052131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21317" w:rsidP="00521317" w:rsidR="0052131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4437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FEDELE d. o. o. Rovinj, D. Segalla 8, OIB 19795099079, MBS 040218999,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521317" w:rsidP="00521317" w:rsidR="0052131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21317" w:rsidP="00521317" w:rsidR="0052131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317" w:rsidP="00521317" w:rsidR="0052131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FEDELE d. o. o. Rovinj, D. Segalla 8, OIB 19795099079, MBS 040218999.</w:t>
      </w:r>
    </w:p>
    <w:p w:rsidRDefault="00521317" w:rsidP="00521317" w:rsidR="0052131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21317" w:rsidP="00521317" w:rsidR="0052131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FEDELE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1881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444.381,14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21317" w:rsidP="00521317" w:rsidR="0052131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21317" w:rsidP="00521317" w:rsidR="0052131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21317" w:rsidP="00521317" w:rsidR="0052131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21317" w:rsidP="00521317" w:rsidR="0052131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21317" w:rsidP="00521317" w:rsidR="0052131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8208B">
        <w:rPr>
          <w:rFonts w:cs="Times New Roman" w:eastAsia="Times New Roman"/>
          <w:szCs w:val="24"/>
          <w:lang w:eastAsia="hr-HR"/>
        </w:rPr>
        <w:t>, v. r.</w:t>
      </w:r>
    </w:p>
    <w:p w:rsidRDefault="00521317" w:rsidP="00521317" w:rsidR="0052131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21317" w:rsidP="00521317" w:rsidR="0052131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21317" w:rsidP="00521317" w:rsidR="0052131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21317" w:rsidP="00521317" w:rsidR="0052131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21317" w:rsidP="00521317" w:rsidR="0052131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21317" w:rsidP="00521317" w:rsidR="0052131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>
      <w:pPr>
        <w:tabs>
          <w:tab w:pos="4116" w:val="left"/>
        </w:tabs>
      </w:pPr>
    </w:p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 w:rsidRPr="00D05CA9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521317" w:rsidP="00521317" w:rsidR="00521317"/>
    <w:p w:rsidRDefault="003621E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193" w:rsidP="00521317" w:rsidR="00970193">
      <w:r>
        <w:separator/>
      </w:r>
    </w:p>
  </w:endnote>
  <w:endnote w:id="0" w:type="continuationSeparator">
    <w:p w:rsidRDefault="00970193" w:rsidP="00521317" w:rsidR="00970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193" w:rsidP="00521317" w:rsidR="00970193">
      <w:r>
        <w:separator/>
      </w:r>
    </w:p>
  </w:footnote>
  <w:footnote w:id="0" w:type="continuationSeparator">
    <w:p w:rsidRDefault="00970193" w:rsidP="00521317" w:rsidR="009701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193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621ED">
      <w:rPr>
        <w:noProof/>
      </w:rPr>
      <w:t>2</w:t>
    </w:r>
    <w:r>
      <w:fldChar w:fldCharType="end"/>
    </w:r>
    <w:r>
      <w:tab/>
    </w:r>
    <w:r w:rsidRPr="00F65D9B">
      <w:t>11 St-</w:t>
    </w:r>
    <w:r w:rsidR="00521317">
      <w:t>577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193" w:rsidP="0021081C" w:rsidR="00A81E97">
    <w:pPr>
      <w:pStyle w:val="Zaglavlje"/>
      <w:jc w:val="right"/>
    </w:pPr>
    <w:r>
      <w:t>11 St-</w:t>
    </w:r>
    <w:r w:rsidR="00521317">
      <w:t>577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930"/>
    <w:rsid w:val="003621ED"/>
    <w:rsid w:val="0038208B"/>
    <w:rsid w:val="00521317"/>
    <w:rsid w:val="00970193"/>
    <w:rsid w:val="009A6044"/>
    <w:rsid w:val="00BF033F"/>
    <w:rsid w:val="00F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31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13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3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31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213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131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2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1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1E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1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1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31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13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3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31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213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131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2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1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1E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1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1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FEDELE d. o. o. Rovinj</izvorni_sadrzaj>
    <derivirana_varijabla naziv="DomainObject.Predmet.ProtustrankaFormated_1">  FEDELE d. o. o. Rovinj</derivirana_varijabla>
  </DomainObject.Predmet.ProtustrankaFormated>
  <DomainObject.Predmet.ProtustrankaFormatedOIB>
    <izvorni_sadrzaj>  FEDELE d. o. o. Rovinj, OIB 19795099079</izvorni_sadrzaj>
    <derivirana_varijabla naziv="DomainObject.Predmet.ProtustrankaFormatedOIB_1">  FEDELE d. o. o. Rovinj, OIB 19795099079</derivirana_varijabla>
  </DomainObject.Predmet.ProtustrankaFormatedOIB>
  <DomainObject.Predmet.ProtustrankaFormatedWithAdress>
    <izvorni_sadrzaj> FEDELE d. o. o. Rovinj, D.Segalla 8, 52210 Rovinj</izvorni_sadrzaj>
    <derivirana_varijabla naziv="DomainObject.Predmet.ProtustrankaFormatedWithAdress_1"> FEDELE d. o. o. Rovinj, D.Segalla 8, 52210 Rovinj</derivirana_varijabla>
  </DomainObject.Predmet.ProtustrankaFormatedWithAdress>
  <DomainObject.Predmet.ProtustrankaFormatedWithAdressOIB>
    <izvorni_sadrzaj> FEDELE d. o. o. Rovinj, OIB 19795099079, D.Segalla 8, 52210 Rovinj</izvorni_sadrzaj>
    <derivirana_varijabla naziv="DomainObject.Predmet.ProtustrankaFormatedWithAdressOIB_1"> FEDELE d. o. o. Rovinj, OIB 19795099079, D.Segalla 8, 52210 Rovinj</derivirana_varijabla>
  </DomainObject.Predmet.ProtustrankaFormatedWithAdressOIB>
  <DomainObject.Predmet.ProtustrankaWithAdress>
    <izvorni_sadrzaj>FEDELE d. o. o. Rovinj D.Segalla 8, 52210 Rovinj</izvorni_sadrzaj>
    <derivirana_varijabla naziv="DomainObject.Predmet.ProtustrankaWithAdress_1">FEDELE d. o. o. Rovinj D.Segalla 8, 52210 Rovinj</derivirana_varijabla>
  </DomainObject.Predmet.ProtustrankaWithAdress>
  <DomainObject.Predmet.ProtustrankaWithAdressOIB>
    <izvorni_sadrzaj>FEDELE d. o. o. Rovinj, OIB 19795099079, D.Segalla 8, 52210 Rovinj</izvorni_sadrzaj>
    <derivirana_varijabla naziv="DomainObject.Predmet.ProtustrankaWithAdressOIB_1">FEDELE d. o. o. Rovinj, OIB 19795099079, D.Segalla 8, 52210 Rovinj</derivirana_varijabla>
  </DomainObject.Predmet.ProtustrankaWithAdressOIB>
  <DomainObject.Predmet.ProtustrankaNazivFormated>
    <izvorni_sadrzaj>FEDELE d. o. o. Rovinj</izvorni_sadrzaj>
    <derivirana_varijabla naziv="DomainObject.Predmet.ProtustrankaNazivFormated_1">FEDELE d. o. o. Rovinj</derivirana_varijabla>
  </DomainObject.Predmet.ProtustrankaNazivFormated>
  <DomainObject.Predmet.ProtustrankaNazivFormatedOIB>
    <izvorni_sadrzaj>FEDELE d. o. o. Rovinj, OIB 19795099079</izvorni_sadrzaj>
    <derivirana_varijabla naziv="DomainObject.Predmet.ProtustrankaNazivFormatedOIB_1">FEDELE d. o. o. Rovinj, OIB 19795099079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444381.14</izvorni_sadrzaj>
    <derivirana_varijabla naziv="DomainObject.Predmet.TrenutnaVrijednost_1">444381.14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FEDELE d. o. o. Rovinj</item>
    </izvorni_sadrzaj>
    <derivirana_varijabla naziv="DomainObject.Predmet.ProtuStrankaListFormated_1">
      <item>FEDELE d. o. o. Rovinj</item>
    </derivirana_varijabla>
  </DomainObject.Predmet.ProtuStrankaListFormated>
  <DomainObject.Predmet.ProtuStrankaListFormatedOIB>
    <izvorni_sadrzaj>
      <item>FEDELE d. o. o. Rovinj, OIB 19795099079</item>
    </izvorni_sadrzaj>
    <derivirana_varijabla naziv="DomainObject.Predmet.ProtuStrankaListFormatedOIB_1">
      <item>FEDELE d. o. o. Rovinj, OIB 19795099079</item>
    </derivirana_varijabla>
  </DomainObject.Predmet.ProtuStrankaListFormatedOIB>
  <DomainObject.Predmet.ProtuStrankaListFormatedWithAdress>
    <izvorni_sadrzaj>
      <item>FEDELE d. o. o. Rovinj, D.Segalla 8, 52210 Rovinj</item>
    </izvorni_sadrzaj>
    <derivirana_varijabla naziv="DomainObject.Predmet.ProtuStrankaListFormatedWithAdress_1">
      <item>FEDELE d. o. o. Rovinj, D.Segalla 8, 52210 Rovinj</item>
    </derivirana_varijabla>
  </DomainObject.Predmet.ProtuStrankaListFormatedWithAdress>
  <DomainObject.Predmet.ProtuStrankaListFormatedWithAdressOIB>
    <izvorni_sadrzaj>
      <item>FEDELE d. o. o. Rovinj, OIB 19795099079, D.Segalla 8, 52210 Rovinj</item>
    </izvorni_sadrzaj>
    <derivirana_varijabla naziv="DomainObject.Predmet.ProtuStrankaListFormatedWithAdressOIB_1">
      <item>FEDELE d. o. o. Rovinj, OIB 19795099079, D.Segalla 8, 52210 Rovinj</item>
    </derivirana_varijabla>
  </DomainObject.Predmet.ProtuStrankaListFormatedWithAdressOIB>
  <DomainObject.Predmet.ProtuStrankaListNazivFormated>
    <izvorni_sadrzaj>
      <item>FEDELE d. o. o. Rovinj</item>
    </izvorni_sadrzaj>
    <derivirana_varijabla naziv="DomainObject.Predmet.ProtuStrankaListNazivFormated_1">
      <item>FEDELE d. o. o. Rovinj</item>
    </derivirana_varijabla>
  </DomainObject.Predmet.ProtuStrankaListNazivFormated>
  <DomainObject.Predmet.ProtuStrankaListNazivFormatedOIB>
    <izvorni_sadrzaj>
      <item>FEDELE d. o. o. Rovinj, OIB 19795099079</item>
    </izvorni_sadrzaj>
    <derivirana_varijabla naziv="DomainObject.Predmet.ProtuStrankaListNazivFormatedOIB_1">
      <item>FEDELE d. o. o. Rovinj, OIB 19795099079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FEDELE d. o. o. Rovinj</izvorni_sadrzaj>
    <derivirana_varijabla naziv="DomainObject.Predmet.ProtustrankaIDrugi_1">FEDELE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FEDELE d. o. o. Rovinj, OIB 19795099079, D.Segalla 8, 52210 Rovinj</izvorni_sadrzaj>
    <derivirana_varijabla naziv="DomainObject.Predmet.ProtustrankaIDrugiAdressOIB_1">FEDELE d. o. o. Rovinj, OIB 19795099079,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FEDELE d. o. o. Rovinj</item>
    </izvorni_sadrzaj>
    <derivirana_varijabla naziv="DomainObject.Predmet.SudioniciListNaziv_1">
      <item>FINANCIJSKA AGENCIJA, RC RIJEKA, PODRUŽNICA PULA, PULA</item>
      <item>FEDELE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FEDELE d. o. o. Rovinj, OIB 19795099079, D.Segalla 8,52210 Rovinj</item>
    </izvorni_sadrzaj>
    <derivirana_varijabla naziv="DomainObject.Predmet.SudioniciListAdressOIB_1">
      <item>FINANCIJSKA AGENCIJA, RC RIJEKA, PODRUŽNICA PULA, PULA, OIB 85821130368, Ulica grada Vukovara 70,Zagreb</item>
      <item>FEDELE d. o. o. Rovinj, OIB 19795099079,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19795099079</item>
    </izvorni_sadrzaj>
    <derivirana_varijabla naziv="DomainObject.Predmet.SudioniciListNazivOIB_1">
      <item>, OIB 85821130368</item>
      <item>, OIB 19795099079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1995</properties:Characters>
  <properties:Lines>84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2015-12-14T09:04:00Z</dcterms:created>
  <dc:creator>Mihaela Kaligari</dc:creator>
  <dc:description/>
  <cp:keywords/>
  <cp:lastModifiedBy>Sanja Prodan</cp:lastModifiedBy>
  <cp:lastPrinted>2015-12-17T12:07:00Z</cp:lastPrinted>
  <dcterms:modified xmlns:xsi="http://www.w3.org/2001/XMLSchema-instance" xsi:type="dcterms:W3CDTF">2015-12-17T12:07:00Z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