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70a0" w14:paraId="0bd70a0" w:rsidRDefault="00B32152" w:rsidP="00B32152" w:rsidR="00B32152" w:rsidRPr="001F4418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F048E6" w:rsidR="00F048E6" w:rsidRPr="00F048E6">
      <w:pPr>
        <w:rPr>
          <w:b/>
          <w:bCs/>
        </w:rPr>
      </w:pPr>
      <w:r w:rsidRPr="00F048E6">
        <w:rPr>
          <w:b/>
          <w:bCs/>
        </w:rPr>
        <w:t>REPUBLIKA HRVATSKA</w:t>
      </w:r>
    </w:p>
    <w:p w:rsidRDefault="00B32152" w:rsidP="00B32152" w:rsidR="00F048E6" w:rsidRPr="00F048E6">
      <w:pPr>
        <w:rPr>
          <w:b/>
          <w:bCs/>
        </w:rPr>
      </w:pPr>
      <w:r w:rsidRPr="00F048E6">
        <w:rPr>
          <w:b/>
          <w:bCs/>
        </w:rPr>
        <w:t>TRGOVAČKI SUD U ZADRU</w:t>
      </w:r>
    </w:p>
    <w:p w:rsidRDefault="00F048E6" w:rsidP="00B32152" w:rsidR="00B32152" w:rsidRPr="001F4418">
      <w:r>
        <w:t>Dr. Franje Tuđmana 35</w:t>
      </w:r>
      <w:r w:rsidR="00B32152" w:rsidRPr="001F4418">
        <w:t xml:space="preserve"> </w:t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</w:p>
    <w:p w:rsidRDefault="00B32152" w:rsidP="00B32152" w:rsidR="00B32152"/>
    <w:p w:rsidRDefault="00C03F56" w:rsidP="00B32152" w:rsidR="00C03F56" w:rsidRPr="001F4418"/>
    <w:p w:rsidRDefault="001F4418" w:rsidP="00B32152" w:rsidR="00B34761" w:rsidRPr="00F048E6">
      <w:pPr>
        <w:jc w:val="center"/>
        <w:rPr>
          <w:b/>
          <w:bCs/>
        </w:rPr>
      </w:pPr>
      <w:r w:rsidRPr="00F048E6">
        <w:rPr>
          <w:b/>
          <w:bCs/>
        </w:rPr>
        <w:t xml:space="preserve">R E P U B L I KA  H R V A T S K A </w:t>
      </w:r>
    </w:p>
    <w:p w:rsidRDefault="00226A0B" w:rsidP="00B32152" w:rsidR="00226A0B" w:rsidRPr="00F048E6">
      <w:pPr>
        <w:jc w:val="center"/>
        <w:rPr>
          <w:b/>
          <w:bCs/>
        </w:rPr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J E Š E N J E</w:t>
      </w:r>
    </w:p>
    <w:p w:rsidRDefault="00E57829" w:rsidP="001D381A" w:rsidR="00E57829" w:rsidRPr="001F4418">
      <w:pPr>
        <w:jc w:val="both"/>
      </w:pPr>
    </w:p>
    <w:p w:rsidRDefault="00B32152" w:rsidP="00C03F56" w:rsidR="00214B54" w:rsidRPr="001F4418">
      <w:pPr>
        <w:ind w:firstLine="708"/>
        <w:jc w:val="both"/>
      </w:pPr>
      <w:r w:rsidRPr="001F4418">
        <w:t xml:space="preserve">Trgovački sud u Zadru, </w:t>
      </w:r>
      <w:r w:rsidR="0082492A">
        <w:t xml:space="preserve">OIB: 3967046465, </w:t>
      </w:r>
      <w:r w:rsidRPr="001F4418">
        <w:t>po su</w:t>
      </w:r>
      <w:r w:rsidR="0082492A">
        <w:t xml:space="preserve">tkinji Ani Markač, </w:t>
      </w:r>
      <w:r w:rsidR="002A31C1" w:rsidRPr="001F4418">
        <w:t>postupajući po prijedlogu</w:t>
      </w:r>
      <w:r w:rsidR="00E57829" w:rsidRPr="001F4418">
        <w:t xml:space="preserve"> za </w:t>
      </w:r>
      <w:r w:rsidR="0082492A">
        <w:t xml:space="preserve">otvaranje stečajnog postupka </w:t>
      </w:r>
      <w:r w:rsidR="00E57829" w:rsidRPr="001F4418">
        <w:t xml:space="preserve">nad </w:t>
      </w:r>
      <w:r w:rsidR="000E720A">
        <w:t xml:space="preserve">dužnikom KEMOMETAL PLUS d.o.o., Pakoštane, Tina Ujevića, OIB:30671501672, dana 7. studenog </w:t>
      </w:r>
      <w:r w:rsidR="00C03F56">
        <w:t>2016.,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i j e š i o</w:t>
      </w:r>
      <w:r w:rsidR="001D381A" w:rsidRPr="00F048E6">
        <w:rPr>
          <w:b/>
          <w:bCs/>
        </w:rPr>
        <w:t xml:space="preserve">    j e</w:t>
      </w:r>
    </w:p>
    <w:p w:rsidRDefault="005D4F0E" w:rsidP="007F5B91" w:rsidR="005D4F0E" w:rsidRPr="001F4418">
      <w:pPr>
        <w:jc w:val="both"/>
      </w:pPr>
    </w:p>
    <w:p w:rsidRDefault="0082492A" w:rsidP="00C03F56" w:rsidR="00082450">
      <w:pPr>
        <w:jc w:val="both"/>
      </w:pPr>
      <w:r>
        <w:tab/>
      </w:r>
      <w:r w:rsidR="00082450">
        <w:t xml:space="preserve">Odbacuje se prijedlog </w:t>
      </w:r>
      <w:r w:rsidR="008F307C">
        <w:t>Financijske agencije, RC Split, Podružnic</w:t>
      </w:r>
      <w:r w:rsidR="00C03F56">
        <w:t>e</w:t>
      </w:r>
      <w:r w:rsidR="008F307C">
        <w:t xml:space="preserve"> </w:t>
      </w:r>
      <w:r w:rsidR="000E720A">
        <w:t xml:space="preserve">Zadar, </w:t>
      </w:r>
      <w:r w:rsidR="00082450">
        <w:t xml:space="preserve">za </w:t>
      </w:r>
      <w:r>
        <w:t xml:space="preserve">otvaranje stečajnog postupka </w:t>
      </w:r>
      <w:r w:rsidR="00082450">
        <w:t>nad dužnikom</w:t>
      </w:r>
      <w:r>
        <w:t xml:space="preserve"> </w:t>
      </w:r>
      <w:r w:rsidR="000E720A">
        <w:t xml:space="preserve">KEMOMETAL PLUS d.o.o., Pakoštane, Tina Ujevića, OIB:30671501672, </w:t>
      </w:r>
      <w:r w:rsidR="00C03F56">
        <w:t xml:space="preserve">od 14. </w:t>
      </w:r>
      <w:r w:rsidR="000E720A">
        <w:t xml:space="preserve">listopada </w:t>
      </w:r>
      <w:r w:rsidR="00C03F56">
        <w:t>2016.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C03F56" w:rsidR="000050AB" w:rsidRPr="001F4418">
      <w:pPr>
        <w:jc w:val="center"/>
      </w:pPr>
      <w:r w:rsidRPr="001F4418">
        <w:t>O</w:t>
      </w:r>
      <w:r w:rsidR="00C03F56">
        <w:t>brazloženje</w:t>
      </w:r>
    </w:p>
    <w:p w:rsidRDefault="000050AB" w:rsidP="000050AB" w:rsidR="000050AB" w:rsidRPr="001F4418">
      <w:pPr>
        <w:jc w:val="center"/>
      </w:pPr>
    </w:p>
    <w:p w:rsidRDefault="000050AB" w:rsidP="000E720A" w:rsidR="00C03F56">
      <w:pPr>
        <w:jc w:val="both"/>
      </w:pPr>
      <w:r w:rsidRPr="001F4418">
        <w:tab/>
      </w:r>
      <w:r w:rsidR="0027304E">
        <w:t xml:space="preserve">Dana </w:t>
      </w:r>
      <w:r w:rsidR="0082492A">
        <w:t xml:space="preserve">14. </w:t>
      </w:r>
      <w:r w:rsidR="000E720A">
        <w:t xml:space="preserve">listopada </w:t>
      </w:r>
      <w:r w:rsidR="0082492A">
        <w:t xml:space="preserve">2016. </w:t>
      </w:r>
      <w:r w:rsidR="008F307C">
        <w:t xml:space="preserve">Financijska agencija, RC </w:t>
      </w:r>
      <w:r w:rsidR="00745676">
        <w:t xml:space="preserve">Split, Podružnica </w:t>
      </w:r>
      <w:r w:rsidR="000E720A">
        <w:t xml:space="preserve">Zadar, </w:t>
      </w:r>
      <w:r w:rsidR="008F307C">
        <w:t>podnijela</w:t>
      </w:r>
      <w:r w:rsidR="0027304E">
        <w:t xml:space="preserve"> je </w:t>
      </w:r>
      <w:r w:rsidR="0027304E" w:rsidRPr="001F4418">
        <w:t xml:space="preserve">prijedlog za </w:t>
      </w:r>
      <w:r w:rsidR="0082492A">
        <w:t xml:space="preserve">otvaranje stečajnog postupka </w:t>
      </w:r>
      <w:r w:rsidR="0082492A" w:rsidRPr="001F4418">
        <w:t xml:space="preserve">nad </w:t>
      </w:r>
      <w:r w:rsidR="0082492A">
        <w:t xml:space="preserve">dužnikom </w:t>
      </w:r>
      <w:r w:rsidR="000E720A">
        <w:t>KEMOMETAL PLUS d.o.o., Pakoštane, Tina Ujevića, OIB:30671501672.</w:t>
      </w:r>
    </w:p>
    <w:p w:rsidRDefault="000E720A" w:rsidP="000E720A" w:rsidR="000E720A">
      <w:pPr>
        <w:ind w:firstLine="708"/>
        <w:jc w:val="both"/>
      </w:pPr>
    </w:p>
    <w:p w:rsidRDefault="006B78E4" w:rsidP="000E720A" w:rsidR="00C03F56">
      <w:pPr>
        <w:ind w:firstLine="708"/>
        <w:jc w:val="both"/>
      </w:pPr>
      <w:r>
        <w:t xml:space="preserve">Zahtjev podnositeljice je nedopušten. </w:t>
      </w:r>
    </w:p>
    <w:p w:rsidRDefault="000E720A" w:rsidP="000E720A" w:rsidR="000E720A">
      <w:pPr>
        <w:ind w:firstLine="708"/>
        <w:jc w:val="both"/>
      </w:pPr>
    </w:p>
    <w:p w:rsidRDefault="00C03F56" w:rsidP="000E720A" w:rsidR="00C03F56">
      <w:pPr>
        <w:ind w:firstLine="708"/>
        <w:jc w:val="both"/>
      </w:pPr>
      <w:r w:rsidRPr="00BE3123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</w:t>
      </w:r>
      <w:r>
        <w:t xml:space="preserve">194. st. 2. </w:t>
      </w:r>
      <w:r w:rsidRPr="00BE3123">
        <w:t>Zakona o parnično</w:t>
      </w:r>
      <w:r>
        <w:t xml:space="preserve">m postupku (Narodne novine broj </w:t>
      </w:r>
      <w:r w:rsidRPr="00856779">
        <w:t>53/91, 91/92, 112/99, 117/03, 88/05, 84/08, 96/08, 123/08, 57/11 i 25/13, nadalje ZPP</w:t>
      </w:r>
      <w:r w:rsidRPr="00BE3123">
        <w:t xml:space="preserve">) propisano je da </w:t>
      </w:r>
      <w:r>
        <w:t>dok parnica teče ne može se u pogledu istog zahtjeva pokrenuti nova parnica među istim strankama, a ako takva parnica bude pokrenuta, sud će tužbu odbaciti. Sud će u tijeku cijelog postupka po službenoj dužnosti  paziti teče li već druga parnica o istom zahtjevu među istim strankama (st. 3.).</w:t>
      </w:r>
    </w:p>
    <w:p w:rsidRDefault="000E720A" w:rsidP="000E720A" w:rsidR="000E720A">
      <w:pPr>
        <w:ind w:firstLine="708"/>
        <w:jc w:val="both"/>
      </w:pPr>
    </w:p>
    <w:p w:rsidRDefault="00C03F56" w:rsidP="000E720A" w:rsidR="005B784E">
      <w:pPr>
        <w:ind w:firstLine="708"/>
        <w:jc w:val="both"/>
      </w:pPr>
      <w:r>
        <w:t xml:space="preserve">Postupajući u skladu s naprijed citiranim zakonskim odredbama, ovaj sud je po službenoj dužnosti pribavio spis predmeta istog pod poslovnim brojevima </w:t>
      </w:r>
      <w:r w:rsidR="000E720A">
        <w:t>1</w:t>
      </w:r>
      <w:r w:rsidRPr="00745676">
        <w:t xml:space="preserve"> St-</w:t>
      </w:r>
      <w:r w:rsidR="005B2286">
        <w:t>1085</w:t>
      </w:r>
      <w:r w:rsidR="000E720A">
        <w:t>/16</w:t>
      </w:r>
      <w:r>
        <w:t>, te je uvidom u potonj</w:t>
      </w:r>
      <w:r w:rsidR="005B784E">
        <w:t>i</w:t>
      </w:r>
      <w:r>
        <w:t xml:space="preserve"> utvrđeno da je na temelju prije podnesen</w:t>
      </w:r>
      <w:r w:rsidR="005B784E">
        <w:t xml:space="preserve">og prijedloga </w:t>
      </w:r>
      <w:r>
        <w:t xml:space="preserve">iste podnositeljice od </w:t>
      </w:r>
      <w:r w:rsidR="005B784E">
        <w:t>1</w:t>
      </w:r>
      <w:r w:rsidR="000E720A">
        <w:t xml:space="preserve">3. listopada </w:t>
      </w:r>
      <w:r w:rsidR="005B784E">
        <w:t xml:space="preserve">2016. </w:t>
      </w:r>
      <w:r>
        <w:t xml:space="preserve">već pokrenut </w:t>
      </w:r>
      <w:r w:rsidR="005B784E" w:rsidRPr="00745676">
        <w:t>prethodni postupak</w:t>
      </w:r>
      <w:r w:rsidR="005B784E">
        <w:rPr>
          <w:b/>
        </w:rPr>
        <w:t xml:space="preserve"> </w:t>
      </w:r>
      <w:r w:rsidR="005B784E">
        <w:t>radi utvrđivanja pretpostavki za otvaranje stečajnog postupka</w:t>
      </w:r>
      <w:r w:rsidR="005B784E">
        <w:rPr>
          <w:b/>
        </w:rPr>
        <w:t xml:space="preserve"> </w:t>
      </w:r>
      <w:r w:rsidR="005B784E">
        <w:t xml:space="preserve">nad </w:t>
      </w:r>
      <w:r w:rsidR="000E720A">
        <w:t xml:space="preserve">uvodnom označenim </w:t>
      </w:r>
      <w:r w:rsidR="005B784E">
        <w:t>stečajnim dužnikom</w:t>
      </w:r>
      <w:r w:rsidR="005B784E">
        <w:rPr>
          <w:b/>
        </w:rPr>
        <w:t xml:space="preserve"> </w:t>
      </w:r>
      <w:r w:rsidR="000E720A">
        <w:t xml:space="preserve">i to rješenjem suda od 19. listopada </w:t>
      </w:r>
      <w:r w:rsidR="005B784E">
        <w:t xml:space="preserve">2016. </w:t>
      </w:r>
    </w:p>
    <w:p w:rsidRDefault="000E720A" w:rsidP="005B784E" w:rsidR="000E720A">
      <w:pPr>
        <w:ind w:firstLine="708"/>
        <w:jc w:val="both"/>
      </w:pPr>
    </w:p>
    <w:p w:rsidRDefault="00C03F56" w:rsidP="005B784E" w:rsidR="00C03F56">
      <w:pPr>
        <w:ind w:firstLine="708"/>
        <w:jc w:val="both"/>
      </w:pPr>
      <w:r>
        <w:t xml:space="preserve">S obzirom da u konkretnom slučaju nisu ispunjene pretpostavke za provođenje jedinstvenog stečajnog postupka nad uvodno označenom dužnikom iz čl. 16. st. 6. SZ-a jer je u svim navedenim postupcima riječ o istoj, a ne različitoj osobi predlagatelja tj. podnositelja </w:t>
      </w:r>
      <w:r>
        <w:lastRenderedPageBreak/>
        <w:t xml:space="preserve">zahtjeva, to je analognom primjenom navedene odredbe te odredbe čl. čl. 10. SZ-a u svezi s čl. 194. st. 3. i 4. ZPP-a, odlučeno kao u izreci rješenja.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</w:t>
      </w:r>
      <w:r w:rsidR="000E720A">
        <w:t xml:space="preserve"> 7. studenog </w:t>
      </w:r>
      <w:r w:rsidR="00E5083F">
        <w:t>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5B784E" w:rsidP="004E6BB0" w:rsidR="000E720A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E720A">
        <w:t xml:space="preserve">           </w:t>
      </w:r>
      <w:r w:rsidR="00240BFA" w:rsidRPr="001F4418">
        <w:t>S</w:t>
      </w:r>
      <w:r w:rsidR="000E720A">
        <w:t>utkinja</w:t>
      </w:r>
    </w:p>
    <w:p w:rsidRDefault="00C03F56" w:rsidP="004E6BB0" w:rsidR="00A52522" w:rsidRPr="001F4418">
      <w:pPr>
        <w:jc w:val="right"/>
      </w:pPr>
      <w:r>
        <w:t>Ana Markač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t xml:space="preserve">POUKA O PRAVNOM LIJEKU: </w:t>
      </w:r>
    </w:p>
    <w:p w:rsidRDefault="000E720A" w:rsidP="000E720A" w:rsidR="000E720A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671657" w:rsidP="00671657" w:rsidR="00671657"/>
    <w:p w:rsidRDefault="004E6BB0" w:rsidP="00671657" w:rsidR="004E6BB0"/>
    <w:p w:rsidRDefault="004E6BB0" w:rsidP="00671657" w:rsidR="004E6BB0"/>
    <w:p w:rsidRDefault="004E6BB0" w:rsidP="00671657" w:rsidR="004E6BB0" w:rsidRPr="00976A50"/>
    <w:p w:rsidRDefault="00671657" w:rsidP="00671657" w:rsidR="00671657" w:rsidRPr="00976A50">
      <w:r w:rsidRPr="00976A50">
        <w:t xml:space="preserve">Dostaviti: </w:t>
      </w:r>
    </w:p>
    <w:p w:rsidRDefault="000E720A" w:rsidP="00671657" w:rsidR="000E720A">
      <w:pPr>
        <w:numPr>
          <w:ilvl w:val="0"/>
          <w:numId w:val="3"/>
        </w:numPr>
      </w:pPr>
      <w:r>
        <w:t>FINA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0E720A" w:rsidR="000C0113" w:rsidRPr="001F4418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4E6BB0" w:rsidR="004E6BB0">
    <w:pPr>
      <w:pStyle w:val="Zaglavlje"/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74C58">
      <w:rPr>
        <w:noProof/>
      </w:rPr>
      <w:t>2</w:t>
    </w:r>
    <w:r>
      <w:fldChar w:fldCharType="end"/>
    </w:r>
    <w:r>
      <w:t xml:space="preserve">                </w:t>
    </w:r>
    <w:r w:rsidR="00F048E6">
      <w:t xml:space="preserve">                 </w:t>
    </w:r>
    <w:r w:rsidR="004E6BB0">
      <w:t>Posl. broj: 2 St-1088/16-5</w:t>
    </w:r>
  </w:p>
  <w:p w:rsidRDefault="00F048E6" w:rsidP="00F048E6" w:rsidR="00F048E6">
    <w:pPr>
      <w:pStyle w:val="Zaglavlje"/>
      <w:jc w:val="right"/>
    </w:pPr>
  </w:p>
  <w:p w:rsidRDefault="00DF6BB2" w:rsidP="00F048E6" w:rsidR="00DF6BB2">
    <w:pPr>
      <w:pStyle w:val="Zaglavlje"/>
    </w:pPr>
  </w:p>
  <w:p w:rsidRDefault="00DF6BB2" w:rsidP="005F089D" w:rsidR="00DF6BB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8E6" w:rsidP="00F048E6" w:rsidR="00F048E6">
    <w:pPr>
      <w:pStyle w:val="Zaglavlje"/>
      <w:jc w:val="right"/>
    </w:pPr>
    <w:r>
      <w:t xml:space="preserve">Posl. broj: 2 </w:t>
    </w:r>
    <w:r w:rsidR="000E720A">
      <w:t>St-1088/16-5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0E720A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56FD3"/>
    <w:rsid w:val="00362EC2"/>
    <w:rsid w:val="00371CB1"/>
    <w:rsid w:val="00374C58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4E6BB0"/>
    <w:rsid w:val="00503657"/>
    <w:rsid w:val="00532FF1"/>
    <w:rsid w:val="00564632"/>
    <w:rsid w:val="005B2286"/>
    <w:rsid w:val="005B6AFC"/>
    <w:rsid w:val="005B784E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45676"/>
    <w:rsid w:val="0076688A"/>
    <w:rsid w:val="007677EE"/>
    <w:rsid w:val="007B6E08"/>
    <w:rsid w:val="007C1A8D"/>
    <w:rsid w:val="007C2FD8"/>
    <w:rsid w:val="007E7365"/>
    <w:rsid w:val="007F5B91"/>
    <w:rsid w:val="0082492A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BE3123"/>
    <w:rsid w:val="00C004D0"/>
    <w:rsid w:val="00C03F56"/>
    <w:rsid w:val="00C301C6"/>
    <w:rsid w:val="00C517B3"/>
    <w:rsid w:val="00C51ED8"/>
    <w:rsid w:val="00D2701D"/>
    <w:rsid w:val="00D726E2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048E6"/>
    <w:rsid w:val="00F211E8"/>
    <w:rsid w:val="00F51337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C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C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C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C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C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C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C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C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St-1088/2016</izvorni_sadrzaj>
    <derivirana_varijabla naziv="DomainObject.Predmet.OznakaBroj_1">St-1088/2016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KEMOMETAL PLUS d.o.o. za trgovinu i usluge</izvorni_sadrzaj>
    <derivirana_varijabla naziv="DomainObject.Predmet.ProtustrankaFormated_1">  KEMOMETAL PLUS d.o.o. za trgovinu i usluge</derivirana_varijabla>
  </DomainObject.Predmet.ProtustrankaFormated>
  <DomainObject.Predmet.ProtustrankaFormatedOIB>
    <izvorni_sadrzaj>  KEMOMETAL PLUS d.o.o. za trgovinu i usluge, OIB 30671501672</izvorni_sadrzaj>
    <derivirana_varijabla naziv="DomainObject.Predmet.ProtustrankaFormatedOIB_1">  KEMOMETAL PLUS d.o.o. za trgovinu i usluge, OIB 30671501672</derivirana_varijabla>
  </DomainObject.Predmet.ProtustrankaFormatedOIB>
  <DomainObject.Predmet.ProtustrankaFormatedWithAdress>
    <izvorni_sadrzaj> KEMOMETAL PLUS d.o.o. za trgovinu i usluge, Tina Ujevića 12 A, 23210 Pakoštane</izvorni_sadrzaj>
    <derivirana_varijabla naziv="DomainObject.Predmet.ProtustrankaFormatedWithAdress_1"> KEMOMETAL PLUS d.o.o. za trgovinu i usluge, Tina Ujevića 12 A, 23210 Pakoštane</derivirana_varijabla>
  </DomainObject.Predmet.ProtustrankaFormatedWithAdress>
  <DomainObject.Predmet.ProtustrankaFormatedWithAdressOIB>
    <izvorni_sadrzaj> KEMOMETAL PLUS d.o.o. za trgovinu i usluge, OIB 30671501672, Tina Ujevića 12 A, 23210 Pakoštane</izvorni_sadrzaj>
    <derivirana_varijabla naziv="DomainObject.Predmet.ProtustrankaFormatedWithAdressOIB_1"> KEMOMETAL PLUS d.o.o. za trgovinu i usluge, OIB 30671501672, Tina Ujevića 12 A, 23210 Pakoštane</derivirana_varijabla>
  </DomainObject.Predmet.ProtustrankaFormatedWithAdressOIB>
  <DomainObject.Predmet.ProtustrankaWithAdress>
    <izvorni_sadrzaj>KEMOMETAL PLUS d.o.o. za trgovinu i usluge Tina Ujevića 12 A, 23210 Pakoštane</izvorni_sadrzaj>
    <derivirana_varijabla naziv="DomainObject.Predmet.ProtustrankaWithAdress_1">KEMOMETAL PLUS d.o.o. za trgovinu i usluge Tina Ujevića 12 A, 23210 Pakoštane</derivirana_varijabla>
  </DomainObject.Predmet.ProtustrankaWithAdress>
  <DomainObject.Predmet.ProtustrankaWithAdressOIB>
    <izvorni_sadrzaj>KEMOMETAL PLUS d.o.o. za trgovinu i usluge, OIB 30671501672, Tina Ujevića 12 A, 23210 Pakoštane</izvorni_sadrzaj>
    <derivirana_varijabla naziv="DomainObject.Predmet.ProtustrankaWithAdressOIB_1">KEMOMETAL PLUS d.o.o. za trgovinu i usluge, OIB 30671501672, Tina Ujevića 12 A, 23210 Pakoštane</derivirana_varijabla>
  </DomainObject.Predmet.ProtustrankaWithAdressOIB>
  <DomainObject.Predmet.ProtustrankaNazivFormated>
    <izvorni_sadrzaj>KEMOMETAL PLUS d.o.o. za trgovinu i usluge</izvorni_sadrzaj>
    <derivirana_varijabla naziv="DomainObject.Predmet.ProtustrankaNazivFormated_1">KEMOMETAL PLUS d.o.o. za trgovinu i usluge</derivirana_varijabla>
  </DomainObject.Predmet.ProtustrankaNazivFormated>
  <DomainObject.Predmet.ProtustrankaNazivFormatedOIB>
    <izvorni_sadrzaj>KEMOMETAL PLUS d.o.o. za trgovinu i usluge, OIB 30671501672</izvorni_sadrzaj>
    <derivirana_varijabla naziv="DomainObject.Predmet.ProtustrankaNazivFormatedOIB_1">KEMOMETAL PLUS d.o.o. za trgovinu i usluge, OIB 30671501672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KEMOMETAL PLUS d.o.o. za trgovinu i usluge</item>
    </izvorni_sadrzaj>
    <derivirana_varijabla naziv="DomainObject.Predmet.ProtuStrankaListFormated_1">
      <item>KEMOMETAL PLUS d.o.o. za trgovinu i usluge</item>
    </derivirana_varijabla>
  </DomainObject.Predmet.ProtuStrankaListFormated>
  <DomainObject.Predmet.ProtuStrankaListFormatedOIB>
    <izvorni_sadrzaj>
      <item>KEMOMETAL PLUS d.o.o. za trgovinu i usluge, OIB 30671501672</item>
    </izvorni_sadrzaj>
    <derivirana_varijabla naziv="DomainObject.Predmet.ProtuStrankaListFormatedOIB_1">
      <item>KEMOMETAL PLUS d.o.o. za trgovinu i usluge, OIB 30671501672</item>
    </derivirana_varijabla>
  </DomainObject.Predmet.ProtuStrankaListFormatedOIB>
  <DomainObject.Predmet.ProtuStrankaListFormatedWithAdress>
    <izvorni_sadrzaj>
      <item>KEMOMETAL PLUS d.o.o. za trgovinu i usluge, Tina Ujevića 12 A, 23210 Pakoštane</item>
    </izvorni_sadrzaj>
    <derivirana_varijabla naziv="DomainObject.Predmet.ProtuStrankaListFormatedWithAdress_1">
      <item>KEMOMETAL PLUS d.o.o. za trgovinu i usluge, Tina Ujevića 12 A, 23210 Pakoštane</item>
    </derivirana_varijabla>
  </DomainObject.Predmet.ProtuStrankaListFormatedWithAdress>
  <DomainObject.Predmet.ProtuStrankaListFormatedWithAdressOIB>
    <izvorni_sadrzaj>
      <item>KEMOMETAL PLUS d.o.o. za trgovinu i usluge, OIB 30671501672, Tina Ujevića 12 A, 23210 Pakoštane</item>
    </izvorni_sadrzaj>
    <derivirana_varijabla naziv="DomainObject.Predmet.ProtuStrankaListFormatedWithAdressOIB_1">
      <item>KEMOMETAL PLUS d.o.o. za trgovinu i usluge, OIB 30671501672, Tina Ujevića 12 A, 23210 Pakoštane</item>
    </derivirana_varijabla>
  </DomainObject.Predmet.ProtuStrankaListFormatedWithAdressOIB>
  <DomainObject.Predmet.ProtuStrankaListNazivFormated>
    <izvorni_sadrzaj>
      <item>KEMOMETAL PLUS d.o.o. za trgovinu i usluge</item>
    </izvorni_sadrzaj>
    <derivirana_varijabla naziv="DomainObject.Predmet.ProtuStrankaListNazivFormated_1">
      <item>KEMOMETAL PLUS d.o.o. za trgovinu i usluge</item>
    </derivirana_varijabla>
  </DomainObject.Predmet.ProtuStrankaListNazivFormated>
  <DomainObject.Predmet.ProtuStrankaListNazivFormatedOIB>
    <izvorni_sadrzaj>
      <item>KEMOMETAL PLUS d.o.o. za trgovinu i usluge, OIB 30671501672</item>
    </izvorni_sadrzaj>
    <derivirana_varijabla naziv="DomainObject.Predmet.ProtuStrankaListNazivFormatedOIB_1">
      <item>KEMOMETAL PLUS d.o.o. za trgovinu i usluge, OIB 30671501672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KEMOMETAL PLUS d.o.o. za trgovinu i usluge</izvorni_sadrzaj>
    <derivirana_varijabla naziv="DomainObject.Predmet.ProtustrankaIDrugi_1">KEMOMETAL PLUS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KEMOMETAL PLUS d.o.o. za trgovinu i usluge, OIB 30671501672, Tina Ujevića 12 A, 23210 Pakoštane</izvorni_sadrzaj>
    <derivirana_varijabla naziv="DomainObject.Predmet.ProtustrankaIDrugiAdressOIB_1">KEMOMETAL PLUS d.o.o. za trgovinu i usluge, OIB 30671501672,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KEMOMETAL PLUS d.o.o. za trgovinu i usluge</item>
    </izvorni_sadrzaj>
    <derivirana_varijabla naziv="DomainObject.Predmet.SudioniciListNaziv_1">
      <item>FINA</item>
      <item>KEMOMETAL PLUS d.o.o. za trgovinu i usluge</item>
    </derivirana_varijabla>
  </DomainObject.Predmet.SudioniciListNaziv>
  <DomainObject.Predmet.SudioniciListAdressOIB>
    <izvorni_sadrzaj>
      <item>FINA, OIB 85821130368</item>
      <item>KEMOMETAL PLUS d.o.o. za trgovinu i usluge, OIB 30671501672, Tina Ujevića 12 A,23210 Pakoštane</item>
    </izvorni_sadrzaj>
    <derivirana_varijabla naziv="DomainObject.Predmet.SudioniciListAdressOIB_1">
      <item>FINA, OIB 85821130368</item>
      <item>KEMOMETAL PLUS d.o.o. za trgovinu i usluge, OIB 30671501672, Tina Ujevića 12 A,23210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30671501672</item>
    </izvorni_sadrzaj>
    <derivirana_varijabla naziv="DomainObject.Predmet.SudioniciListNazivOIB_1">
      <item>, OIB 85821130368</item>
      <item>, OIB 30671501672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48DCB-1A39-4575-BEE7-29AF9A0E7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2441</properties:Characters>
  <properties:Lines>80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2016-11-05T18:24:00Z</dcterms:created>
  <dc:creator>Ardena Bajlo</dc:creator>
  <cp:lastModifiedBy>Merlina Klišmanić</cp:lastModifiedBy>
  <cp:lastPrinted>2016-11-07T11:47:00Z</cp:lastPrinted>
  <dcterms:modified xmlns:xsi="http://www.w3.org/2001/XMLSchema-instance" xsi:type="dcterms:W3CDTF">2016-11-08T12:08:00Z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