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e91d" w14:paraId="7e7e91d" w:rsidRDefault="006761A8" w:rsidR="006761A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0E39" w:rsidR="00590E39" w:rsidRPr="00037EED"/>
    <w:p w:rsidRDefault="00B342B4" w:rsidP="00B342B4" w:rsidR="00B342B4" w:rsidRPr="00B342B4">
      <w:pPr>
        <w:jc w:val="both"/>
      </w:pPr>
      <w:r w:rsidRPr="00B342B4">
        <w:t>Republika Hrvatska</w:t>
      </w:r>
    </w:p>
    <w:p w:rsidRDefault="00B342B4" w:rsidP="00B342B4" w:rsidR="00B342B4" w:rsidRPr="00B342B4">
      <w:pPr>
        <w:jc w:val="both"/>
      </w:pPr>
      <w:r w:rsidRPr="00B342B4">
        <w:t>Trgovački sud u Zagrebu</w:t>
      </w:r>
    </w:p>
    <w:p w:rsidRDefault="00B342B4" w:rsidP="00B342B4" w:rsidR="00B342B4" w:rsidRPr="00B342B4">
      <w:pPr>
        <w:jc w:val="both"/>
      </w:pPr>
      <w:r w:rsidRPr="00B342B4">
        <w:t xml:space="preserve">Zagreb, </w:t>
      </w:r>
      <w:proofErr w:type="spellStart"/>
      <w:r w:rsidRPr="00B342B4">
        <w:t>Amruševa</w:t>
      </w:r>
      <w:proofErr w:type="spellEnd"/>
      <w:r w:rsidRPr="00B342B4">
        <w:t xml:space="preserve"> 2/II                                                           </w:t>
      </w:r>
      <w:r w:rsidR="006761A8">
        <w:t xml:space="preserve">                          </w:t>
      </w:r>
      <w:r w:rsidR="005B79AF">
        <w:t>67. St-149/06</w:t>
      </w:r>
      <w:r w:rsidR="006761A8">
        <w:t>-294</w:t>
      </w:r>
      <w:r w:rsidRPr="00B342B4">
        <w:t xml:space="preserve">                                                               </w:t>
      </w:r>
    </w:p>
    <w:p w:rsidRDefault="00B342B4" w:rsidP="002374A0" w:rsidR="00B342B4">
      <w:pPr>
        <w:jc w:val="center"/>
      </w:pPr>
    </w:p>
    <w:p w:rsidRDefault="002374A0" w:rsidP="002374A0" w:rsidR="002374A0" w:rsidRPr="005B79AF">
      <w:pPr>
        <w:jc w:val="center"/>
      </w:pPr>
      <w:r w:rsidRPr="005B79AF">
        <w:t>R E P U B L I K A   H R V A T S K A</w:t>
      </w:r>
    </w:p>
    <w:p w:rsidRDefault="005B79AF" w:rsidP="00B342B4" w:rsidR="005B79AF">
      <w:pPr>
        <w:jc w:val="center"/>
      </w:pPr>
    </w:p>
    <w:p w:rsidRDefault="00B342B4" w:rsidP="00B342B4" w:rsidR="00B342B4" w:rsidRPr="005B79AF">
      <w:pPr>
        <w:jc w:val="center"/>
      </w:pPr>
      <w:r w:rsidRPr="005B79AF">
        <w:t>R J E Š E NJ E</w:t>
      </w:r>
    </w:p>
    <w:p w:rsidRDefault="00B342B4" w:rsidP="00B342B4" w:rsidR="00B342B4" w:rsidRPr="00B342B4">
      <w:pPr>
        <w:jc w:val="both"/>
      </w:pPr>
    </w:p>
    <w:p w:rsidRDefault="00B342B4" w:rsidP="005B79AF" w:rsidR="0080300F" w:rsidRPr="00037EED">
      <w:pPr>
        <w:ind w:firstLine="708"/>
        <w:jc w:val="both"/>
      </w:pPr>
      <w:r w:rsidRPr="00B342B4">
        <w:t xml:space="preserve">Trgovački sud u Zagrebu po sucu Gordanu </w:t>
      </w:r>
      <w:proofErr w:type="spellStart"/>
      <w:r w:rsidRPr="00B342B4">
        <w:t>Zubaku</w:t>
      </w:r>
      <w:proofErr w:type="spellEnd"/>
      <w:r w:rsidRPr="00B342B4">
        <w:t xml:space="preserve">, u stečajnom  postupku nad dužnikom </w:t>
      </w:r>
      <w:r w:rsidR="005B79AF" w:rsidRPr="005B79AF">
        <w:rPr>
          <w:bCs/>
        </w:rPr>
        <w:t>PRIGORKA d.d. u stečaju, Sesvete, Ljudevita Posavskog 3</w:t>
      </w:r>
      <w:r w:rsidR="005B79AF">
        <w:rPr>
          <w:bCs/>
        </w:rPr>
        <w:t>, OIB: 44010339796</w:t>
      </w:r>
      <w:r w:rsidR="0080300F" w:rsidRPr="00037EED">
        <w:t xml:space="preserve">, </w:t>
      </w:r>
      <w:r w:rsidR="00251AC8">
        <w:br/>
        <w:t>3. svibnja</w:t>
      </w:r>
      <w:r w:rsidR="0080300F" w:rsidRPr="00037EED">
        <w:t xml:space="preserve"> 201</w:t>
      </w:r>
      <w:r w:rsidR="00251AC8">
        <w:t>6</w:t>
      </w:r>
      <w:r w:rsidR="0080300F" w:rsidRPr="00037EED">
        <w:t xml:space="preserve">.,  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251AC8" w:rsidP="007B40F5" w:rsidR="00590E39" w:rsidRPr="00037EED">
      <w:pPr>
        <w:pStyle w:val="Tijeloteksta2"/>
        <w:ind w:firstLine="708"/>
      </w:pPr>
      <w:r>
        <w:t>I.</w:t>
      </w:r>
      <w:r w:rsidR="006761A8">
        <w:t xml:space="preserve"> </w:t>
      </w:r>
      <w:proofErr w:type="spellStart"/>
      <w:r w:rsidR="00590E39" w:rsidRPr="00037EED">
        <w:t>Saziva</w:t>
      </w:r>
      <w:proofErr w:type="spellEnd"/>
      <w:r w:rsidR="00590E39" w:rsidRPr="00037EED">
        <w:t xml:space="preserve"> se skupština vjerovnika u stečajnom postupku</w:t>
      </w:r>
      <w:r w:rsidR="007B40F5" w:rsidRPr="00037EED">
        <w:t xml:space="preserve"> nad dužnikom</w:t>
      </w:r>
      <w:r w:rsidR="00590E39" w:rsidRPr="00037EED">
        <w:t xml:space="preserve"> </w:t>
      </w:r>
      <w:r w:rsidR="005B79AF" w:rsidRPr="005B79AF">
        <w:rPr>
          <w:bCs/>
        </w:rPr>
        <w:t>PRIGORKA d.d. u stečaju, Sesvete, Ljudevita Posavskog 3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B92232" w:rsidRPr="00037EED">
        <w:t>:</w:t>
      </w:r>
      <w:r w:rsidR="00590E39"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6B1267" w:rsidR="00590E39" w:rsidRPr="00B41FE6">
      <w:pPr>
        <w:pStyle w:val="Tijeloteksta2"/>
        <w:ind w:firstLine="708" w:left="2124"/>
        <w:rPr>
          <w:bCs/>
        </w:rPr>
      </w:pPr>
      <w:r>
        <w:rPr>
          <w:bCs/>
        </w:rPr>
        <w:t xml:space="preserve">13. </w:t>
      </w:r>
      <w:r w:rsidR="00251AC8">
        <w:rPr>
          <w:bCs/>
        </w:rPr>
        <w:t xml:space="preserve"> svibnja 2016</w:t>
      </w:r>
      <w:r w:rsidR="00426C37" w:rsidRPr="00B41FE6">
        <w:rPr>
          <w:bCs/>
        </w:rPr>
        <w:t>.</w:t>
      </w:r>
      <w:r w:rsidR="00F25213" w:rsidRPr="00B41FE6">
        <w:rPr>
          <w:bCs/>
        </w:rPr>
        <w:t xml:space="preserve"> u</w:t>
      </w:r>
      <w:r>
        <w:rPr>
          <w:bCs/>
        </w:rPr>
        <w:t xml:space="preserve"> 10</w:t>
      </w:r>
      <w:r w:rsidR="00251AC8">
        <w:rPr>
          <w:bCs/>
        </w:rPr>
        <w:t>,0</w:t>
      </w:r>
      <w:r w:rsidR="00B92232" w:rsidRPr="00B41FE6">
        <w:rPr>
          <w:bCs/>
        </w:rPr>
        <w:t>0</w:t>
      </w:r>
      <w:r w:rsidR="00466E01" w:rsidRPr="00B41FE6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6B1267">
        <w:t>96</w:t>
      </w:r>
      <w:r w:rsidR="00E03FDC" w:rsidRPr="00037EED">
        <w:t xml:space="preserve"> </w:t>
      </w:r>
      <w:r w:rsidR="006B1267">
        <w:t>(mala</w:t>
      </w:r>
      <w:r w:rsidR="005B79AF">
        <w:t xml:space="preserve"> dvorana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5B79AF" w:rsidP="005B79AF" w:rsidR="005B79AF" w:rsidRPr="005B79AF">
      <w:pPr>
        <w:jc w:val="both"/>
      </w:pPr>
    </w:p>
    <w:p w:rsidRDefault="005B79AF" w:rsidP="00251AC8" w:rsidR="005B79AF">
      <w:pPr>
        <w:ind w:left="705"/>
        <w:jc w:val="both"/>
      </w:pPr>
      <w:r w:rsidRPr="005B79AF">
        <w:t xml:space="preserve">1. </w:t>
      </w:r>
      <w:r w:rsidR="00251AC8">
        <w:t>Donošenje odluke o reviziji poslovanja Prigorka d.d. u stečaju.</w:t>
      </w:r>
    </w:p>
    <w:p w:rsidRDefault="00590E39" w:rsidR="00590E39">
      <w:pPr>
        <w:jc w:val="both"/>
      </w:pPr>
    </w:p>
    <w:p w:rsidRDefault="00251AC8" w:rsidP="006761A8" w:rsidR="00251AC8">
      <w:pPr>
        <w:ind w:firstLine="705"/>
        <w:jc w:val="both"/>
      </w:pPr>
      <w:proofErr w:type="spellStart"/>
      <w:r>
        <w:t>II.</w:t>
      </w:r>
      <w:r w:rsidRPr="00251AC8">
        <w:t>Ovo</w:t>
      </w:r>
      <w:proofErr w:type="spellEnd"/>
      <w:r w:rsidRPr="00251AC8">
        <w:t xml:space="preserve"> rješenje će se objaviti na mrežnoj stranici e-oglasna ploča Trgovačkog  suda u Zagrebu.</w:t>
      </w:r>
    </w:p>
    <w:p w:rsidRDefault="00251AC8" w:rsidR="00251AC8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Zagrebu</w:t>
      </w:r>
      <w:r w:rsidR="00590E39" w:rsidRPr="00037EED">
        <w:t xml:space="preserve"> </w:t>
      </w:r>
      <w:r w:rsidR="00251AC8">
        <w:t>3. svibnja 2016</w:t>
      </w:r>
      <w:r w:rsidRPr="00037EED">
        <w:t>.</w:t>
      </w:r>
    </w:p>
    <w:p w:rsidRDefault="00B41FE6" w:rsidP="00B41FE6" w:rsidR="00B41FE6" w:rsidRPr="00037E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0E39" w:rsidP="006761A8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6761A8" w:rsidR="007B40F5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        </w:t>
      </w:r>
      <w:r w:rsidR="00B41FE6">
        <w:t xml:space="preserve">  </w:t>
      </w:r>
      <w:r w:rsidR="00251AC8">
        <w:t>Gordan Zubak</w:t>
      </w:r>
      <w:r w:rsidR="006761A8">
        <w:t>, v.r.</w:t>
      </w:r>
      <w:r w:rsidR="00251AC8">
        <w:t xml:space="preserve"> </w:t>
      </w:r>
    </w:p>
    <w:p w:rsidRDefault="00251AC8" w:rsidP="00251AC8" w:rsidR="00251AC8"/>
    <w:p w:rsidRDefault="00251AC8" w:rsidP="00251AC8" w:rsidR="00251AC8" w:rsidRPr="00251AC8">
      <w:r w:rsidRPr="00251AC8">
        <w:t>POUKA O PRAVNOM LIJEKU:</w:t>
      </w:r>
    </w:p>
    <w:p w:rsidRDefault="00251AC8" w:rsidP="00251AC8" w:rsidR="00251AC8" w:rsidRPr="00251AC8">
      <w:r w:rsidRPr="00251AC8">
        <w:t xml:space="preserve">Protiv ovog rješenja  nije dopuštena žalba. </w:t>
      </w:r>
    </w:p>
    <w:p w:rsidRDefault="00251AC8" w:rsidP="00251AC8" w:rsidR="00251AC8" w:rsidRPr="00251AC8"/>
    <w:p w:rsidRDefault="000F7897" w:rsidR="000F7897"/>
    <w:p w:rsidRDefault="006761A8" w:rsidP="001745C1" w:rsidR="006761A8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6761A8" w:rsidR="006761A8" w:rsidRPr="00037EED"/>
    <w:sectPr w:rsidR="006761A8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374A0"/>
    <w:rsid w:val="00251AC8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B79AF"/>
    <w:rsid w:val="005F6BFE"/>
    <w:rsid w:val="006761A8"/>
    <w:rsid w:val="006951FE"/>
    <w:rsid w:val="006B1267"/>
    <w:rsid w:val="007659A5"/>
    <w:rsid w:val="007A4677"/>
    <w:rsid w:val="007A7272"/>
    <w:rsid w:val="007B40F5"/>
    <w:rsid w:val="007C20FA"/>
    <w:rsid w:val="0080300F"/>
    <w:rsid w:val="008D31C1"/>
    <w:rsid w:val="009752BD"/>
    <w:rsid w:val="009B26C0"/>
    <w:rsid w:val="009F0FC8"/>
    <w:rsid w:val="00A0601A"/>
    <w:rsid w:val="00B039F5"/>
    <w:rsid w:val="00B2551B"/>
    <w:rsid w:val="00B342B4"/>
    <w:rsid w:val="00B34441"/>
    <w:rsid w:val="00B41FE6"/>
    <w:rsid w:val="00B663C2"/>
    <w:rsid w:val="00B67A65"/>
    <w:rsid w:val="00B92232"/>
    <w:rsid w:val="00C14E5E"/>
    <w:rsid w:val="00CB2F65"/>
    <w:rsid w:val="00D46B98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rezerviranogmjesta" w:type="character">
    <w:name w:val="Placeholder Text"/>
    <w:basedOn w:val="Zadanifontodlomka"/>
    <w:uiPriority w:val="99"/>
    <w:semiHidden/>
    <w:rsid w:val="00676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761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61A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rezerviranogmjesta" w:type="character">
    <w:name w:val="Placeholder Text"/>
    <w:basedOn w:val="Zadanifontodlomka"/>
    <w:uiPriority w:val="99"/>
    <w:semiHidden/>
    <w:rsid w:val="00676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761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61A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PRIGORKA, dioničko društvo za proizvodnju, graditeljstvo, trgovinu i usluge - u stečaju</izvorni_sadrzaj>
    <derivirana_varijabla naziv="DomainObject.Predmet.ProtustrankaFormated_1">  PRIGORKA, dioničko društvo za proizvodnju, graditeljstvo, trgovinu i usluge - u stečaju</derivirana_varijabla>
  </DomainObject.Predmet.ProtustrankaFormated>
  <DomainObject.Predmet.ProtustrankaFormatedOIB>
    <izvorni_sadrzaj>  PRIGORKA, dioničko društvo za proizvodnju, graditeljstvo, trgovinu i usluge - u stečaju, OIB 44010339796</izvorni_sadrzaj>
    <derivirana_varijabla naziv="DomainObject.Predmet.ProtustrankaFormatedOIB_1">  PRIGORKA, dioničko društvo za proizvodnju, graditeljstvo, trgovinu i usluge - u stečaju, OIB 44010339796</derivirana_varijabla>
  </DomainObject.Predmet.ProtustrankaFormatedOIB>
  <DomainObject.Predmet.ProtustrankaFormatedWithAdress>
    <izvorni_sadrzaj> PRIGORKA, dioničko društvo za proizvodnju, graditeljstvo, trgovinu i usluge - u stečaju, Ljudevita Posavskog 3, Sesvete</izvorni_sadrzaj>
    <derivirana_varijabla naziv="DomainObject.Predmet.ProtustrankaFormatedWithAdress_1"> PRIGORKA, dioničko društvo za proizvodnju, graditeljstvo, trgovinu i usluge - u stečaju, Ljudevita Posavskog 3, Sesvete</derivirana_varijabla>
  </DomainObject.Predmet.ProtustrankaFormatedWithAdress>
  <DomainObject.Predmet.ProtustrankaFormatedWithAdressOIB>
    <izvorni_sadrzaj> PRIGORKA, dioničko društvo za proizvodnju, graditeljstvo, trgovinu i usluge - u stečaju, OIB 44010339796, Ljudevita Posavskog 3, Sesvete</izvorni_sadrzaj>
    <derivirana_varijabla naziv="DomainObject.Predmet.ProtustrankaFormatedWithAdressOIB_1"> PRIGORKA, dioničko društvo za proizvodnju, graditeljstvo, trgovinu i usluge - u stečaju, OIB 44010339796, Ljudevita Posavskog 3, Sesvete</derivirana_varijabla>
  </DomainObject.Predmet.ProtustrankaFormatedWithAdressOIB>
  <DomainObject.Predmet.ProtustrankaWithAdress>
    <izvorni_sadrzaj>PRIGORKA, dioničko društvo za proizvodnju, graditeljstvo, trgovinu i usluge - u stečaju Ljudevita Posavskog 3, Sesvete</izvorni_sadrzaj>
    <derivirana_varijabla naziv="DomainObject.Predmet.ProtustrankaWithAdress_1">PRIGORKA, dioničko društvo za proizvodnju, graditeljstvo, trgovinu i usluge - u stečaju Ljudevita Posavskog 3, Sesvete</derivirana_varijabla>
  </DomainObject.Predmet.ProtustrankaWithAdress>
  <DomainObject.Predmet.ProtustrankaWithAdressOIB>
    <izvorni_sadrzaj>PRIGORKA, dioničko društvo za proizvodnju, graditeljstvo, trgovinu i usluge - u stečaju, OIB 44010339796, Ljudevita Posavskog 3, Sesvete</izvorni_sadrzaj>
    <derivirana_varijabla naziv="DomainObject.Predmet.ProtustrankaWithAdressOIB_1">PRIGORKA, dioničko društvo za proizvodnju, graditeljstvo, trgovinu i usluge - u stečaju, OIB 44010339796, Ljudevita Posavskog 3, Sesvete</derivirana_varijabla>
  </DomainObject.Predmet.ProtustrankaWithAdressOIB>
  <DomainObject.Predmet.ProtustrankaNazivFormated>
    <izvorni_sadrzaj>PRIGORKA, dioničko društvo za proizvodnju, graditeljstvo, trgovinu i usluge - u stečaju</izvorni_sadrzaj>
    <derivirana_varijabla naziv="DomainObject.Predmet.ProtustrankaNazivFormated_1">PRIGORKA, dioničko društvo za proizvodnju, graditeljstvo, trgovinu i usluge - u stečaju</derivirana_varijabla>
  </DomainObject.Predmet.ProtustrankaNazivFormated>
  <DomainObject.Predmet.ProtustrankaNazivFormatedOIB>
    <izvorni_sadrzaj>PRIGORKA, dioničko društvo za proizvodnju, graditeljstvo, trgovinu i usluge - u stečaju, OIB 44010339796</izvorni_sadrzaj>
    <derivirana_varijabla naziv="DomainObject.Predmet.ProtustrankaNazivFormatedOIB_1">PRIGORKA, dioničko društvo za proizvodnju, graditeljstvo, trgovinu i usluge - u stečaju,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SABLIĆ d.o.o. za proizvodnju, trgovinu, uvoz, izvoz, usluge i turistička agencija; Vlado Kolak zastupanog po punomoćniku OD Ćurković Ćurić, Janušić &amp; Banić, odvj. Ana Ćurković Ćurić; MERKURIA MOTO društvo s ograničenom odgovornošću za unutarnju i vanjsku trgovinu, proizvodnju i usluge; BILIĆ-ERIĆ d.o.o. za privatnu zaštitu; Vjerovnik MLADEN AZINOVIĆ zastupanog po punomoćniku Odvj. Relja Marčeta</izvorni_sadrzaj>
    <derivirana_varijabla naziv="DomainObject.Predmet.StrankaFormated_1">  VISMAR-ZAGREB društvo s ograničenom odgovornošću za građenje, trgovinu i usluge; SABLIĆ d.o.o. za proizvodnju, trgovinu, uvoz, izvoz, usluge i turistička agencija; Vlado Kolak zastupanog po punomoćniku OD Ćurković Ćurić, Janušić &amp; Banić, odvj. Ana Ćurković Ćurić; MERKURIA MOTO društvo s ograničenom odgovornošću za unutarnju i vanjsku trgovinu, proizvodnju i usluge; BILIĆ-ERIĆ d.o.o. za privatnu zaštitu; Vjerovnik MLADEN AZINOVIĆ zastupanog po punomoćniku Odvj. Relja Marčeta</derivirana_varijabla>
  </DomainObject.Predmet.StrankaFormated>
  <DomainObject.Predmet.StrankaFormatedOIB>
    <izvorni_sadrzaj>  VISMAR-ZAGREB društvo s ograničenom odgovornošću za građenje, trgovinu i usluge, OIB 66095844280; SABLIĆ d.o.o. za proizvodnju, trgovinu, uvoz, izvoz, usluge i turistička agencija, OIB 58102480116; Vlado Kolak, OIB 48376520275 zastupanog po punomoćniku OD Ćurković Ćurić, Janušić &amp; Banić, odvj. Ana Ćurković Ćurić; MERKURIA MOTO društvo s ograničenom odgovornošću za unutarnju i vanjsku trgovinu, proizvodnju i usluge, OIB 60614941068; BILIĆ-ERIĆ d.o.o. za privatnu zaštitu, OIB 68580128211; Vjerovnik MLADEN AZINOVIĆ zastupanog po punomoćniku Odvj. Relja Marčeta</izvorni_sadrzaj>
    <derivirana_varijabla naziv="DomainObject.Predmet.StrankaFormatedOIB_1">  VISMAR-ZAGREB društvo s ograničenom odgovornošću za građenje, trgovinu i usluge, OIB 66095844280; SABLIĆ d.o.o. za proizvodnju, trgovinu, uvoz, izvoz, usluge i turistička agencija, OIB 58102480116; Vlado Kolak, OIB 48376520275 zastupanog po punomoćniku OD Ćurković Ćurić, Janušić &amp; Banić, odvj. Ana Ćurković Ćurić; MERKURIA MOTO društvo s ograničenom odgovornošću za unutarnju i vanjsku trgovinu, proizvodnju i usluge, OIB 60614941068; BILIĆ-ERIĆ d.o.o. za privatnu zaštitu, OIB 68580128211; Vjerovnik MLADEN AZINOVIĆ zastupanog po punomoćniku Odvj. Relja Marčeta</derivirana_varijabla>
  </DomainObject.Predmet.StrankaFormatedOIB>
  <DomainObject.Predmet.StrankaFormatedWithAdress>
    <izvorni_sadrzaj> VISMAR-ZAGREB društvo s ograničenom odgovornošću za građenje, trgovinu i usluge, Šišićeva 5/VIII, 10000 Zagreb; SABLIĆ d.o.o. za proizvodnju, trgovinu, uvoz, izvoz, usluge i turistička agencija, Trg Slobode 10, 10342 Dubrava; Vlado Kolak, Voćinska Ulica 4, 10360 Sesvete zastupanog po punomoćniku OD Ćurković Ćurić, Janušić &amp; Banić, odvj. Ana Ćurković Ćurić; MERKURIA MOTO društvo s ograničenom odgovornošću za unutarnju i vanjsku trgovinu, proizvodnju i usluge, Sesvetski Kraljevec, Petra Hektorovića 9, 10360 Sesvete; BILIĆ-ERIĆ d.o.o. za privatnu zaštitu, Ljudevita Posavskog 3, Trgovački centar Millennijum , 10360 Sesvete; Vjerovnik MLADEN AZINOVIĆ, Gaj 13, 10340 Vrbovec zastupanog po punomoćniku Odvj. Relja Marčeta</izvorni_sadrzaj>
    <derivirana_varijabla naziv="DomainObject.Predmet.StrankaFormatedWithAdress_1"> VISMAR-ZAGREB društvo s ograničenom odgovornošću za građenje, trgovinu i usluge, Šišićeva 5/VIII, 10000 Zagreb; SABLIĆ d.o.o. za proizvodnju, trgovinu, uvoz, izvoz, usluge i turistička agencija, Trg Slobode 10, 10342 Dubrava; Vlado Kolak, Voćinska Ulica 4, 10360 Sesvete zastupanog po punomoćniku OD Ćurković Ćurić, Janušić &amp; Banić, odvj. Ana Ćurković Ćurić; MERKURIA MOTO društvo s ograničenom odgovornošću za unutarnju i vanjsku trgovinu, proizvodnju i usluge, Sesvetski Kraljevec, Petra Hektorovića 9, 10360 Sesvete; BILIĆ-ERIĆ d.o.o. za privatnu zaštitu, Ljudevita Posavskog 3, Trgovački centar Millennijum , 10360 Sesvete; Vjerovnik MLADEN AZINOVIĆ, Gaj 13, 10340 Vrbovec zastupanog po punomoćniku Odvj. Relja Marčeta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SABLIĆ d.o.o. za proizvodnju, trgovinu, uvoz, izvoz, usluge i turistička agencija, OIB 58102480116, Trg Slobode 10, 10342 Dubrava; Vlado Kolak, OIB 48376520275, Voćinska Ulica 4, 10360 Sesvete zastupanog po punomoćniku OD Ćurković Ćurić, Janušić &amp; Banić, odvj. Ana Ćurković Ćurić;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Sesvete; Vjerovnik MLADEN AZINOVIĆ, Gaj 13, 10340 Vrbovec zastupanog po punomoćniku Odvj. Relja Marčeta</izvorni_sadrzaj>
    <derivirana_varijabla naziv="DomainObject.Predmet.StrankaFormatedWithAdressOIB_1"> VISMAR-ZAGREB društvo s ograničenom odgovornošću za građenje, trgovinu i usluge, OIB 66095844280, Šišićeva 5/VIII, 10000 Zagreb; SABLIĆ d.o.o. za proizvodnju, trgovinu, uvoz, izvoz, usluge i turistička agencija, OIB 58102480116, Trg Slobode 10, 10342 Dubrava; Vlado Kolak, OIB 48376520275, Voćinska Ulica 4, 10360 Sesvete zastupanog po punomoćniku OD Ćurković Ćurić, Janušić &amp; Banić, odvj. Ana Ćurković Ćurić;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Sesvete; Vjerovnik MLADEN AZINOVIĆ, Gaj 13, 10340 Vrbovec zastupanog po punomoćniku Odvj. Relja Marčeta</derivirana_varijabla>
  </DomainObject.Predmet.StrankaFormatedWithAdressOIB>
  <DomainObject.Predmet.StrankaWithAdress>
    <izvorni_sadrzaj>VISMAR-ZAGREB društvo s ograničenom odgovornošću za građenje, trgovinu i usluge Šišićeva 5/VIII,10000 Zagreb,SABLIĆ d.o.o. za proizvodnju, trgovinu, uvoz, izvoz, usluge i turistička agencija Trg Slobode 10,10342 Dubrava,Vlado Kolak Voćinska Ulica 4,10360 Sesvete,MERKURIA MOTO društvo s ograničenom odgovornošću za unutarnju i vanjsku trgovinu, proizvodnju i usluge Sesvetski Kraljevec, Petra Hektorovića 9,10360 Sesvete,BILIĆ-ERIĆ d.o.o. za privatnu zaštitu Ljudevita Posavskog 3, Trgovački centar Millennijum ,10360 Sesvete,Vjerovnik MLADEN AZINOVIĆ Gaj 13,10340 Vrbovec</izvorni_sadrzaj>
    <derivirana_varijabla naziv="DomainObject.Predmet.StrankaWithAdress_1">VISMAR-ZAGREB društvo s ograničenom odgovornošću za građenje, trgovinu i usluge Šišićeva 5/VIII,10000 Zagreb,SABLIĆ d.o.o. za proizvodnju, trgovinu, uvoz, izvoz, usluge i turistička agencija Trg Slobode 10,10342 Dubrava,Vlado Kolak Voćinska Ulica 4,10360 Sesvete,MERKURIA MOTO društvo s ograničenom odgovornošću za unutarnju i vanjsku trgovinu, proizvodnju i usluge Sesvetski Kraljevec, Petra Hektorovića 9,10360 Sesvete,BILIĆ-ERIĆ d.o.o. za privatnu zaštitu Ljudevita Posavskog 3, Trgovački centar Millennijum ,10360 Sesvete,Vjerovnik MLADEN AZINOVIĆ Gaj 13,10340 Vrbovec</derivirana_varijabla>
  </DomainObject.Predmet.StrankaWithAdress>
  <DomainObject.Predmet.StrankaWithAdressOIB>
    <izvorni_sadrzaj>VISMAR-ZAGREB društvo s ograničenom odgovornošću za građenje, trgovinu i usluge, OIB 66095844280, Šišićeva 5/VIII,10000 Zagreb,SABLIĆ d.o.o. za proizvodnju, trgovinu, uvoz, izvoz, usluge i turistička agencija, OIB 58102480116, Trg Slobode 10,10342 Dubrava,Vlado Kolak, OIB 48376520275, Voćinska Ulica 4,10360 Sesvete,MERKURIA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Sesvete,Vjerovnik MLADEN AZINOVIĆ, Gaj 13,10340 Vrbovec</izvorni_sadrzaj>
    <derivirana_varijabla naziv="DomainObject.Predmet.StrankaWithAdressOIB_1">VISMAR-ZAGREB društvo s ograničenom odgovornošću za građenje, trgovinu i usluge, OIB 66095844280, Šišićeva 5/VIII,10000 Zagreb,SABLIĆ d.o.o. za proizvodnju, trgovinu, uvoz, izvoz, usluge i turistička agencija, OIB 58102480116, Trg Slobode 10,10342 Dubrava,Vlado Kolak, OIB 48376520275, Voćinska Ulica 4,10360 Sesvete,MERKURIA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Sesvete,Vjerovnik MLADEN AZINOVIĆ, Gaj 13,10340 Vrbovec</derivirana_varijabla>
  </DomainObject.Predmet.StrankaWithAdressOIB>
  <DomainObject.Predmet.StrankaNazivFormated>
    <izvorni_sadrzaj>VISMAR-ZAGREB društvo s ograničenom odgovornošću za građenje, trgovinu i usluge,SABLIĆ d.o.o. za proizvodnju, trgovinu, uvoz, izvoz, usluge i turistička agencija,Vlado Kolak,MERKURIA MOTO društvo s ograničenom odgovornošću za unutarnju i vanjsku trgovinu, proizvodnju i usluge,BILIĆ-ERIĆ d.o.o. za privatnu zaštitu,Vjerovnik MLADEN AZINOVIĆ</izvorni_sadrzaj>
    <derivirana_varijabla naziv="DomainObject.Predmet.StrankaNazivFormated_1">VISMAR-ZAGREB društvo s ograničenom odgovornošću za građenje, trgovinu i usluge,SABLIĆ d.o.o. za proizvodnju, trgovinu, uvoz, izvoz, usluge i turistička agencija,Vlado Kolak,MERKURIA MOTO društvo s ograničenom odgovornošću za unutarnju i vanjsku trgovinu, proizvodnju i usluge,BILIĆ-ERIĆ d.o.o. za privatnu zaštitu,Vjerovnik MLADEN AZINOVIĆ</derivirana_varijabla>
  </DomainObject.Predmet.StrankaNazivFormated>
  <DomainObject.Predmet.StrankaNazivFormatedOIB>
    <izvorni_sadrzaj>VISMAR-ZAGREB društvo s ograničenom odgovornošću za građenje, trgovinu i usluge, OIB 66095844280,SABLIĆ d.o.o. za proizvodnju, trgovinu, uvoz, izvoz, usluge i turistička agencija, OIB 58102480116,Vlado Kolak, OIB 48376520275,MERKURIA MOTO društvo s ograničenom odgovornošću za unutarnju i vanjsku trgovinu, proizvodnju i usluge, OIB 60614941068,BILIĆ-ERIĆ d.o.o. za privatnu zaštitu, OIB 68580128211,Vjerovnik MLADEN AZINOVIĆ</izvorni_sadrzaj>
    <derivirana_varijabla naziv="DomainObject.Predmet.StrankaNazivFormatedOIB_1">VISMAR-ZAGREB društvo s ograničenom odgovornošću za građenje, trgovinu i usluge, OIB 66095844280,SABLIĆ d.o.o. za proizvodnju, trgovinu, uvoz, izvoz, usluge i turistička agencija, OIB 58102480116,Vlado Kolak, OIB 48376520275,MERKURIA MOTO društvo s ograničenom odgovornošću za unutarnju i vanjsku trgovinu, proizvodnju i usluge, OIB 60614941068,BILIĆ-ERIĆ d.o.o. za privatnu zaštitu, OIB 68580128211,Vjerovnik MLADEN AZINOVIĆ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VISMAR-ZAGREB društvo s ograničenom odgovornošću za građenje, trgovinu i usluge</item>
      <item>SABLIĆ d.o.o. za proizvodnju, trgovinu, uvoz, izvoz, usluge i turistička agencija</item>
      <item>Vlado Kolak zastupanog po punomoćniku OD Ćurković Ćurić, Janušić &amp; Banić, odvj. Ana Ćurković Ćurić</item>
      <item>MERKURIA MOTO društvo s ograničenom odgovornošću za unutarnju i vanjsku trgovinu, proizvodnju i usluge</item>
      <item>BILIĆ-ERIĆ d.o.o. za privatnu zaštitu</item>
      <item>Vjerovnik MLADEN AZINOVIĆ zastupanog po punomoćniku Odvj. Relja Marčeta</item>
    </izvorni_sadrzaj>
    <derivirana_varijabla naziv="DomainObject.Predmet.StrankaListFormated_1">
      <item>VISMAR-ZAGREB društvo s ograničenom odgovornošću za građenje, trgovinu i usluge</item>
      <item>SABLIĆ d.o.o. za proizvodnju, trgovinu, uvoz, izvoz, usluge i turistička agencija</item>
      <item>Vlado Kolak zastupanog po punomoćniku OD Ćurković Ćurić, Janušić &amp; Banić, odvj. Ana Ćurković Ćurić</item>
      <item>MERKURIA MOTO društvo s ograničenom odgovornošću za unutarnju i vanjsku trgovinu, proizvodnju i usluge</item>
      <item>BILIĆ-ERIĆ d.o.o. za privatnu zaštitu</item>
      <item>Vjerovnik MLADEN AZINOVIĆ zastupanog po punomoćniku Odvj. Relja Marčeta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SABLIĆ d.o.o. za proizvodnju, trgovinu, uvoz, izvoz, usluge i turistička agencija, OIB 58102480116</item>
      <item>Vlado Kolak, OIB 48376520275 zastupanog po punomoćniku OD Ćurković Ćurić, Janušić &amp; Banić, odvj. Ana Ćurković Ćurić</item>
      <item>MERKURIA MOTO društvo s ograničenom odgovornošću za unutarnju i vanjsku trgovinu, proizvodnju i usluge, OIB 60614941068</item>
      <item>BILIĆ-ERIĆ d.o.o. za privatnu zaštitu, OIB 68580128211</item>
      <item>Vjerovnik MLADEN AZINOVIĆ zastupanog po punomoćniku Odvj. Relja Marčeta</item>
    </izvorni_sadrzaj>
    <derivirana_varijabla naziv="DomainObject.Predmet.StrankaListFormatedOIB_1">
      <item>VISMAR-ZAGREB društvo s ograničenom odgovornošću za građenje, trgovinu i usluge, OIB 66095844280</item>
      <item>SABLIĆ d.o.o. za proizvodnju, trgovinu, uvoz, izvoz, usluge i turistička agencija, OIB 58102480116</item>
      <item>Vlado Kolak, OIB 48376520275 zastupanog po punomoćniku OD Ćurković Ćurić, Janušić &amp; Banić, odvj. Ana Ćurković Ćurić</item>
      <item>MERKURIA MOTO društvo s ograničenom odgovornošću za unutarnju i vanjsku trgovinu, proizvodnju i usluge, OIB 60614941068</item>
      <item>BILIĆ-ERIĆ d.o.o. za privatnu zaštitu, OIB 68580128211</item>
      <item>Vjerovnik MLADEN AZINOVIĆ zastupanog po punomoćniku Odvj. Relja Marčeta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SABLIĆ d.o.o. za proizvodnju, trgovinu, uvoz, izvoz, usluge i turistička agencija, Trg Slobode 10, 10342 Dubrava</item>
      <item>Vlado Kolak, Voćinska Ulica 4, 10360 Sesvete zastupanog po punomoćniku OD Ćurković Ćurić, Janušić &amp; Banić, odvj. Ana Ćurković Ćurić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  <item>Vjerovnik MLADEN AZINOVIĆ, Gaj 13, 10340 Vrbovec zastupanog po punomoćniku Odvj. Relja Marčeta</item>
    </izvorni_sadrzaj>
    <derivirana_varijabla naziv="DomainObject.Predmet.StrankaListFormatedWithAdress_1">
      <item>VISMAR-ZAGREB društvo s ograničenom odgovornošću za građenje, trgovinu i usluge, Šišićeva 5/VIII, 10000 Zagreb</item>
      <item>SABLIĆ d.o.o. za proizvodnju, trgovinu, uvoz, izvoz, usluge i turistička agencija, Trg Slobode 10, 10342 Dubrava</item>
      <item>Vlado Kolak, Voćinska Ulica 4, 10360 Sesvete zastupanog po punomoćniku OD Ćurković Ćurić, Janušić &amp; Banić, odvj. Ana Ćurković Ćurić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  <item>Vjerovnik MLADEN AZINOVIĆ, Gaj 13, 10340 Vrbovec zastupanog po punomoćniku Odvj. Relja Marčeta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SABLIĆ d.o.o. za proizvodnju, trgovinu, uvoz, izvoz, usluge i turistička agencija, OIB 58102480116, Trg Slobode 10, 10342 Dubrava</item>
      <item>Vlado Kolak, OIB 48376520275, Voćinska Ulica 4, 10360 Sesvete zastupanog po punomoćniku OD Ćurković Ćurić, Janušić &amp; Banić, odvj. Ana Ćurković Ćurić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  <item>Vjerovnik MLADEN AZINOVIĆ, Gaj 13, 10340 Vrbovec zastupanog po punomoćniku Odvj. Relja Marčeta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SABLIĆ d.o.o. za proizvodnju, trgovinu, uvoz, izvoz, usluge i turistička agencija, OIB 58102480116, Trg Slobode 10, 10342 Dubrava</item>
      <item>Vlado Kolak, OIB 48376520275, Voćinska Ulica 4, 10360 Sesvete zastupanog po punomoćniku OD Ćurković Ćurić, Janušić &amp; Banić, odvj. Ana Ćurković Ćurić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  <item>Vjerovnik MLADEN AZINOVIĆ, Gaj 13, 10340 Vrbovec zastupanog po punomoćniku Odvj. Relja Marčeta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SABLIĆ d.o.o. za proizvodnju, trgovinu, uvoz, izvoz, usluge i turistička agencija</item>
      <item>Vlado Kolak</item>
      <item>MERKURIA MOTO društvo s ograničenom odgovornošću za unutarnju i vanjsku trgovinu, proizvodnju i usluge</item>
      <item>BILIĆ-ERIĆ d.o.o. za privatnu zaštitu</item>
      <item>Vjerovnik MLADEN AZINOVIĆ</item>
    </izvorni_sadrzaj>
    <derivirana_varijabla naziv="DomainObject.Predmet.StrankaListNazivFormated_1">
      <item>VISMAR-ZAGREB društvo s ograničenom odgovornošću za građenje, trgovinu i usluge</item>
      <item>SABLIĆ d.o.o. za proizvodnju, trgovinu, uvoz, izvoz, usluge i turistička agencija</item>
      <item>Vlado Kolak</item>
      <item>MERKURIA MOTO društvo s ograničenom odgovornošću za unutarnju i vanjsku trgovinu, proizvodnju i usluge</item>
      <item>BILIĆ-ERIĆ d.o.o. za privatnu zaštitu</item>
      <item>Vjerovnik MLADEN AZINOVIĆ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SABLIĆ d.o.o. za proizvodnju, trgovinu, uvoz, izvoz, usluge i turistička agencija, OIB 58102480116</item>
      <item>Vlado Kolak, OIB 48376520275</item>
      <item>MERKURIA MOTO društvo s ograničenom odgovornošću za unutarnju i vanjsku trgovinu, proizvodnju i usluge, OIB 60614941068</item>
      <item>BILIĆ-ERIĆ d.o.o. za privatnu zaštitu, OIB 68580128211</item>
      <item>Vjerovnik MLADEN AZINOVIĆ</item>
    </izvorni_sadrzaj>
    <derivirana_varijabla naziv="DomainObject.Predmet.StrankaListNazivFormatedOIB_1">
      <item>VISMAR-ZAGREB društvo s ograničenom odgovornošću za građenje, trgovinu i usluge, OIB 66095844280</item>
      <item>SABLIĆ d.o.o. za proizvodnju, trgovinu, uvoz, izvoz, usluge i turistička agencija, OIB 58102480116</item>
      <item>Vlado Kolak, OIB 48376520275</item>
      <item>MERKURIA MOTO društvo s ograničenom odgovornošću za unutarnju i vanjsku trgovinu, proizvodnju i usluge, OIB 60614941068</item>
      <item>BILIĆ-ERIĆ d.o.o. za privatnu zaštitu, OIB 68580128211</item>
      <item>Vjerovnik MLADEN AZINOVIĆ</item>
    </derivirana_varijabla>
  </DomainObject.Predmet.StrankaListNazivFormatedOIB>
  <DomainObject.Predmet.ProtuStrankaListFormated>
    <izvorni_sadrzaj>
      <item>PRIGORKA, dioničko društvo za proizvodnju, graditeljstvo, trgovinu i usluge - u stečaju</item>
    </izvorni_sadrzaj>
    <derivirana_varijabla naziv="DomainObject.Predmet.ProtuStrankaListFormated_1">
      <item>PRIGORKA, dioničko društvo za proizvodnju, graditeljstvo, trgovinu i usluge - u stečaju</item>
    </derivirana_varijabla>
  </DomainObject.Predmet.ProtuStrankaListFormated>
  <DomainObject.Predmet.ProtuStrankaListFormatedOIB>
    <izvorni_sadrzaj>
      <item>PRIGORKA, dioničko društvo za proizvodnju, graditeljstvo, trgovinu i usluge - u stečaju, OIB 44010339796</item>
    </izvorni_sadrzaj>
    <derivirana_varijabla naziv="DomainObject.Predmet.ProtuStrankaListFormatedOIB_1">
      <item>PRIGORKA, dioničko društvo za proizvodnju, graditeljstvo, trgovinu i usluge - u stečaju, OIB 44010339796</item>
    </derivirana_varijabla>
  </DomainObject.Predmet.ProtuStrankaListFormatedOIB>
  <DomainObject.Predmet.ProtuStrankaListFormatedWithAdress>
    <izvorni_sadrzaj>
      <item>PRIGORKA, dioničko društvo za proizvodnju, graditeljstvo, trgovinu i usluge - u stečaju, Ljudevita Posavskog 3, Sesvete</item>
    </izvorni_sadrzaj>
    <derivirana_varijabla naziv="DomainObject.Predmet.ProtuStrankaListFormatedWithAdress_1">
      <item>PRIGORKA, dioničko društvo za proizvodnju, graditeljstvo, trgovinu i usluge - u stečaju, Ljudevita Posavskog 3, Sesvete</item>
    </derivirana_varijabla>
  </DomainObject.Predmet.ProtuStrankaListFormatedWithAdress>
  <DomainObject.Predmet.ProtuStrankaListFormatedWithAdressOIB>
    <izvorni_sadrzaj>
      <item>PRIGORKA, dioničko društvo za proizvodnju, graditeljstvo, trgovinu i usluge - u stečaju, OIB 44010339796, Ljudevita Posavskog 3, Sesvete</item>
    </izvorni_sadrzaj>
    <derivirana_varijabla naziv="DomainObject.Predmet.ProtuStrankaListFormatedWithAdressOIB_1">
      <item>PRIGORKA, dioničko društvo za proizvodnju, graditeljstvo, trgovinu i usluge - u stečaju, OIB 44010339796, Ljudevita Posavskog 3, Sesvete</item>
    </derivirana_varijabla>
  </DomainObject.Predmet.ProtuStrankaListFormatedWithAdressOIB>
  <DomainObject.Predmet.ProtuStrankaListNazivFormated>
    <izvorni_sadrzaj>
      <item>PRIGORKA, dioničko društvo za proizvodnju, graditeljstvo, trgovinu i usluge - u stečaju</item>
    </izvorni_sadrzaj>
    <derivirana_varijabla naziv="DomainObject.Predmet.ProtuStrankaListNazivFormated_1">
      <item>PRIGORKA, dioničko društvo za proizvodnju, graditeljstvo, trgovinu i usluge - u stečaju</item>
    </derivirana_varijabla>
  </DomainObject.Predmet.ProtuStrankaListNazivFormated>
  <DomainObject.Predmet.ProtuStrankaListNazivFormatedOIB>
    <izvorni_sadrzaj>
      <item>PRIGORKA, dioničko društvo za proizvodnju, graditeljstvo, trgovinu i usluge - u stečaju, OIB 44010339796</item>
    </izvorni_sadrzaj>
    <derivirana_varijabla naziv="DomainObject.Predmet.ProtuStrankaListNazivFormatedOIB_1">
      <item>PRIGORKA, dioničko društvo za proizvodnju, graditeljstvo, trgovinu i usluge - u stečaju, OIB 44010339796</item>
    </derivirana_varijabla>
  </DomainObject.Predmet.ProtuStrankaListNazivFormatedOIB>
  <DomainObject.Predmet.OstaliListFormated>
    <izvorni_sadrzaj>
      <item>Branka Malbašić</item>
      <item>Zlatko Mičin</item>
      <item>OD Ćurković Ćurić, Janušić &amp; Banić, odvj. Ana Ćurković Ćurić punomoćnik sudionika u postupku Vlado Kolak</item>
      <item>Zdravko Kukić</item>
      <item>Odvj. Hrvoje Mladinić</item>
      <item>Slavko Petričević</item>
      <item>Min. fin. - Porezna uprava, Područni ured Sesvete</item>
      <item>Matija Radinović</item>
      <item>Odvj. Relja Marčeta punomoćnik sudionika u postupku Vjerovnik MLADEN AZINOVIĆ</item>
      <item>Sanja Zvornik</item>
      <item>Anđelko Jureško</item>
    </izvorni_sadrzaj>
    <derivirana_varijabla naziv="DomainObject.Predmet.OstaliListFormated_1">
      <item>Branka Malbašić</item>
      <item>Zlatko Mičin</item>
      <item>OD Ćurković Ćurić, Janušić &amp; Banić, odvj. Ana Ćurković Ćurić punomoćnik sudionika u postupku Vlado Kolak</item>
      <item>Zdravko Kukić</item>
      <item>Odvj. Hrvoje Mladinić</item>
      <item>Slavko Petričević</item>
      <item>Min. fin. - Porezna uprava, Područni ured Sesvete</item>
      <item>Matija Radinović</item>
      <item>Odvj. Relja Marčeta punomoćnik sudionika u postupku Vjerovnik MLADEN AZINOVIĆ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Zlatko Mičin</item>
      <item>OD Ćurković Ćurić, Janušić &amp; Banić, odvj. Ana Ćurković Ćurić, OIB 15636567248 punomoćnik sudionika u postupku Vlado Kolak</item>
      <item>Zdravko Kukić</item>
      <item>Odvj. Hrvoje Mladinić</item>
      <item>Slavko Petričević</item>
      <item>Min. fin. - Porezna uprava, Područni ured Sesvete</item>
      <item>Matija Radinović</item>
      <item>Odvj. Relja Marčeta punomoćnik sudionika u postupku Vjerovnik MLADEN AZINOVIĆ</item>
      <item>Sanja Zvornik</item>
      <item>Anđelko Jureško, OIB 77082063693</item>
    </izvorni_sadrzaj>
    <derivirana_varijabla naziv="DomainObject.Predmet.OstaliListFormatedOIB_1">
      <item>Branka Malbašić, OIB 93517569919</item>
      <item>Zlatko Mičin</item>
      <item>OD Ćurković Ćurić, Janušić &amp; Banić, odvj. Ana Ćurković Ćurić, OIB 15636567248 punomoćnik sudionika u postupku Vlado Kolak</item>
      <item>Zdravko Kukić</item>
      <item>Odvj. Hrvoje Mladinić</item>
      <item>Slavko Petričević</item>
      <item>Min. fin. - Porezna uprava, Područni ured Sesvete</item>
      <item>Matija Radinović</item>
      <item>Odvj. Relja Marčeta punomoćnik sudionika u postupku Vjerovnik MLADEN AZINOVIĆ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Zlatko Mičin, Trg Mažuranića 3, 10000 Zagreb</item>
      <item>OD Ćurković Ćurić, Janušić &amp; Banić, odvj. Ana Ćurković Ćurić, Jurišićeva 1 a, 10 000 Zagreb punomoćnik sudionika u postupku Vlado Kolak</item>
      <item>Zdravko Kukić</item>
      <item>Odvj. Hrvoje Mladinić, Mihanovićeva 15 b, 43 000 Bjelovar</item>
      <item>Slavko Petričević</item>
      <item>Min. fin. - Porezna uprava, Područni ured Sesvete, Trg Dragutina Domjanića 4, 10360 Sesvete</item>
      <item>Matija Radinović</item>
      <item>Odvj. Relja Marčeta, Pavla Hatza 16, 10 000 Zagreb punomoćnik sudionika u postupku Vjerovnik MLADEN AZINOVIĆ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Zlatko Mičin, Trg Mažuranića 3, 10000 Zagreb</item>
      <item>OD Ćurković Ćurić, Janušić &amp; Banić, odvj. Ana Ćurković Ćurić, Jurišićeva 1 a, 10 000 Zagreb punomoćnik sudionika u postupku Vlado Kolak</item>
      <item>Zdravko Kukić</item>
      <item>Odvj. Hrvoje Mladinić, Mihanovićeva 15 b, 43 000 Bjelovar</item>
      <item>Slavko Petričević</item>
      <item>Min. fin. - Porezna uprava, Područni ured Sesvete, Trg Dragutina Domjanića 4, 10360 Sesvete</item>
      <item>Matija Radinović</item>
      <item>Odvj. Relja Marčeta, Pavla Hatza 16, 10 000 Zagreb punomoćnik sudionika u postupku Vjerovnik MLADEN AZINOVIĆ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Zlatko Mičin, Trg Mažuranića 3, 10000 Zagreb</item>
      <item>OD Ćurković Ćurić, Janušić &amp; Banić, odvj. Ana Ćurković Ćurić, OIB 15636567248, Jurišićeva 1 a, 10 000 Zagreb punomoćnik sudionika u postupku Vlado Kolak</item>
      <item>Zdravko Kukić</item>
      <item>Odvj. Hrvoje Mladinić, Mihanovićeva 15 b, 43 000 Bjelovar</item>
      <item>Slavko Petričević</item>
      <item>Min. fin. - Porezna uprava, Područni ured Sesvete, Trg Dragutina Domjanića 4, 10360 Sesvete</item>
      <item>Matija Radinović</item>
      <item>Odvj. Relja Marčeta, Pavla Hatza 16, 10 000 Zagreb punomoćnik sudionika u postupku Vjerovnik MLADEN AZINOVIĆ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Zlatko Mičin, Trg Mažuranića 3, 10000 Zagreb</item>
      <item>OD Ćurković Ćurić, Janušić &amp; Banić, odvj. Ana Ćurković Ćurić, OIB 15636567248, Jurišićeva 1 a, 10 000 Zagreb punomoćnik sudionika u postupku Vlado Kolak</item>
      <item>Zdravko Kukić</item>
      <item>Odvj. Hrvoje Mladinić, Mihanovićeva 15 b, 43 000 Bjelovar</item>
      <item>Slavko Petričević</item>
      <item>Min. fin. - Porezna uprava, Područni ured Sesvete, Trg Dragutina Domjanića 4, 10360 Sesvete</item>
      <item>Matija Radinović</item>
      <item>Odvj. Relja Marčeta, Pavla Hatza 16, 10 000 Zagreb punomoćnik sudionika u postupku Vjerovnik MLADEN AZINOVIĆ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Zlatko Mičin</item>
      <item>OD Ćurković Ćurić, Janušić &amp; Banić, odvj. Ana Ćurković Ćurić</item>
      <item>Zdravko Kukić</item>
      <item>Odvj. Hrvoje Mladinić</item>
      <item>Slavko Petričević</item>
      <item>Min. fin. - Porezna uprava, Područni ured Sesvete</item>
      <item>Matija Radinović</item>
      <item>Odvj. Relja Marčeta</item>
      <item>Sanja Zvornik</item>
      <item>Anđelko Jureško</item>
    </izvorni_sadrzaj>
    <derivirana_varijabla naziv="DomainObject.Predmet.OstaliListNazivFormated_1">
      <item>Branka Malbašić</item>
      <item>Zlatko Mičin</item>
      <item>OD Ćurković Ćurić, Janušić &amp; Banić, odvj. Ana Ćurković Ćurić</item>
      <item>Zdravko Kukić</item>
      <item>Odvj. Hrvoje Mladinić</item>
      <item>Slavko Petričević</item>
      <item>Min. fin. - Porezna uprava, Područni ured Sesvete</item>
      <item>Matija Radinović</item>
      <item>Odvj. Relja Marčeta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Zlatko Mičin</item>
      <item>OD Ćurković Ćurić, Janušić &amp; Banić, odvj. Ana Ćurković Ćurić, OIB 15636567248</item>
      <item>Zdravko Kukić</item>
      <item>Odvj. Hrvoje Mladinić</item>
      <item>Slavko Petričević</item>
      <item>Min. fin. - Porezna uprava, Područni ured Sesvete</item>
      <item>Matija Radinović</item>
      <item>Odvj. Relja Marčeta</item>
      <item>Sanja Zvornik</item>
      <item>Anđelko Jureško, OIB 77082063693</item>
    </izvorni_sadrzaj>
    <derivirana_varijabla naziv="DomainObject.Predmet.OstaliListNazivFormatedOIB_1">
      <item>Branka Malbašić, OIB 93517569919</item>
      <item>Zlatko Mičin</item>
      <item>OD Ćurković Ćurić, Janušić &amp; Banić, odvj. Ana Ćurković Ćurić, OIB 15636567248</item>
      <item>Zdravko Kukić</item>
      <item>Odvj. Hrvoje Mladinić</item>
      <item>Slavko Petričević</item>
      <item>Min. fin. - Porezna uprava, Područni ured Sesvete</item>
      <item>Matija Radinović</item>
      <item>Odvj. Relja Marčeta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PRIGORKA, dioničko društvo za proizvodnju, graditeljstvo, trgovinu i usluge - u stečaju</izvorni_sadrzaj>
    <derivirana_varijabla naziv="DomainObject.Predmet.ProtustrankaIDrugi_1">PRIGORKA, dioničko društvo za proizvodnju, graditeljstvo, trgovinu i usluge - u stečaju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PRIGORKA, dioničko društvo za proizvodnju, graditeljstvo, trgovinu i usluge - u stečaju, OIB 44010339796, Ljudevita Posavskog 3, Sesvete</izvorni_sadrzaj>
    <derivirana_varijabla naziv="DomainObject.Predmet.ProtustrankaIDrugiAdressOIB_1">PRIGORKA, dioničko društvo za proizvodnju, graditeljstvo, trgovinu i usluge - u stečaju, OIB 44010339796, Ljudevita Posavskog 3,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PRIGORKA, dioničko društvo za proizvodnju, graditeljstvo, trgovinu i usluge - u stečaju</item>
      <item>SABLIĆ d.o.o. za proizvodnju, trgovinu, uvoz, izvoz, usluge i turistička agencija</item>
      <item>Vlado Kolak</item>
      <item>MERKURIA MOTO društvo s ograničenom odgovornošću za unutarnju i vanjsku trgovinu, proizvodnju i usluge</item>
      <item>BILIĆ-ERIĆ d.o.o. za privatnu zaštitu</item>
      <item>Vjerovnik MLADEN AZINOVIĆ</item>
      <item>Branka Malbašić</item>
      <item>Zlatko Mičin</item>
      <item>OD Ćurković Ćurić, Janušić &amp; Banić, odvj. Ana Ćurković Ćurić</item>
      <item>Zdravko Kukić</item>
      <item>Odvj. Hrvoje Mladinić</item>
      <item>Slavko Petričević</item>
      <item>Min. fin. - Porezna uprava, Područni ured Sesvete</item>
      <item>Matija Radinović</item>
      <item>Odvj. Relja Marčeta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PRIGORKA, dioničko društvo za proizvodnju, graditeljstvo, trgovinu i usluge - u stečaju</item>
      <item>SABLIĆ d.o.o. za proizvodnju, trgovinu, uvoz, izvoz, usluge i turistička agencija</item>
      <item>Vlado Kolak</item>
      <item>MERKURIA MOTO društvo s ograničenom odgovornošću za unutarnju i vanjsku trgovinu, proizvodnju i usluge</item>
      <item>BILIĆ-ERIĆ d.o.o. za privatnu zaštitu</item>
      <item>Vjerovnik MLADEN AZINOVIĆ</item>
      <item>Branka Malbašić</item>
      <item>Zlatko Mičin</item>
      <item>OD Ćurković Ćurić, Janušić &amp; Banić, odvj. Ana Ćurković Ćurić</item>
      <item>Zdravko Kukić</item>
      <item>Odvj. Hrvoje Mladinić</item>
      <item>Slavko Petričević</item>
      <item>Min. fin. - Porezna uprava, Područni ured Sesvete</item>
      <item>Matija Radinović</item>
      <item>Odvj. Relja Marčeta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SABLIĆ d.o.o. za proizvodnju, trgovinu, uvoz, izvoz, usluge i turistička agencija, OIB 58102480116, Trg Slobode 10,10342 Dubrava</item>
      <item>Vlado Kolak, OIB 48376520275, Voćinska Ulica 4,10360 Sesvete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Vjerovnik MLADEN AZINOVIĆ, Gaj 13,10340 Vrbovec</item>
      <item>Branka Malbašić, OIB 93517569919, Kolodvorska 2,44320 Kutina</item>
      <item>Zlatko Mičin, Trg Mažuranića 3,10000 Zagreb</item>
      <item>OD Ćurković Ćurić, Janušić &amp; Banić, odvj. Ana Ćurković Ćurić, OIB 15636567248, Jurišićeva 1 a,10 000 Zagreb</item>
      <item>Zdravko Kukić</item>
      <item>Odvj. Hrvoje Mladinić, Mihanovićeva 15 b,43 000 Bjelovar</item>
      <item>Slavko Petričević</item>
      <item>Min. fin. - Porezna uprava, Područni ured Sesvete, Trg Dragutina Domjanića 4,10360 Sesvete</item>
      <item>Matija Radinović</item>
      <item>Odvj. Relja Marčeta, Pavla Hatza 16,10 000 Zagreb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SABLIĆ d.o.o. za proizvodnju, trgovinu, uvoz, izvoz, usluge i turistička agencija, OIB 58102480116, Trg Slobode 10,10342 Dubrava</item>
      <item>Vlado Kolak, OIB 48376520275, Voćinska Ulica 4,10360 Sesvete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Vjerovnik MLADEN AZINOVIĆ, Gaj 13,10340 Vrbovec</item>
      <item>Branka Malbašić, OIB 93517569919, Kolodvorska 2,44320 Kutina</item>
      <item>Zlatko Mičin, Trg Mažuranića 3,10000 Zagreb</item>
      <item>OD Ćurković Ćurić, Janušić &amp; Banić, odvj. Ana Ćurković Ćurić, OIB 15636567248, Jurišićeva 1 a,10 000 Zagreb</item>
      <item>Zdravko Kukić</item>
      <item>Odvj. Hrvoje Mladinić, Mihanovićeva 15 b,43 000 Bjelovar</item>
      <item>Slavko Petričević</item>
      <item>Min. fin. - Porezna uprava, Područni ured Sesvete, Trg Dragutina Domjanića 4,10360 Sesvete</item>
      <item>Matija Radinović</item>
      <item>Odvj. Relja Marčeta, Pavla Hatza 16,10 000 Zagreb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58102480116</item>
      <item>, OIB 48376520275</item>
      <item>, OIB 60614941068</item>
      <item>, OIB 68580128211</item>
      <item>, OIB null</item>
      <item>, OIB 93517569919</item>
      <item>, OIB null</item>
      <item>, OIB 15636567248</item>
      <item>, OIB null</item>
      <item>, OIB null</item>
      <item>, OIB null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58102480116</item>
      <item>, OIB 48376520275</item>
      <item>, OIB 60614941068</item>
      <item>, OIB 68580128211</item>
      <item>, OIB null</item>
      <item>, OIB 93517569919</item>
      <item>, OIB null</item>
      <item>, OIB 15636567248</item>
      <item>, OIB null</item>
      <item>, OIB null</item>
      <item>, OIB null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161</properties:Words>
  <properties:Characters>750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2016-05-02T13:14:00Z</dcterms:created>
  <dc:creator>Tatjana Kujundžić-Novak</dc:creator>
  <cp:lastModifiedBy>Ivana Rogić</cp:lastModifiedBy>
  <cp:lastPrinted>2016-05-03T09:14:00Z</cp:lastPrinted>
  <dcterms:modified xmlns:xsi="http://www.w3.org/2001/XMLSchema-instance" xsi:type="dcterms:W3CDTF">2016-05-03T09:14:00Z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