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e40b" w14:paraId="8f2e40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E8082E">
        <w:rPr>
          <w:rFonts w:hAnsi="Times New Roman" w:ascii="Times New Roman"/>
          <w:szCs w:val="24"/>
          <w:lang w:val="hr-HR"/>
        </w:rPr>
        <w:t>8589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8082E">
        <w:rPr>
          <w:rFonts w:hAnsi="Times New Roman" w:ascii="Times New Roman"/>
          <w:szCs w:val="24"/>
        </w:rPr>
        <w:t>VIJEĆE ROMSKE NACIONALNE MANJINE ZA GRAD SISAK, Sisak, Capraške poljane 27, OIB: 22695393699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F01591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E8082E">
        <w:rPr>
          <w:rFonts w:hAnsi="Times New Roman" w:ascii="Times New Roman"/>
          <w:szCs w:val="24"/>
        </w:rPr>
        <w:t>VIJEĆE ROMSKE NACIONALNE MANJINE ZA GRAD SISAK, Sisak, Capraške poljane 27, OIB: 22695393699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F01591">
        <w:rPr>
          <w:rFonts w:hAnsi="Times New Roman" w:ascii="Times New Roman"/>
          <w:szCs w:val="24"/>
        </w:rPr>
        <w:t>31</w:t>
      </w:r>
      <w:r w:rsidR="0065500F">
        <w:rPr>
          <w:rFonts w:hAnsi="Times New Roman" w:ascii="Times New Roman"/>
          <w:szCs w:val="24"/>
        </w:rPr>
        <w:t>. ožujka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456C17">
        <w:rPr>
          <w:rFonts w:hAnsi="Times New Roman" w:ascii="Times New Roman"/>
          <w:szCs w:val="24"/>
        </w:rPr>
        <w:t>Stjepan Lović</w:t>
      </w:r>
      <w:r w:rsidR="004453B3">
        <w:rPr>
          <w:rFonts w:hAnsi="Times New Roman" w:ascii="Times New Roman"/>
          <w:szCs w:val="24"/>
        </w:rPr>
        <w:t>, OIB</w:t>
      </w:r>
      <w:r w:rsidR="006378C3">
        <w:rPr>
          <w:rFonts w:hAnsi="Times New Roman" w:ascii="Times New Roman"/>
          <w:szCs w:val="24"/>
        </w:rPr>
        <w:t>:</w:t>
      </w:r>
      <w:r w:rsidR="004453B3">
        <w:rPr>
          <w:rFonts w:hAnsi="Times New Roman" w:ascii="Times New Roman"/>
          <w:szCs w:val="24"/>
        </w:rPr>
        <w:t xml:space="preserve"> </w:t>
      </w:r>
      <w:r w:rsidR="00456C17">
        <w:rPr>
          <w:rFonts w:hAnsi="Times New Roman" w:ascii="Times New Roman"/>
          <w:szCs w:val="24"/>
        </w:rPr>
        <w:t>25964288839</w:t>
      </w:r>
      <w:r w:rsidR="004453B3">
        <w:rPr>
          <w:rFonts w:hAnsi="Times New Roman" w:ascii="Times New Roman"/>
          <w:szCs w:val="24"/>
        </w:rPr>
        <w:t xml:space="preserve">, </w:t>
      </w:r>
      <w:r w:rsidR="00124EEB">
        <w:rPr>
          <w:rFonts w:hAnsi="Times New Roman" w:ascii="Times New Roman"/>
          <w:szCs w:val="24"/>
        </w:rPr>
        <w:t xml:space="preserve">Zagreb, </w:t>
      </w:r>
      <w:r w:rsidR="00456C17">
        <w:rPr>
          <w:rFonts w:hAnsi="Times New Roman" w:ascii="Times New Roman"/>
          <w:szCs w:val="24"/>
        </w:rPr>
        <w:t>Preradovićeva 13</w:t>
      </w:r>
      <w:r w:rsidR="003E7425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E8082E">
        <w:rPr>
          <w:rFonts w:hAnsi="Times New Roman" w:ascii="Times New Roman"/>
          <w:szCs w:val="24"/>
        </w:rPr>
        <w:t>VIJEĆE ROMSKE NACIONALNE MANJINE ZA GRAD SISAK, Sisak, Capraške poljane 27, OIB: 22695393699</w:t>
      </w:r>
      <w:r w:rsidR="005653CC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</w:t>
      </w:r>
      <w:r w:rsidR="007A4285">
        <w:rPr>
          <w:rFonts w:hAnsi="Times New Roman" w:ascii="Times New Roman"/>
          <w:szCs w:val="24"/>
          <w:lang w:val="hr-HR"/>
        </w:rPr>
        <w:t>sti ovog rješenja, dužnik će se</w:t>
      </w:r>
      <w:r w:rsidRPr="004453B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E8082E">
        <w:rPr>
          <w:rFonts w:hAnsi="Times New Roman" w:ascii="Times New Roman"/>
          <w:szCs w:val="24"/>
          <w:lang w:val="hr-HR"/>
        </w:rPr>
        <w:t>4. veljače</w:t>
      </w:r>
      <w:r w:rsidR="0065500F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01591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7C0F50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C0F50" w:rsidP="007C0F50" w:rsidR="00D173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C0F50" w:rsidP="007C0F50" w:rsidR="007C0F50" w:rsidRPr="004453B3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Zlatka Plivelić</w:t>
      </w: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F42" w:rsidR="00280A5F">
    <w:pPr>
      <w:pStyle w:val="Podnoje"/>
      <w:jc w:val="right"/>
    </w:pPr>
  </w:p>
  <w:p w:rsidRDefault="00CA6F4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A6F42" w:rsidRPr="00CA6F4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E8082E">
      <w:rPr>
        <w:rFonts w:hAnsi="Times New Roman" w:ascii="Times New Roman"/>
      </w:rPr>
      <w:t>8589</w:t>
    </w:r>
    <w:r w:rsidR="00DD72D4">
      <w:rPr>
        <w:rFonts w:hAnsi="Times New Roman" w:ascii="Times New Roman"/>
      </w:rPr>
      <w:t>/15</w:t>
    </w:r>
  </w:p>
  <w:p w:rsidRDefault="00CA6F4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199"/>
    <w:rsid w:val="000B3EF2"/>
    <w:rsid w:val="000F6D4C"/>
    <w:rsid w:val="00101281"/>
    <w:rsid w:val="00124EEB"/>
    <w:rsid w:val="00194DE9"/>
    <w:rsid w:val="00215918"/>
    <w:rsid w:val="00310684"/>
    <w:rsid w:val="0035767D"/>
    <w:rsid w:val="00367E39"/>
    <w:rsid w:val="003E7425"/>
    <w:rsid w:val="003E7FD9"/>
    <w:rsid w:val="004431B0"/>
    <w:rsid w:val="004453B3"/>
    <w:rsid w:val="00456C17"/>
    <w:rsid w:val="004A685D"/>
    <w:rsid w:val="004B4B7E"/>
    <w:rsid w:val="00524D3D"/>
    <w:rsid w:val="005653CC"/>
    <w:rsid w:val="006156D0"/>
    <w:rsid w:val="00633396"/>
    <w:rsid w:val="006378C3"/>
    <w:rsid w:val="0064498B"/>
    <w:rsid w:val="0065500F"/>
    <w:rsid w:val="0066703D"/>
    <w:rsid w:val="006A68F9"/>
    <w:rsid w:val="00726015"/>
    <w:rsid w:val="007354CB"/>
    <w:rsid w:val="00795065"/>
    <w:rsid w:val="007A38B0"/>
    <w:rsid w:val="007A4285"/>
    <w:rsid w:val="007C0F50"/>
    <w:rsid w:val="007D6D1C"/>
    <w:rsid w:val="007F24AA"/>
    <w:rsid w:val="00820E71"/>
    <w:rsid w:val="008679BD"/>
    <w:rsid w:val="008C31DE"/>
    <w:rsid w:val="008E6AB9"/>
    <w:rsid w:val="008F5FAB"/>
    <w:rsid w:val="0090317B"/>
    <w:rsid w:val="0093217D"/>
    <w:rsid w:val="00980D7A"/>
    <w:rsid w:val="009A248B"/>
    <w:rsid w:val="009F2AB0"/>
    <w:rsid w:val="00A7799D"/>
    <w:rsid w:val="00AF31FC"/>
    <w:rsid w:val="00B00AAF"/>
    <w:rsid w:val="00B63FDA"/>
    <w:rsid w:val="00BC1743"/>
    <w:rsid w:val="00BD69FC"/>
    <w:rsid w:val="00C12511"/>
    <w:rsid w:val="00C445F4"/>
    <w:rsid w:val="00C51174"/>
    <w:rsid w:val="00C84BE5"/>
    <w:rsid w:val="00C94D0E"/>
    <w:rsid w:val="00CA4729"/>
    <w:rsid w:val="00CA6F42"/>
    <w:rsid w:val="00CC4D7E"/>
    <w:rsid w:val="00CD00B9"/>
    <w:rsid w:val="00CD75ED"/>
    <w:rsid w:val="00D17329"/>
    <w:rsid w:val="00D660C0"/>
    <w:rsid w:val="00DD72D4"/>
    <w:rsid w:val="00E17BC5"/>
    <w:rsid w:val="00E318C7"/>
    <w:rsid w:val="00E44351"/>
    <w:rsid w:val="00E8082E"/>
    <w:rsid w:val="00EB2BFF"/>
    <w:rsid w:val="00EB6112"/>
    <w:rsid w:val="00EF1841"/>
    <w:rsid w:val="00F01591"/>
    <w:rsid w:val="00F7711A"/>
    <w:rsid w:val="00F90B8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6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F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F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F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F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6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F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F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F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F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8589</izvorni_sadrzaj>
    <derivirana_varijabla naziv="DomainObject.Predmet.Broj_1">8589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St-8589/2015</izvorni_sadrzaj>
    <derivirana_varijabla naziv="DomainObject.Predmet.OznakaBroj_1">St-8589/2015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ZA GRAD SISAK</izvorni_sadrzaj>
    <derivirana_varijabla naziv="DomainObject.Predmet.ProtustrankaFormated_1">  VIJEĆE ROMSKE NACIONALNE MANJINE ZA GRAD SISAK</derivirana_varijabla>
  </DomainObject.Predmet.ProtustrankaFormated>
  <DomainObject.Predmet.ProtustrankaFormatedOIB>
    <izvorni_sadrzaj>  VIJEĆE ROMSKE NACIONALNE MANJINE ZA GRAD SISAK, OIB 22695393699</izvorni_sadrzaj>
    <derivirana_varijabla naziv="DomainObject.Predmet.ProtustrankaFormatedOIB_1">  VIJEĆE ROMSKE NACIONALNE MANJINE ZA GRAD SISAK, OIB 22695393699</derivirana_varijabla>
  </DomainObject.Predmet.ProtustrankaFormatedOIB>
  <DomainObject.Predmet.ProtustrankaFormatedWithAdress>
    <izvorni_sadrzaj> VIJEĆE ROMSKE NACIONALNE MANJINE ZA GRAD SISAK, Capraške poljane 27, 44000 Sisak</izvorni_sadrzaj>
    <derivirana_varijabla naziv="DomainObject.Predmet.ProtustrankaFormatedWithAdress_1"> VIJEĆE ROMSKE NACIONALNE MANJINE ZA GRAD SISAK, Capraške poljane 27, 44000 Sisak</derivirana_varijabla>
  </DomainObject.Predmet.ProtustrankaFormatedWithAdress>
  <DomainObject.Predmet.ProtustrankaFormatedWithAdressOIB>
    <izvorni_sadrzaj> VIJEĆE ROMSKE NACIONALNE MANJINE ZA GRAD SISAK, OIB 22695393699, Capraške poljane 27, 44000 Sisak</izvorni_sadrzaj>
    <derivirana_varijabla naziv="DomainObject.Predmet.ProtustrankaFormatedWithAdressOIB_1"> VIJEĆE ROMSKE NACIONALNE MANJINE ZA GRAD SISAK, OIB 22695393699, Capraške poljane 27, 44000 Sisak</derivirana_varijabla>
  </DomainObject.Predmet.ProtustrankaFormatedWithAdressOIB>
  <DomainObject.Predmet.ProtustrankaWithAdress>
    <izvorni_sadrzaj>VIJEĆE ROMSKE NACIONALNE MANJINE ZA GRAD SISAK Capraške poljane 27, 44000 Sisak</izvorni_sadrzaj>
    <derivirana_varijabla naziv="DomainObject.Predmet.ProtustrankaWithAdress_1">VIJEĆE ROMSKE NACIONALNE MANJINE ZA GRAD SISAK Capraške poljane 27, 44000 Sisak</derivirana_varijabla>
  </DomainObject.Predmet.ProtustrankaWithAdress>
  <DomainObject.Predmet.ProtustrankaWithAdressOIB>
    <izvorni_sadrzaj>VIJEĆE ROMSKE NACIONALNE MANJINE ZA GRAD SISAK, OIB 22695393699, Capraške poljane 27, 44000 Sisak</izvorni_sadrzaj>
    <derivirana_varijabla naziv="DomainObject.Predmet.ProtustrankaWithAdressOIB_1">VIJEĆE ROMSKE NACIONALNE MANJINE ZA GRAD SISAK, OIB 22695393699, Capraške poljane 27, 44000 Sisak</derivirana_varijabla>
  </DomainObject.Predmet.ProtustrankaWithAdressOIB>
  <DomainObject.Predmet.ProtustrankaNazivFormated>
    <izvorni_sadrzaj>VIJEĆE ROMSKE NACIONALNE MANJINE ZA GRAD SISAK</izvorni_sadrzaj>
    <derivirana_varijabla naziv="DomainObject.Predmet.ProtustrankaNazivFormated_1">VIJEĆE ROMSKE NACIONALNE MANJINE ZA GRAD SISAK</derivirana_varijabla>
  </DomainObject.Predmet.ProtustrankaNazivFormated>
  <DomainObject.Predmet.ProtustrankaNazivFormatedOIB>
    <izvorni_sadrzaj>VIJEĆE ROMSKE NACIONALNE MANJINE ZA GRAD SISAK, OIB 22695393699</izvorni_sadrzaj>
    <derivirana_varijabla naziv="DomainObject.Predmet.ProtustrankaNazivFormatedOIB_1">VIJEĆE ROMSKE NACIONALNE MANJINE ZA GRAD SISAK, OIB 22695393699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VIJEĆE ROMSKE NACIONALNE MANJINE ZA GRAD SISAK</item>
    </izvorni_sadrzaj>
    <derivirana_varijabla naziv="DomainObject.Predmet.ProtuStrankaListFormated_1">
      <item>VIJEĆE ROMSKE NACIONALNE MANJINE ZA GRAD SISAK</item>
    </derivirana_varijabla>
  </DomainObject.Predmet.ProtuStrankaListFormated>
  <DomainObject.Predmet.ProtuStrankaListFormatedOIB>
    <izvorni_sadrzaj>
      <item>VIJEĆE ROMSKE NACIONALNE MANJINE ZA GRAD SISAK, OIB 22695393699</item>
    </izvorni_sadrzaj>
    <derivirana_varijabla naziv="DomainObject.Predmet.ProtuStrankaListFormatedOIB_1">
      <item>VIJEĆE ROMSKE NACIONALNE MANJINE ZA GRAD SISAK, OIB 22695393699</item>
    </derivirana_varijabla>
  </DomainObject.Predmet.ProtuStrankaListFormatedOIB>
  <DomainObject.Predmet.ProtuStrankaListFormatedWithAdress>
    <izvorni_sadrzaj>
      <item>VIJEĆE ROMSKE NACIONALNE MANJINE ZA GRAD SISAK, Capraške poljane 27, 44000 Sisak</item>
    </izvorni_sadrzaj>
    <derivirana_varijabla naziv="DomainObject.Predmet.ProtuStrankaListFormatedWithAdress_1">
      <item>VIJEĆE ROMSKE NACIONALNE MANJINE ZA GRAD SISAK, Capraške poljane 27, 44000 Sisak</item>
    </derivirana_varijabla>
  </DomainObject.Predmet.ProtuStrankaListFormatedWithAdress>
  <DomainObject.Predmet.ProtuStrankaListFormatedWithAdressOIB>
    <izvorni_sadrzaj>
      <item>VIJEĆE ROMSKE NACIONALNE MANJINE ZA GRAD SISAK, OIB 22695393699, Capraške poljane 27, 44000 Sisak</item>
    </izvorni_sadrzaj>
    <derivirana_varijabla naziv="DomainObject.Predmet.ProtuStrankaListFormatedWithAdressOIB_1">
      <item>VIJEĆE ROMSKE NACIONALNE MANJINE ZA GRAD SISAK, OIB 22695393699, Capraške poljane 27, 44000 Sisak</item>
    </derivirana_varijabla>
  </DomainObject.Predmet.ProtuStrankaListFormatedWithAdressOIB>
  <DomainObject.Predmet.ProtuStrankaListNazivFormated>
    <izvorni_sadrzaj>
      <item>VIJEĆE ROMSKE NACIONALNE MANJINE ZA GRAD SISAK</item>
    </izvorni_sadrzaj>
    <derivirana_varijabla naziv="DomainObject.Predmet.ProtuStrankaListNazivFormated_1">
      <item>VIJEĆE ROMSKE NACIONALNE MANJINE ZA GRAD SISAK</item>
    </derivirana_varijabla>
  </DomainObject.Predmet.ProtuStrankaListNazivFormated>
  <DomainObject.Predmet.ProtuStrankaListNazivFormatedOIB>
    <izvorni_sadrzaj>
      <item>VIJEĆE ROMSKE NACIONALNE MANJINE ZA GRAD SISAK, OIB 22695393699</item>
    </izvorni_sadrzaj>
    <derivirana_varijabla naziv="DomainObject.Predmet.ProtuStrankaListNazivFormatedOIB_1">
      <item>VIJEĆE ROMSKE NACIONALNE MANJINE ZA GRAD SISAK, OIB 22695393699</item>
    </derivirana_varijabla>
  </DomainObject.Predmet.ProtuStrankaListNazivFormatedOIB>
  <DomainObject.Predmet.OstaliListFormated>
    <izvorni_sadrzaj>
      <item>RANKO NIKOLIĆ</item>
      <item>STJEPAN LOVIĆ</item>
    </izvorni_sadrzaj>
    <derivirana_varijabla naziv="DomainObject.Predmet.OstaliListFormated_1">
      <item>RANKO NIKOLIĆ</item>
      <item>STJEPAN LOVIĆ</item>
    </derivirana_varijabla>
  </DomainObject.Predmet.OstaliListFormated>
  <DomainObject.Predmet.OstaliListFormatedOIB>
    <izvorni_sadrzaj>
      <item>RANKO NIKOLIĆ, OIB 22695393699</item>
      <item>STJEPAN LOVIĆ, OIB 25964288839</item>
    </izvorni_sadrzaj>
    <derivirana_varijabla naziv="DomainObject.Predmet.OstaliListFormatedOIB_1">
      <item>RANKO NIKOLIĆ, OIB 22695393699</item>
      <item>STJEPAN LOVIĆ, OIB 25964288839</item>
    </derivirana_varijabla>
  </DomainObject.Predmet.OstaliListFormatedOIB>
  <DomainObject.Predmet.OstaliListFormatedWithAdress>
    <izvorni_sadrzaj>
      <item>RANKO NIKOLIĆ, Capraške Poljane 80, 44000 Sisak</item>
      <item>STJEPAN LOVIĆ, Preradovićeva 13, 10000 Zagreb</item>
    </izvorni_sadrzaj>
    <derivirana_varijabla naziv="DomainObject.Predmet.OstaliListFormatedWithAdress_1">
      <item>RANKO NIKOLIĆ, Capraške Poljane 80, 44000 Sisak</item>
      <item>STJEPAN LOVIĆ, Preradovićeva 13, 10000 Zagreb</item>
    </derivirana_varijabla>
  </DomainObject.Predmet.OstaliListFormatedWithAdress>
  <DomainObject.Predmet.OstaliListFormatedWithAdressOIB>
    <izvorni_sadrzaj>
      <item>RANKO NIKOLIĆ, OIB 22695393699, Capraške Poljane 80, 44000 Sisak</item>
      <item>STJEPAN LOVIĆ, OIB 25964288839, Preradovićeva 13, 10000 Zagreb</item>
    </izvorni_sadrzaj>
    <derivirana_varijabla naziv="DomainObject.Predmet.OstaliListFormatedWithAdressOIB_1">
      <item>RANKO NIKOLIĆ, OIB 22695393699, Capraške Poljane 80, 44000 Sisak</item>
      <item>STJEPAN LOVIĆ, OIB 25964288839, Preradovićeva 13, 10000 Zagreb</item>
    </derivirana_varijabla>
  </DomainObject.Predmet.OstaliListFormatedWithAdressOIB>
  <DomainObject.Predmet.OstaliListNazivFormated>
    <izvorni_sadrzaj>
      <item>RANKO NIKOLIĆ</item>
      <item>STJEPAN LOVIĆ</item>
    </izvorni_sadrzaj>
    <derivirana_varijabla naziv="DomainObject.Predmet.OstaliListNazivFormated_1">
      <item>RANKO NIKOLIĆ</item>
      <item>STJEPAN LOVIĆ</item>
    </derivirana_varijabla>
  </DomainObject.Predmet.OstaliListNazivFormated>
  <DomainObject.Predmet.OstaliListNazivFormatedOIB>
    <izvorni_sadrzaj>
      <item>RANKO NIKOLIĆ, OIB 22695393699</item>
      <item>STJEPAN LOVIĆ, OIB 25964288839</item>
    </izvorni_sadrzaj>
    <derivirana_varijabla naziv="DomainObject.Predmet.OstaliListNazivFormatedOIB_1">
      <item>RANKO NIKOLIĆ, OIB 22695393699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VIJEĆE ROMSKE NACIONALNE MANJINE ZA GRAD SISAK</izvorni_sadrzaj>
    <derivirana_varijabla naziv="DomainObject.Predmet.ProtustrankaIDrugi_1">VIJEĆE ROMSKE NACIONALNE MANJINE ZA GRAD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VIJEĆE ROMSKE NACIONALNE MANJINE ZA GRAD SISAK, OIB 22695393699, Capraške poljane 27, 44000 Sisak</izvorni_sadrzaj>
    <derivirana_varijabla naziv="DomainObject.Predmet.ProtustrankaIDrugiAdressOIB_1">VIJEĆE ROMSKE NACIONALNE MANJINE ZA GRAD SISAK, OIB 22695393699, Capraške poljane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VIJEĆE ROMSKE NACIONALNE MANJINE ZA GRAD SISAK</item>
      <item>RANKO NIKOLIĆ</item>
      <item>STJEPAN LOVIĆ</item>
    </izvorni_sadrzaj>
    <derivirana_varijabla naziv="DomainObject.Predmet.SudioniciListNaziv_1">
      <item>FINA Regionalni centar Zagreb</item>
      <item>VIJEĆE ROMSKE NACIONALNE MANJINE ZA GRAD SISAK</item>
      <item>RANKO NIKOLIĆ</item>
      <item>STJEPAN 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VIJEĆE ROMSKE NACIONALNE MANJINE ZA GRAD SISAK, OIB 22695393699, Capraške poljane 27,44000 Sisak</item>
      <item>RANKO NIKOLIĆ, OIB 22695393699, Capraške Poljane 80,44000 Sisak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br. 1,10000 Zagreb</item>
      <item>VIJEĆE ROMSKE NACIONALNE MANJINE ZA GRAD SISAK, OIB 22695393699, Capraške poljane 27,44000 Sisak</item>
      <item>RANKO NIKOLIĆ, OIB 22695393699, Capraške Poljane 80,44000 Sisak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22695393699</item>
      <item>, OIB 22695393699</item>
      <item>, OIB 25964288839</item>
    </izvorni_sadrzaj>
    <derivirana_varijabla naziv="DomainObject.Predmet.SudioniciListNazivOIB_1">
      <item>, OIB 85821130368</item>
      <item>, OIB 22695393699</item>
      <item>, OIB 22695393699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2251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2016-03-31T06:53:00Z</dcterms:created>
  <dc:creator>Karmela Dolenc</dc:creator>
  <cp:lastModifiedBy>Goranka Arthofer</cp:lastModifiedBy>
  <cp:lastPrinted>2016-03-31T06:54:00Z</cp:lastPrinted>
  <dcterms:modified xmlns:xsi="http://www.w3.org/2001/XMLSchema-instance" xsi:type="dcterms:W3CDTF">2016-03-31T07:16:00Z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