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8ca62" w14:paraId="218ca62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D35A61">
        <w:t>8365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D35A61">
        <w:t>8365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D35A61" w:rsidRPr="00495FBE">
        <w:t>D i D DINA, društvo s ograničenom odgovornošću za unutarnju i vanjsku trgovinu i inženjering</w:t>
      </w:r>
      <w:r w:rsidR="00D35A61">
        <w:t xml:space="preserve">, Zagreb (Grad Zagreb), Tomislavova 3, OIB: </w:t>
      </w:r>
      <w:r w:rsidR="00D35A61" w:rsidRPr="00495FBE">
        <w:t>72309937186</w:t>
      </w:r>
      <w:r w:rsidR="00B6089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D35A61">
        <w:t xml:space="preserve">54.924,83 </w:t>
      </w:r>
      <w:r w:rsidR="00EE2862">
        <w:t>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4243E6">
        <w:t>10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2723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72AF2"/>
    <w:rsid w:val="00887134"/>
    <w:rsid w:val="008942A0"/>
    <w:rsid w:val="00895792"/>
    <w:rsid w:val="008C0547"/>
    <w:rsid w:val="008D5089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82F18"/>
    <w:rsid w:val="00B8496C"/>
    <w:rsid w:val="00BB7725"/>
    <w:rsid w:val="00BC5988"/>
    <w:rsid w:val="00BE6A48"/>
    <w:rsid w:val="00C13922"/>
    <w:rsid w:val="00C26753"/>
    <w:rsid w:val="00C307EB"/>
    <w:rsid w:val="00C3490F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8365</izvorni_sadrzaj>
    <derivirana_varijabla naziv="DomainObject.Predmet.Broj_1">8365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St-8365/2015</izvorni_sadrzaj>
    <derivirana_varijabla naziv="DomainObject.Predmet.OznakaBroj_1">St-8365/2015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 i D DINA, d.o.o. zastupanog po punomoćniku Klaudija Šestan</izvorni_sadrzaj>
    <derivirana_varijabla naziv="DomainObject.Predmet.ProtustrankaFormated_1">  D i D DINA, d.o.o. zastupanog po punomoćniku Klaudija Šestan</derivirana_varijabla>
  </DomainObject.Predmet.ProtustrankaFormated>
  <DomainObject.Predmet.ProtustrankaFormatedOIB>
    <izvorni_sadrzaj>  D i D DINA, d.o.o., OIB 72309937186 zastupanog po punomoćniku Klaudija Šestan</izvorni_sadrzaj>
    <derivirana_varijabla naziv="DomainObject.Predmet.ProtustrankaFormatedOIB_1">  D i D DINA, d.o.o., OIB 72309937186 zastupanog po punomoćniku Klaudija Šestan</derivirana_varijabla>
  </DomainObject.Predmet.ProtustrankaFormatedOIB>
  <DomainObject.Predmet.ProtustrankaFormatedWithAdress>
    <izvorni_sadrzaj> D i D DINA, d.o.o., Tomislavova 3, 10000 Zagreb zastupanog po punomoćniku Klaudija Šestan</izvorni_sadrzaj>
    <derivirana_varijabla naziv="DomainObject.Predmet.ProtustrankaFormatedWithAdress_1"> D i D DINA, d.o.o., Tomislavova 3, 10000 Zagreb zastupanog po punomoćniku Klaudija Šestan</derivirana_varijabla>
  </DomainObject.Predmet.ProtustrankaFormatedWithAdress>
  <DomainObject.Predmet.ProtustrankaFormatedWithAdressOIB>
    <izvorni_sadrzaj> D i D DINA, d.o.o., OIB 72309937186, Tomislavova 3, 10000 Zagreb zastupanog po punomoćniku Klaudija Šestan</izvorni_sadrzaj>
    <derivirana_varijabla naziv="DomainObject.Predmet.ProtustrankaFormatedWithAdressOIB_1"> D i D DINA, d.o.o., OIB 72309937186, Tomislavova 3, 10000 Zagreb zastupanog po punomoćniku Klaudija Šestan</derivirana_varijabla>
  </DomainObject.Predmet.ProtustrankaFormatedWithAdressOIB>
  <DomainObject.Predmet.ProtustrankaWithAdress>
    <izvorni_sadrzaj>D i D DINA, d.o.o. Tomislavova 3, 10000 Zagreb</izvorni_sadrzaj>
    <derivirana_varijabla naziv="DomainObject.Predmet.ProtustrankaWithAdress_1">D i D DINA, d.o.o. Tomislavova 3, 10000 Zagreb</derivirana_varijabla>
  </DomainObject.Predmet.ProtustrankaWithAdress>
  <DomainObject.Predmet.ProtustrankaWithAdressOIB>
    <izvorni_sadrzaj>D i D DINA, d.o.o., OIB 72309937186, Tomislavova 3, 10000 Zagreb</izvorni_sadrzaj>
    <derivirana_varijabla naziv="DomainObject.Predmet.ProtustrankaWithAdressOIB_1">D i D DINA, d.o.o., OIB 72309937186, Tomislavova 3, 10000 Zagreb</derivirana_varijabla>
  </DomainObject.Predmet.ProtustrankaWithAdressOIB>
  <DomainObject.Predmet.ProtustrankaNazivFormated>
    <izvorni_sadrzaj>D i D DINA, d.o.o.</izvorni_sadrzaj>
    <derivirana_varijabla naziv="DomainObject.Predmet.ProtustrankaNazivFormated_1">D i D DINA, d.o.o.</derivirana_varijabla>
  </DomainObject.Predmet.ProtustrankaNazivFormated>
  <DomainObject.Predmet.ProtustrankaNazivFormatedOIB>
    <izvorni_sadrzaj>D i D DINA, d.o.o., OIB 72309937186</izvorni_sadrzaj>
    <derivirana_varijabla naziv="DomainObject.Predmet.ProtustrankaNazivFormatedOIB_1">D i D DINA, d.o.o., OIB 72309937186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 i D DINA, d.o.o. zastupanog po punomoćniku Klaudija Šestan</item>
    </izvorni_sadrzaj>
    <derivirana_varijabla naziv="DomainObject.Predmet.ProtuStrankaListFormated_1">
      <item>D i D DINA, d.o.o. zastupanog po punomoćniku Klaudija Šestan</item>
    </derivirana_varijabla>
  </DomainObject.Predmet.ProtuStrankaListFormated>
  <DomainObject.Predmet.ProtuStrankaListFormatedOIB>
    <izvorni_sadrzaj>
      <item>D i D DINA, d.o.o., OIB 72309937186 zastupanog po punomoćniku Klaudija Šestan</item>
    </izvorni_sadrzaj>
    <derivirana_varijabla naziv="DomainObject.Predmet.ProtuStrankaListFormatedOIB_1">
      <item>D i D DINA, d.o.o., OIB 72309937186 zastupanog po punomoćniku Klaudija Šestan</item>
    </derivirana_varijabla>
  </DomainObject.Predmet.ProtuStrankaListFormatedOIB>
  <DomainObject.Predmet.ProtuStrankaListFormatedWithAdress>
    <izvorni_sadrzaj>
      <item>D i D DINA, d.o.o., Tomislavova 3, 10000 Zagreb zastupanog po punomoćniku Klaudija Šestan</item>
    </izvorni_sadrzaj>
    <derivirana_varijabla naziv="DomainObject.Predmet.ProtuStrankaListFormatedWithAdress_1">
      <item>D i D DINA, d.o.o., Tomislavova 3, 10000 Zagreb zastupanog po punomoćniku Klaudija Šestan</item>
    </derivirana_varijabla>
  </DomainObject.Predmet.ProtuStrankaListFormatedWithAdress>
  <DomainObject.Predmet.ProtuStrankaListFormatedWithAdressOIB>
    <izvorni_sadrzaj>
      <item>D i D DINA, d.o.o., OIB 72309937186, Tomislavova 3, 10000 Zagreb zastupanog po punomoćniku Klaudija Šestan</item>
    </izvorni_sadrzaj>
    <derivirana_varijabla naziv="DomainObject.Predmet.ProtuStrankaListFormatedWithAdressOIB_1">
      <item>D i D DINA, d.o.o., OIB 72309937186, Tomislavova 3, 10000 Zagreb zastupanog po punomoćniku Klaudija Šestan</item>
    </derivirana_varijabla>
  </DomainObject.Predmet.ProtuStrankaListFormatedWithAdressOIB>
  <DomainObject.Predmet.ProtuStrankaListNazivFormated>
    <izvorni_sadrzaj>
      <item>D i D DINA, d.o.o.</item>
    </izvorni_sadrzaj>
    <derivirana_varijabla naziv="DomainObject.Predmet.ProtuStrankaListNazivFormated_1">
      <item>D i D DINA, d.o.o.</item>
    </derivirana_varijabla>
  </DomainObject.Predmet.ProtuStrankaListNazivFormated>
  <DomainObject.Predmet.ProtuStrankaListNazivFormatedOIB>
    <izvorni_sadrzaj>
      <item>D i D DINA, d.o.o., OIB 72309937186</item>
    </izvorni_sadrzaj>
    <derivirana_varijabla naziv="DomainObject.Predmet.ProtuStrankaListNazivFormatedOIB_1">
      <item>D i D DINA, d.o.o., OIB 72309937186</item>
    </derivirana_varijabla>
  </DomainObject.Predmet.ProtuStrankaListNazivFormatedOIB>
  <DomainObject.Predmet.OstaliListFormated>
    <izvorni_sadrzaj>
      <item>Klaudija Šestan punomoćnik sudionika u postupku D i D DINA, d.o.o.</item>
    </izvorni_sadrzaj>
    <derivirana_varijabla naziv="DomainObject.Predmet.OstaliListFormated_1">
      <item>Klaudija Šestan punomoćnik sudionika u postupku D i D DINA, d.o.o.</item>
    </derivirana_varijabla>
  </DomainObject.Predmet.OstaliListFormated>
  <DomainObject.Predmet.OstaliListFormatedOIB>
    <izvorni_sadrzaj>
      <item>Klaudija Šestan, OIB 88501262958 punomoćnik sudionika u postupku D i D DINA, d.o.o.</item>
    </izvorni_sadrzaj>
    <derivirana_varijabla naziv="DomainObject.Predmet.OstaliListFormatedOIB_1">
      <item>Klaudija Šestan, OIB 88501262958 punomoćnik sudionika u postupku D i D DINA, d.o.o.</item>
    </derivirana_varijabla>
  </DomainObject.Predmet.OstaliListFormatedOIB>
  <DomainObject.Predmet.OstaliListFormatedWithAdress>
    <izvorni_sadrzaj>
      <item>Klaudija Šestan, Tomislavova 3, 10000 Zagreb punomoćnik sudionika u postupku D i D DINA, d.o.o.</item>
    </izvorni_sadrzaj>
    <derivirana_varijabla naziv="DomainObject.Predmet.OstaliListFormatedWithAdress_1">
      <item>Klaudija Šestan, Tomislavova 3, 10000 Zagreb punomoćnik sudionika u postupku D i D DINA, d.o.o.</item>
    </derivirana_varijabla>
  </DomainObject.Predmet.OstaliListFormatedWithAdress>
  <DomainObject.Predmet.OstaliListFormatedWithAdressOIB>
    <izvorni_sadrzaj>
      <item>Klaudija Šestan, OIB 88501262958, Tomislavova 3, 10000 Zagreb punomoćnik sudionika u postupku D i D DINA, d.o.o.</item>
    </izvorni_sadrzaj>
    <derivirana_varijabla naziv="DomainObject.Predmet.OstaliListFormatedWithAdressOIB_1">
      <item>Klaudija Šestan, OIB 88501262958, Tomislavova 3, 10000 Zagreb punomoćnik sudionika u postupku D i D DINA, d.o.o.</item>
    </derivirana_varijabla>
  </DomainObject.Predmet.OstaliListFormatedWithAdressOIB>
  <DomainObject.Predmet.OstaliListNazivFormated>
    <izvorni_sadrzaj>
      <item>Klaudija Šestan</item>
    </izvorni_sadrzaj>
    <derivirana_varijabla naziv="DomainObject.Predmet.OstaliListNazivFormated_1">
      <item>Klaudija Šestan</item>
    </derivirana_varijabla>
  </DomainObject.Predmet.OstaliListNazivFormated>
  <DomainObject.Predmet.OstaliListNazivFormatedOIB>
    <izvorni_sadrzaj>
      <item>Klaudija Šestan, OIB 88501262958</item>
    </izvorni_sadrzaj>
    <derivirana_varijabla naziv="DomainObject.Predmet.OstaliListNazivFormatedOIB_1">
      <item>Klaudija Šestan, OIB 88501262958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 i D DINA, d.o.o.</izvorni_sadrzaj>
    <derivirana_varijabla naziv="DomainObject.Predmet.ProtustrankaIDrugi_1">D i D DINA,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 i D DINA, d.o.o., OIB 72309937186, Tomislavova 3, 10000 Zagreb</izvorni_sadrzaj>
    <derivirana_varijabla naziv="DomainObject.Predmet.ProtustrankaIDrugiAdressOIB_1">D i D DINA, d.o.o., OIB 72309937186, Tomislavova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 i D DINA, d.o.o.</item>
      <item>Klaudija Šestan</item>
    </izvorni_sadrzaj>
    <derivirana_varijabla naziv="DomainObject.Predmet.SudioniciListNaziv_1">
      <item>FINA Regionalni centar Zagreb</item>
      <item>D i D DINA, d.o.o.</item>
      <item>Klaudija Šestan</item>
    </derivirana_varijabla>
  </DomainObject.Predmet.SudioniciListNaziv>
  <DomainObject.Predmet.SudioniciListAdressOIB>
    <izvorni_sadrzaj>
      <item>D i D DINA, d.o.o., OIB 72309937186, Tomislavova 3,10000 Zagreb</item>
      <item>FINA Regionalni centar Zagreb, OIB 85821130368, Trg svibanjskih žrtava 1995. br. 1,10000 Zagreb</item>
      <item>Klaudija Šestan, OIB 88501262958, Tomislavova 3,10000 Zagreb</item>
    </izvorni_sadrzaj>
    <derivirana_varijabla naziv="DomainObject.Predmet.SudioniciListAdressOIB_1">
      <item>D i D DINA, d.o.o., OIB 72309937186, Tomislavova 3,10000 Zagreb</item>
      <item>FINA Regionalni centar Zagreb, OIB 85821130368, Trg svibanjskih žrtava 1995. br. 1,10000 Zagreb</item>
      <item>Klaudija Šestan, OIB 88501262958, Tomislavova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72309937186</item>
      <item>, OIB 88501262958</item>
    </izvorni_sadrzaj>
    <derivirana_varijabla naziv="DomainObject.Predmet.SudioniciListNazivOIB_1">
      <item>, OIB 85821130368</item>
      <item>, OIB 72309937186</item>
      <item>, OIB 88501262958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286</properties:Words>
  <properties:Characters>1515</properties:Characters>
  <properties:Lines>42</properties:Lines>
  <properties:Paragraphs>18</properties:Paragraphs>
  <properties:TotalTime>1023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2016-03-10T07:42:00Z</cp:lastPrinted>
  <dcterms:modified xmlns:xsi="http://www.w3.org/2001/XMLSchema-instance" xsi:type="dcterms:W3CDTF">2016-03-10T07:52:00Z</dcterms:modified>
  <cp:revision>168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