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6882" w14:paraId="b9e688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030CF">
        <w:t>2002</w:t>
      </w:r>
      <w:r w:rsidR="000D08DF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006D8E">
        <w:t>, 104/2017</w:t>
      </w:r>
      <w:r>
        <w:t>)</w:t>
      </w:r>
      <w:r w:rsidR="008155EE">
        <w:t>,</w:t>
      </w:r>
      <w:r>
        <w:t xml:space="preserve"> dana </w:t>
      </w:r>
      <w:r w:rsidR="00B74F34">
        <w:t>5. prosinca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r w:rsidR="007030CF">
        <w:t xml:space="preserve">ZELENO DOBA d.o.o., OIB: 46499162815, MBS: 080724706, Zagreb, </w:t>
      </w:r>
      <w:proofErr w:type="spellStart"/>
      <w:r w:rsidR="007030CF">
        <w:t>Gračec</w:t>
      </w:r>
      <w:proofErr w:type="spellEnd"/>
      <w:r w:rsidR="007030CF">
        <w:t xml:space="preserve"> 1/C.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030CF">
        <w:t>124.043,54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B74F34">
        <w:t>5. prosinca 2017.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AC702C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030CF">
      <w:t>2002</w:t>
    </w:r>
    <w:r w:rsidR="000D08DF">
      <w:t>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8E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35A60"/>
    <w:rsid w:val="0023789E"/>
    <w:rsid w:val="0024170D"/>
    <w:rsid w:val="002457E9"/>
    <w:rsid w:val="00263D6D"/>
    <w:rsid w:val="00264D19"/>
    <w:rsid w:val="00272846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57B8E"/>
    <w:rsid w:val="006C120B"/>
    <w:rsid w:val="006E0F10"/>
    <w:rsid w:val="006F75E5"/>
    <w:rsid w:val="007030CF"/>
    <w:rsid w:val="00786AE3"/>
    <w:rsid w:val="007B13A4"/>
    <w:rsid w:val="007B5AFD"/>
    <w:rsid w:val="007C7891"/>
    <w:rsid w:val="007C789D"/>
    <w:rsid w:val="007D5A5D"/>
    <w:rsid w:val="007E717E"/>
    <w:rsid w:val="008155E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3FBC"/>
    <w:rsid w:val="00A71431"/>
    <w:rsid w:val="00A7489A"/>
    <w:rsid w:val="00AC4528"/>
    <w:rsid w:val="00AC702C"/>
    <w:rsid w:val="00AD027A"/>
    <w:rsid w:val="00B27A01"/>
    <w:rsid w:val="00B53A01"/>
    <w:rsid w:val="00B74F34"/>
    <w:rsid w:val="00B77D67"/>
    <w:rsid w:val="00B82F18"/>
    <w:rsid w:val="00BD2F8B"/>
    <w:rsid w:val="00BD684E"/>
    <w:rsid w:val="00BE15B5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A3FB2"/>
    <w:rsid w:val="00EC3302"/>
    <w:rsid w:val="00ED2B04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7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0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0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0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0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7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0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0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0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0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St-2002/2017</izvorni_sadrzaj>
    <derivirana_varijabla naziv="DomainObject.Predmet.OznakaBroj_1">St-2002/2017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ZELENO DOBA d.o.o. zastupanog po punomoćniku Dilho Ibrahimpašić</izvorni_sadrzaj>
    <derivirana_varijabla naziv="DomainObject.Predmet.ProtustrankaFormated_1">  ZELENO DOBA d.o.o. zastupanog po punomoćniku Dilho Ibrahimpašić</derivirana_varijabla>
  </DomainObject.Predmet.ProtustrankaFormated>
  <DomainObject.Predmet.ProtustrankaFormatedOIB>
    <izvorni_sadrzaj>  ZELENO DOBA d.o.o., OIB 46499162815 zastupanog po punomoćniku Dilho Ibrahimpašić</izvorni_sadrzaj>
    <derivirana_varijabla naziv="DomainObject.Predmet.ProtustrankaFormatedOIB_1">  ZELENO DOBA d.o.o., OIB 46499162815 zastupanog po punomoćniku Dilho Ibrahimpašić</derivirana_varijabla>
  </DomainObject.Predmet.ProtustrankaFormatedOIB>
  <DomainObject.Predmet.ProtustrankaFormatedWithAdress>
    <izvorni_sadrzaj> ZELENO DOBA d.o.o., Gračec 1/C, 10000 Zagreb zastupanog po punomoćniku Dilho Ibrahimpašić</izvorni_sadrzaj>
    <derivirana_varijabla naziv="DomainObject.Predmet.ProtustrankaFormatedWithAdress_1"> ZELENO DOBA d.o.o., Gračec 1/C, 10000 Zagreb zastupanog po punomoćniku Dilho Ibrahimpašić</derivirana_varijabla>
  </DomainObject.Predmet.ProtustrankaFormatedWithAdress>
  <DomainObject.Predmet.ProtustrankaFormatedWithAdressOIB>
    <izvorni_sadrzaj> ZELENO DOBA d.o.o., OIB 46499162815, Gračec 1/C, 10000 Zagreb zastupanog po punomoćniku Dilho Ibrahimpašić</izvorni_sadrzaj>
    <derivirana_varijabla naziv="DomainObject.Predmet.ProtustrankaFormatedWithAdressOIB_1"> ZELENO DOBA d.o.o., OIB 46499162815, Gračec 1/C, 10000 Zagreb zastupanog po punomoćniku Dilho Ibrahimpašić</derivirana_varijabla>
  </DomainObject.Predmet.ProtustrankaFormatedWithAdressOIB>
  <DomainObject.Predmet.ProtustrankaWithAdress>
    <izvorni_sadrzaj>ZELENO DOBA d.o.o. Gračec 1/C, 10000 Zagreb</izvorni_sadrzaj>
    <derivirana_varijabla naziv="DomainObject.Predmet.ProtustrankaWithAdress_1">ZELENO DOBA d.o.o. Gračec 1/C, 10000 Zagreb</derivirana_varijabla>
  </DomainObject.Predmet.ProtustrankaWithAdress>
  <DomainObject.Predmet.ProtustrankaWithAdressOIB>
    <izvorni_sadrzaj>ZELENO DOBA d.o.o., OIB 46499162815, Gračec 1/C, 10000 Zagreb</izvorni_sadrzaj>
    <derivirana_varijabla naziv="DomainObject.Predmet.ProtustrankaWithAdressOIB_1">ZELENO DOBA d.o.o., OIB 46499162815, Gračec 1/C, 10000 Zagreb</derivirana_varijabla>
  </DomainObject.Predmet.ProtustrankaWithAdressOIB>
  <DomainObject.Predmet.ProtustrankaNazivFormated>
    <izvorni_sadrzaj>ZELENO DOBA d.o.o.</izvorni_sadrzaj>
    <derivirana_varijabla naziv="DomainObject.Predmet.ProtustrankaNazivFormated_1">ZELENO DOBA d.o.o.</derivirana_varijabla>
  </DomainObject.Predmet.ProtustrankaNazivFormated>
  <DomainObject.Predmet.ProtustrankaNazivFormatedOIB>
    <izvorni_sadrzaj>ZELENO DOBA d.o.o., OIB 46499162815</izvorni_sadrzaj>
    <derivirana_varijabla naziv="DomainObject.Predmet.ProtustrankaNazivFormatedOIB_1">ZELENO DOBA d.o.o., OIB 46499162815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ZELENO DOBA d.o.o. zastupanog po punomoćniku Dilho Ibrahimpašić</item>
    </izvorni_sadrzaj>
    <derivirana_varijabla naziv="DomainObject.Predmet.ProtuStrankaListFormated_1">
      <item>ZELENO DOBA d.o.o. zastupanog po punomoćniku Dilho Ibrahimpašić</item>
    </derivirana_varijabla>
  </DomainObject.Predmet.ProtuStrankaListFormated>
  <DomainObject.Predmet.ProtuStrankaListFormatedOIB>
    <izvorni_sadrzaj>
      <item>ZELENO DOBA d.o.o., OIB 46499162815 zastupanog po punomoćniku Dilho Ibrahimpašić</item>
    </izvorni_sadrzaj>
    <derivirana_varijabla naziv="DomainObject.Predmet.ProtuStrankaListFormatedOIB_1">
      <item>ZELENO DOBA d.o.o., OIB 46499162815 zastupanog po punomoćniku Dilho Ibrahimpašić</item>
    </derivirana_varijabla>
  </DomainObject.Predmet.ProtuStrankaListFormatedOIB>
  <DomainObject.Predmet.ProtuStrankaListFormatedWithAdress>
    <izvorni_sadrzaj>
      <item>ZELENO DOBA d.o.o., Gračec 1/C, 10000 Zagreb zastupanog po punomoćniku Dilho Ibrahimpašić</item>
    </izvorni_sadrzaj>
    <derivirana_varijabla naziv="DomainObject.Predmet.ProtuStrankaListFormatedWithAdress_1">
      <item>ZELENO DOBA d.o.o., Gračec 1/C, 10000 Zagreb zastupanog po punomoćniku Dilho Ibrahimpašić</item>
    </derivirana_varijabla>
  </DomainObject.Predmet.ProtuStrankaListFormatedWithAdress>
  <DomainObject.Predmet.ProtuStrankaListFormatedWithAdressOIB>
    <izvorni_sadrzaj>
      <item>ZELENO DOBA d.o.o., OIB 46499162815, Gračec 1/C, 10000 Zagreb zastupanog po punomoćniku Dilho Ibrahimpašić</item>
    </izvorni_sadrzaj>
    <derivirana_varijabla naziv="DomainObject.Predmet.ProtuStrankaListFormatedWithAdressOIB_1">
      <item>ZELENO DOBA d.o.o., OIB 46499162815, Gračec 1/C, 10000 Zagreb zastupanog po punomoćniku Dilho Ibrahimpašić</item>
    </derivirana_varijabla>
  </DomainObject.Predmet.ProtuStrankaListFormatedWithAdressOIB>
  <DomainObject.Predmet.ProtuStrankaListNazivFormated>
    <izvorni_sadrzaj>
      <item>ZELENO DOBA d.o.o.</item>
    </izvorni_sadrzaj>
    <derivirana_varijabla naziv="DomainObject.Predmet.ProtuStrankaListNazivFormated_1">
      <item>ZELENO DOBA d.o.o.</item>
    </derivirana_varijabla>
  </DomainObject.Predmet.ProtuStrankaListNazivFormated>
  <DomainObject.Predmet.ProtuStrankaListNazivFormatedOIB>
    <izvorni_sadrzaj>
      <item>ZELENO DOBA d.o.o., OIB 46499162815</item>
    </izvorni_sadrzaj>
    <derivirana_varijabla naziv="DomainObject.Predmet.ProtuStrankaListNazivFormatedOIB_1">
      <item>ZELENO DOBA d.o.o., OIB 46499162815</item>
    </derivirana_varijabla>
  </DomainObject.Predmet.ProtuStrankaListNazivFormatedOIB>
  <DomainObject.Predmet.OstaliListFormated>
    <izvorni_sadrzaj>
      <item>Dilho Ibrahimpašić punomoćnik sudionika u postupku ZELENO DOBA d.o.o.</item>
    </izvorni_sadrzaj>
    <derivirana_varijabla naziv="DomainObject.Predmet.OstaliListFormated_1">
      <item>Dilho Ibrahimpašić punomoćnik sudionika u postupku ZELENO DOBA d.o.o.</item>
    </derivirana_varijabla>
  </DomainObject.Predmet.OstaliListFormated>
  <DomainObject.Predmet.OstaliListFormatedOIB>
    <izvorni_sadrzaj>
      <item>Dilho Ibrahimpašić, OIB 88428004042 punomoćnik sudionika u postupku ZELENO DOBA d.o.o.</item>
    </izvorni_sadrzaj>
    <derivirana_varijabla naziv="DomainObject.Predmet.OstaliListFormatedOIB_1">
      <item>Dilho Ibrahimpašić, OIB 88428004042 punomoćnik sudionika u postupku ZELENO DOBA d.o.o.</item>
    </derivirana_varijabla>
  </DomainObject.Predmet.OstaliListFormatedOIB>
  <DomainObject.Predmet.OstaliListFormatedWithAdress>
    <izvorni_sadrzaj>
      <item>Dilho Ibrahimpašić, Gračec 1 C, 10000 Zagreb punomoćnik sudionika u postupku ZELENO DOBA d.o.o.</item>
    </izvorni_sadrzaj>
    <derivirana_varijabla naziv="DomainObject.Predmet.OstaliListFormatedWithAdress_1">
      <item>Dilho Ibrahimpašić, Gračec 1 C, 10000 Zagreb punomoćnik sudionika u postupku ZELENO DOBA d.o.o.</item>
    </derivirana_varijabla>
  </DomainObject.Predmet.OstaliListFormatedWithAdress>
  <DomainObject.Predmet.OstaliListFormatedWithAdressOIB>
    <izvorni_sadrzaj>
      <item>Dilho Ibrahimpašić, OIB 88428004042, Gračec 1 C, 10000 Zagreb punomoćnik sudionika u postupku ZELENO DOBA d.o.o.</item>
    </izvorni_sadrzaj>
    <derivirana_varijabla naziv="DomainObject.Predmet.OstaliListFormatedWithAdressOIB_1">
      <item>Dilho Ibrahimpašić, OIB 88428004042, Gračec 1 C, 10000 Zagreb punomoćnik sudionika u postupku ZELENO DOBA d.o.o.</item>
    </derivirana_varijabla>
  </DomainObject.Predmet.OstaliListFormatedWithAdressOIB>
  <DomainObject.Predmet.OstaliListNazivFormated>
    <izvorni_sadrzaj>
      <item>Dilho Ibrahimpašić</item>
    </izvorni_sadrzaj>
    <derivirana_varijabla naziv="DomainObject.Predmet.OstaliListNazivFormated_1">
      <item>Dilho Ibrahimpašić</item>
    </derivirana_varijabla>
  </DomainObject.Predmet.OstaliListNazivFormated>
  <DomainObject.Predmet.OstaliListNazivFormatedOIB>
    <izvorni_sadrzaj>
      <item>Dilho Ibrahimpašić, OIB 88428004042</item>
    </izvorni_sadrzaj>
    <derivirana_varijabla naziv="DomainObject.Predmet.OstaliListNazivFormatedOIB_1">
      <item>Dilho Ibrahimpašić, OIB 88428004042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ZELENO DOBA d.o.o.</izvorni_sadrzaj>
    <derivirana_varijabla naziv="DomainObject.Predmet.ProtustrankaIDrugi_1">ZELENO DOBA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ZELENO DOBA d.o.o., OIB 46499162815, Gračec 1/C, 10000 Zagreb</izvorni_sadrzaj>
    <derivirana_varijabla naziv="DomainObject.Predmet.ProtustrankaIDrugiAdressOIB_1">ZELENO DOBA d.o.o., OIB 46499162815, Gračec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ZELENO DOBA d.o.o.</item>
      <item>Dilho Ibrahimpašić</item>
    </izvorni_sadrzaj>
    <derivirana_varijabla naziv="DomainObject.Predmet.SudioniciListNaziv_1">
      <item>FINA Regionalni centar Zagreb</item>
      <item>ZELENO DOBA d.o.o.</item>
      <item>Dilho Ibrahimpašić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ZELENO DOBA d.o.o., OIB 46499162815, Gračec 1/C,10000 Zagreb</item>
      <item>Dilho Ibrahimpašić, OIB 88428004042, Gračec 1 C,10000 Zagreb</item>
    </izvorni_sadrzaj>
    <derivirana_varijabla naziv="DomainObject.Predmet.SudioniciListAdressOIB_1">
      <item>FINA Regionalni centar Zagreb, OIB 85821130368, Trg svibanjskih žrtava 1995. 1,10000 Zagreb</item>
      <item>ZELENO DOBA d.o.o., OIB 46499162815, Gračec 1/C,10000 Zagreb</item>
      <item>Dilho Ibrahimpašić, OIB 88428004042, Gračec 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46499162815</item>
      <item>, OIB 88428004042</item>
    </izvorni_sadrzaj>
    <derivirana_varijabla naziv="DomainObject.Predmet.SudioniciListNazivOIB_1">
      <item>, OIB 85821130368</item>
      <item>, OIB 46499162815</item>
      <item>, OIB 88428004042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3A0669-F481-44C4-B64E-ABA8086DFE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1353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2017-11-07T06:59:00Z</dcterms:created>
  <dc:creator>ilukac</dc:creator>
  <cp:lastModifiedBy>Mirela Šantek</cp:lastModifiedBy>
  <cp:lastPrinted>2017-12-05T08:39:00Z</cp:lastPrinted>
  <dcterms:modified xmlns:xsi="http://www.w3.org/2001/XMLSchema-instance" xsi:type="dcterms:W3CDTF">2017-12-05T14:28:00Z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