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7867a" w14:paraId="d07867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E5588">
        <w:rPr>
          <w:b/>
        </w:rPr>
        <w:t>280</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FE5588" w:rsidRPr="00FE5588">
        <w:t>PALEŠKO COMERCE d.o.o., Glavice 650, 21230 Glavice,  OIB: 42802207084</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FE5588" w:rsidRPr="00FE5588">
        <w:t>PALEŠKO COMERCE d.o.o., Glavice 650, 21230 Glavice,  OIB: 42802207084</w:t>
      </w:r>
      <w:r w:rsidR="007E0E5A" w:rsidRPr="007E0E5A">
        <w:t>.</w:t>
      </w:r>
    </w:p>
    <w:p w:rsidRDefault="00B70172" w:rsidP="007E0E5A"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FE5588" w:rsidRPr="00FE5588">
        <w:t>PALEŠKO COMERCE d.o.o., Glavice 650, 21230 Glavice,  OIB: 42802207084</w:t>
      </w:r>
      <w:r w:rsidR="00DE6614">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FE5588">
        <w:rPr>
          <w:b/>
          <w:u w:val="single"/>
        </w:rPr>
        <w:t>13</w:t>
      </w:r>
      <w:r w:rsidR="004A11A6" w:rsidRPr="007303A9">
        <w:rPr>
          <w:b/>
          <w:u w:val="single"/>
        </w:rPr>
        <w:t>,</w:t>
      </w:r>
      <w:r w:rsidR="00FE5588">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FE5588">
        <w:t>MATE PALEŠKO</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FE5588">
        <w:t>MATE PALEŠKO</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7F7B9C">
        <w:t>03</w:t>
      </w:r>
      <w:r w:rsidR="00ED3E19" w:rsidRPr="00ED3E19">
        <w:t xml:space="preserve">. </w:t>
      </w:r>
      <w:r w:rsidR="007F7B9C">
        <w:t>studenog</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9C6C0F">
        <w:t>01</w:t>
      </w:r>
      <w:r w:rsidR="009A0C56">
        <w:t>.</w:t>
      </w:r>
      <w:r w:rsidR="009C6C0F">
        <w:t>09</w:t>
      </w:r>
      <w:r w:rsidR="009A0C56">
        <w:t>.</w:t>
      </w:r>
      <w:r w:rsidR="009C6C0F">
        <w:t>2015</w:t>
      </w:r>
      <w:r w:rsidRPr="00F97AF9">
        <w:t xml:space="preserve">. godine dužnik u Očevidniku redoslijeda osnova za plaćanje ima evidentirane neizvršene osnove za plaćanje u neprekinutom razdoblju od </w:t>
      </w:r>
      <w:r w:rsidR="00FE5588">
        <w:t>1328</w:t>
      </w:r>
      <w:r w:rsidRPr="00F97AF9">
        <w:t xml:space="preserve"> dana u ukupnom iznosu od </w:t>
      </w:r>
      <w:r w:rsidR="00FE5588">
        <w:t>86.965</w:t>
      </w:r>
      <w:r w:rsidR="007F7B9C">
        <w:t>,</w:t>
      </w:r>
      <w:r w:rsidR="00FE5588">
        <w:t>12</w:t>
      </w:r>
      <w:r w:rsidR="00ED3E19" w:rsidRPr="00ED3E19">
        <w:t xml:space="preserve"> </w:t>
      </w:r>
      <w:r w:rsidR="009C6C0F">
        <w:t>kuna, da nema zaposlenih, da nema otvoren</w:t>
      </w:r>
      <w:r w:rsidRPr="00F97AF9">
        <w:t xml:space="preserve"> račune kod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7F7B9C">
        <w:t>03</w:t>
      </w:r>
      <w:r>
        <w:t xml:space="preserve">. </w:t>
      </w:r>
      <w:r w:rsidR="007F7B9C">
        <w:t>veljače 2017</w:t>
      </w:r>
      <w:r>
        <w:t>.g. naslovni sud je rješenjem pod podl.br. St-</w:t>
      </w:r>
      <w:r w:rsidR="00FE5588">
        <w:t>1701</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52C6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E5588">
      <w:rPr>
        <w:rFonts w:hAnsi="Book Antiqua" w:ascii="Book Antiqua"/>
        <w:b/>
        <w:sz w:val="20"/>
        <w:szCs w:val="20"/>
      </w:rPr>
      <w:t>280</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2C69"/>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80D93"/>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 w:val="00FE55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52C69"/>
    <w:rPr>
      <w:color w:val="808080"/>
      <w:bdr w:space="0" w:sz="0" w:color="auto" w:val="none"/>
      <w:shd w:fill="auto" w:color="auto" w:val="clear"/>
    </w:rPr>
  </w:style>
  <w:style w:customStyle="true" w:styleId="eSPISCCParagraphDefaultFont" w:type="character">
    <w:name w:val="eSPIS_CC_Paragraph Default Font"/>
    <w:basedOn w:val="Zadanifontodlomka"/>
    <w:rsid w:val="00A52C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2C69"/>
    <w:rPr>
      <w:b/>
      <w:bdr w:space="0" w:sz="0" w:color="auto" w:val="none"/>
      <w:shd w:fill="FFFFCC" w:color="auto" w:val="clear"/>
      <w:lang w:val="hr-HR"/>
    </w:rPr>
  </w:style>
  <w:style w:customStyle="true" w:styleId="PozadinaSvijetloCrvena" w:type="character">
    <w:name w:val="Pozadina_SvijetloCrvena"/>
    <w:basedOn w:val="eSPISCCParagraphDefaultFont"/>
    <w:rsid w:val="00A52C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2C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52C69"/>
    <w:rPr>
      <w:color w:val="808080"/>
      <w:bdr w:color="auto" w:space="0" w:sz="0" w:val="none"/>
      <w:shd w:color="auto" w:fill="auto" w:val="clear"/>
    </w:rPr>
  </w:style>
  <w:style w:customStyle="1" w:styleId="eSPISCCParagraphDefaultFont" w:type="character">
    <w:name w:val="eSPIS_CC_Paragraph Default Font"/>
    <w:basedOn w:val="Zadanifontodlomka"/>
    <w:rsid w:val="00A52C6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2C69"/>
    <w:rPr>
      <w:b/>
      <w:bdr w:color="auto" w:space="0" w:sz="0" w:val="none"/>
      <w:shd w:color="auto" w:fill="FFFFCC" w:val="clear"/>
      <w:lang w:val="hr-HR"/>
    </w:rPr>
  </w:style>
  <w:style w:customStyle="1" w:styleId="PozadinaSvijetloCrvena" w:type="character">
    <w:name w:val="Pozadina_SvijetloCrvena"/>
    <w:basedOn w:val="eSPISCCParagraphDefaultFont"/>
    <w:rsid w:val="00A52C6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2C6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PALEŠKO COMERCE, d.o.o. za ugostiteljstvo, trgovinu i turizam</izvorni_sadrzaj>
    <derivirana_varijabla naziv="DomainObject.Predmet.ProtustrankaFormated_1">  PALEŠKO COMERCE, d.o.o. za ugostiteljstvo, trgovinu i turizam</derivirana_varijabla>
  </DomainObject.Predmet.ProtustrankaFormated>
  <DomainObject.Predmet.ProtustrankaFormatedOIB>
    <izvorni_sadrzaj>  PALEŠKO COMERCE, d.o.o. za ugostiteljstvo, trgovinu i turizam, OIB 42802207084</izvorni_sadrzaj>
    <derivirana_varijabla naziv="DomainObject.Predmet.ProtustrankaFormatedOIB_1">  PALEŠKO COMERCE, d.o.o. za ugostiteljstvo, trgovinu i turizam, OIB 42802207084</derivirana_varijabla>
  </DomainObject.Predmet.ProtustrankaFormatedOIB>
  <DomainObject.Predmet.ProtustrankaFormatedWithAdress>
    <izvorni_sadrzaj> PALEŠKO COMERCE, d.o.o. za ugostiteljstvo, trgovinu i turizam, Glavice 650, 21230 Glavice</izvorni_sadrzaj>
    <derivirana_varijabla naziv="DomainObject.Predmet.ProtustrankaFormatedWithAdress_1"> PALEŠKO COMERCE, d.o.o. za ugostiteljstvo, trgovinu i turizam, Glavice 650, 21230 Glavice</derivirana_varijabla>
  </DomainObject.Predmet.ProtustrankaFormatedWithAdress>
  <DomainObject.Predmet.ProtustrankaFormatedWithAdressOIB>
    <izvorni_sadrzaj> PALEŠKO COMERCE, d.o.o. za ugostiteljstvo, trgovinu i turizam, OIB 42802207084, Glavice 650, 21230 Glavice</izvorni_sadrzaj>
    <derivirana_varijabla naziv="DomainObject.Predmet.ProtustrankaFormatedWithAdressOIB_1"> PALEŠKO COMERCE, d.o.o. za ugostiteljstvo, trgovinu i turizam, OIB 42802207084, Glavice 650, 21230 Glavice</derivirana_varijabla>
  </DomainObject.Predmet.ProtustrankaFormatedWithAdressOIB>
  <DomainObject.Predmet.ProtustrankaWithAdress>
    <izvorni_sadrzaj>PALEŠKO COMERCE, d.o.o. za ugostiteljstvo, trgovinu i turizam Glavice 650, 21230 Glavice</izvorni_sadrzaj>
    <derivirana_varijabla naziv="DomainObject.Predmet.ProtustrankaWithAdress_1">PALEŠKO COMERCE, d.o.o. za ugostiteljstvo, trgovinu i turizam Glavice 650, 21230 Glavice</derivirana_varijabla>
  </DomainObject.Predmet.ProtustrankaWithAdress>
  <DomainObject.Predmet.ProtustrankaWithAdressOIB>
    <izvorni_sadrzaj>PALEŠKO COMERCE, d.o.o. za ugostiteljstvo, trgovinu i turizam, OIB 42802207084, Glavice 650, 21230 Glavice</izvorni_sadrzaj>
    <derivirana_varijabla naziv="DomainObject.Predmet.ProtustrankaWithAdressOIB_1">PALEŠKO COMERCE, d.o.o. za ugostiteljstvo, trgovinu i turizam, OIB 42802207084, Glavice 650, 21230 Glavice</derivirana_varijabla>
  </DomainObject.Predmet.ProtustrankaWithAdressOIB>
  <DomainObject.Predmet.ProtustrankaNazivFormated>
    <izvorni_sadrzaj>PALEŠKO COMERCE, d.o.o. za ugostiteljstvo, trgovinu i turizam</izvorni_sadrzaj>
    <derivirana_varijabla naziv="DomainObject.Predmet.ProtustrankaNazivFormated_1">PALEŠKO COMERCE, d.o.o. za ugostiteljstvo, trgovinu i turizam</derivirana_varijabla>
  </DomainObject.Predmet.ProtustrankaNazivFormated>
  <DomainObject.Predmet.ProtustrankaNazivFormatedOIB>
    <izvorni_sadrzaj>PALEŠKO COMERCE, d.o.o. za ugostiteljstvo, trgovinu i turizam, OIB 42802207084</izvorni_sadrzaj>
    <derivirana_varijabla naziv="DomainObject.Predmet.ProtustrankaNazivFormatedOIB_1">PALEŠKO COMERCE, d.o.o. za ugostiteljstvo, trgovinu i turizam, OIB 42802207084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PALEŠKO COMERCE, d.o.o. za ugostiteljstvo, trgovinu i turizam</item>
    </izvorni_sadrzaj>
    <derivirana_varijabla naziv="DomainObject.Predmet.ProtuStrankaListFormated_1">
      <item>PALEŠKO COMERCE, d.o.o. za ugostiteljstvo, trgovinu i turizam</item>
    </derivirana_varijabla>
  </DomainObject.Predmet.ProtuStrankaListFormated>
  <DomainObject.Predmet.ProtuStrankaListFormatedOIB>
    <izvorni_sadrzaj>
      <item>PALEŠKO COMERCE, d.o.o. za ugostiteljstvo, trgovinu i turizam, OIB 42802207084</item>
    </izvorni_sadrzaj>
    <derivirana_varijabla naziv="DomainObject.Predmet.ProtuStrankaListFormatedOIB_1">
      <item>PALEŠKO COMERCE, d.o.o. za ugostiteljstvo, trgovinu i turizam, OIB 42802207084</item>
    </derivirana_varijabla>
  </DomainObject.Predmet.ProtuStrankaListFormatedOIB>
  <DomainObject.Predmet.ProtuStrankaListFormatedWithAdress>
    <izvorni_sadrzaj>
      <item>PALEŠKO COMERCE, d.o.o. za ugostiteljstvo, trgovinu i turizam, Glavice 650, 21230 Glavice</item>
    </izvorni_sadrzaj>
    <derivirana_varijabla naziv="DomainObject.Predmet.ProtuStrankaListFormatedWithAdress_1">
      <item>PALEŠKO COMERCE, d.o.o. za ugostiteljstvo, trgovinu i turizam, Glavice 650, 21230 Glavice</item>
    </derivirana_varijabla>
  </DomainObject.Predmet.ProtuStrankaListFormatedWithAdress>
  <DomainObject.Predmet.ProtuStrankaListFormatedWithAdressOIB>
    <izvorni_sadrzaj>
      <item>PALEŠKO COMERCE, d.o.o. za ugostiteljstvo, trgovinu i turizam, OIB 42802207084, Glavice 650, 21230 Glavice</item>
    </izvorni_sadrzaj>
    <derivirana_varijabla naziv="DomainObject.Predmet.ProtuStrankaListFormatedWithAdressOIB_1">
      <item>PALEŠKO COMERCE, d.o.o. za ugostiteljstvo, trgovinu i turizam, OIB 42802207084, Glavice 650, 21230 Glavice</item>
    </derivirana_varijabla>
  </DomainObject.Predmet.ProtuStrankaListFormatedWithAdressOIB>
  <DomainObject.Predmet.ProtuStrankaListNazivFormated>
    <izvorni_sadrzaj>
      <item>PALEŠKO COMERCE, d.o.o. za ugostiteljstvo, trgovinu i turizam</item>
    </izvorni_sadrzaj>
    <derivirana_varijabla naziv="DomainObject.Predmet.ProtuStrankaListNazivFormated_1">
      <item>PALEŠKO COMERCE, d.o.o. za ugostiteljstvo, trgovinu i turizam</item>
    </derivirana_varijabla>
  </DomainObject.Predmet.ProtuStrankaListNazivFormated>
  <DomainObject.Predmet.ProtuStrankaListNazivFormatedOIB>
    <izvorni_sadrzaj>
      <item>PALEŠKO COMERCE, d.o.o. za ugostiteljstvo, trgovinu i turizam, OIB 42802207084</item>
    </izvorni_sadrzaj>
    <derivirana_varijabla naziv="DomainObject.Predmet.ProtuStrankaListNazivFormatedOIB_1">
      <item>PALEŠKO COMERCE, d.o.o. za ugostiteljstvo, trgovinu i turizam, OIB 42802207084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PALEŠKO COMERCE, d.o.o. za ugostiteljstvo, trgovinu i turizam</izvorni_sadrzaj>
    <derivirana_varijabla naziv="DomainObject.Predmet.ProtustrankaIDrugi_1">PALEŠKO COMERCE, d.o.o. za ugostiteljstvo,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PALEŠKO COMERCE, d.o.o. za ugostiteljstvo, trgovinu i turizam, OIB 42802207084, Glavice 650, 21230 Glavice</izvorni_sadrzaj>
    <derivirana_varijabla naziv="DomainObject.Predmet.ProtustrankaIDrugiAdressOIB_1">PALEŠKO COMERCE, d.o.o. za ugostiteljstvo, trgovinu i turizam, OIB 42802207084, Glavice 650, 21230 Glavice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PALEŠKO COMERCE, d.o.o. za ugostiteljstvo, trgovinu i turizam</item>
      <item>RH, Ministarstvo financija</item>
      <item>Županijsko državno odvjetništvo</item>
    </izvorni_sadrzaj>
    <derivirana_varijabla naziv="DomainObject.Predmet.SudioniciListNaziv_1">
      <item>PALEŠKO COMERCE, d.o.o. za ugostiteljstvo, trgovinu i turizam</item>
      <item>RH, Ministarstvo financija</item>
      <item>Županijsko državno odvjetništvo</item>
    </derivirana_varijabla>
  </DomainObject.Predmet.SudioniciListNaziv>
  <DomainObject.Predmet.SudioniciListAdressOIB>
    <izvorni_sadrzaj>
      <item>PALEŠKO COMERCE, d.o.o. za ugostiteljstvo, trgovinu i turizam, OIB 42802207084, Glavice 650,21230 Glavice</item>
      <item>RH, Ministarstvo financija, OIB 18683136487</item>
      <item>Županijsko državno odvjetništvo, OIB 70793241859, Gundulićeva 29a,21000 Split</item>
    </izvorni_sadrzaj>
    <derivirana_varijabla naziv="DomainObject.Predmet.SudioniciListAdressOIB_1">
      <item>PALEŠKO COMERCE, d.o.o. za ugostiteljstvo, trgovinu i turizam, OIB 42802207084, Glavice 650,21230 Glavice</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42802207084</item>
      <item>, OIB 18683136487</item>
      <item>, OIB 70793241859</item>
    </izvorni_sadrzaj>
    <derivirana_varijabla naziv="DomainObject.Predmet.SudioniciListNazivOIB_1">
      <item>, OIB 42802207084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6035</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2018-06-15T08:16:00Z</dcterms:created>
  <dc:creator>Katarina Franković</dc:creator>
  <cp:lastModifiedBy>Andrijana Leto</cp:lastModifiedBy>
  <cp:lastPrinted>2018-06-05T09:21:00Z</cp:lastPrinted>
  <dcterms:modified xmlns:xsi="http://www.w3.org/2001/XMLSchema-instance" xsi:type="dcterms:W3CDTF">2018-06-15T08:41:00Z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(280- 17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