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507d" w14:paraId="707507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03332B">
        <w:t>3362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1E3FE5">
        <w:t xml:space="preserve">PRAVI PUT – UDRUGA ZA POMOĆ OSUĐIVANIM OSOBAMA I NJIHOVIM OBITELJIMA, </w:t>
      </w:r>
      <w:r w:rsidR="00810301">
        <w:t>Z</w:t>
      </w:r>
      <w:r w:rsidR="007B11C5">
        <w:t>agreb</w:t>
      </w:r>
      <w:r w:rsidR="00810301">
        <w:t xml:space="preserve">, </w:t>
      </w:r>
      <w:r w:rsidR="001E3FE5">
        <w:t xml:space="preserve">Svačićev trg 2, </w:t>
      </w:r>
      <w:r w:rsidR="00EF791B">
        <w:t>OIB:</w:t>
      </w:r>
      <w:r w:rsidR="006C054C">
        <w:t xml:space="preserve"> </w:t>
      </w:r>
      <w:r w:rsidR="001E3FE5">
        <w:t>44752291807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3FE5">
        <w:t>122.665,75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85571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581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3362</izvorni_sadrzaj>
    <derivirana_varijabla naziv="DomainObject.Predmet.Broj_1">3362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St-3362/2015</izvorni_sadrzaj>
    <derivirana_varijabla naziv="DomainObject.Predmet.OznakaBroj_1">St-3362/2015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PRAVI PUT - UDRUGA ZA POMOĆ OSUĐIVANIM OSOBAMA I NJIHOVIM OBITELJIMA</izvorni_sadrzaj>
    <derivirana_varijabla naziv="DomainObject.Predmet.ProtustrankaFormated_1">  PRAVI PUT - UDRUGA ZA POMOĆ OSUĐIVANIM OSOBAMA I NJIHOVIM OBITELJIMA</derivirana_varijabla>
  </DomainObject.Predmet.ProtustrankaFormated>
  <DomainObject.Predmet.ProtustrankaFormatedOIB>
    <izvorni_sadrzaj>  PRAVI PUT - UDRUGA ZA POMOĆ OSUĐIVANIM OSOBAMA I NJIHOVIM OBITELJIMA, OIB 44752291807</izvorni_sadrzaj>
    <derivirana_varijabla naziv="DomainObject.Predmet.ProtustrankaFormatedOIB_1">  PRAVI PUT - UDRUGA ZA POMOĆ OSUĐIVANIM OSOBAMA I NJIHOVIM OBITELJIMA, OIB 44752291807</derivirana_varijabla>
  </DomainObject.Predmet.ProtustrankaFormatedOIB>
  <DomainObject.Predmet.ProtustrankaFormatedWithAdress>
    <izvorni_sadrzaj> PRAVI PUT - UDRUGA ZA POMOĆ OSUĐIVANIM OSOBAMA I NJIHOVIM OBITELJIMA, Svačićev trg 2, 10000 Zagreb</izvorni_sadrzaj>
    <derivirana_varijabla naziv="DomainObject.Predmet.ProtustrankaFormatedWithAdress_1"> PRAVI PUT - UDRUGA ZA POMOĆ OSUĐIVANIM OSOBAMA I NJIHOVIM OBITELJIMA, Svačićev trg 2, 10000 Zagreb</derivirana_varijabla>
  </DomainObject.Predmet.ProtustrankaFormatedWithAdress>
  <DomainObject.Predmet.ProtustrankaFormatedWithAdressOIB>
    <izvorni_sadrzaj> PRAVI PUT - UDRUGA ZA POMOĆ OSUĐIVANIM OSOBAMA I NJIHOVIM OBITELJIMA, OIB 44752291807, Svačićev trg 2, 10000 Zagreb</izvorni_sadrzaj>
    <derivirana_varijabla naziv="DomainObject.Predmet.ProtustrankaFormatedWithAdressOIB_1"> PRAVI PUT - UDRUGA ZA POMOĆ OSUĐIVANIM OSOBAMA I NJIHOVIM OBITELJIMA, OIB 44752291807, Svačićev trg 2, 10000 Zagreb</derivirana_varijabla>
  </DomainObject.Predmet.ProtustrankaFormatedWithAdressOIB>
  <DomainObject.Predmet.ProtustrankaWithAdress>
    <izvorni_sadrzaj>PRAVI PUT - UDRUGA ZA POMOĆ OSUĐIVANIM OSOBAMA I NJIHOVIM OBITELJIMA Svačićev trg 2, 10000 Zagreb</izvorni_sadrzaj>
    <derivirana_varijabla naziv="DomainObject.Predmet.ProtustrankaWithAdress_1">PRAVI PUT - UDRUGA ZA POMOĆ OSUĐIVANIM OSOBAMA I NJIHOVIM OBITELJIMA Svačićev trg 2, 10000 Zagreb</derivirana_varijabla>
  </DomainObject.Predmet.ProtustrankaWithAdress>
  <DomainObject.Predmet.ProtustrankaWithAdressOIB>
    <izvorni_sadrzaj>PRAVI PUT - UDRUGA ZA POMOĆ OSUĐIVANIM OSOBAMA I NJIHOVIM OBITELJIMA, OIB 44752291807, Svačićev trg 2, 10000 Zagreb</izvorni_sadrzaj>
    <derivirana_varijabla naziv="DomainObject.Predmet.ProtustrankaWithAdressOIB_1">PRAVI PUT - UDRUGA ZA POMOĆ OSUĐIVANIM OSOBAMA I NJIHOVIM OBITELJIMA, OIB 44752291807, Svačićev trg 2, 10000 Zagreb</derivirana_varijabla>
  </DomainObject.Predmet.ProtustrankaWithAdressOIB>
  <DomainObject.Predmet.ProtustrankaNazivFormated>
    <izvorni_sadrzaj>PRAVI PUT - UDRUGA ZA POMOĆ OSUĐIVANIM OSOBAMA I NJIHOVIM OBITELJIMA</izvorni_sadrzaj>
    <derivirana_varijabla naziv="DomainObject.Predmet.ProtustrankaNazivFormated_1">PRAVI PUT - UDRUGA ZA POMOĆ OSUĐIVANIM OSOBAMA I NJIHOVIM OBITELJIMA</derivirana_varijabla>
  </DomainObject.Predmet.ProtustrankaNazivFormated>
  <DomainObject.Predmet.ProtustrankaNazivFormatedOIB>
    <izvorni_sadrzaj>PRAVI PUT - UDRUGA ZA POMOĆ OSUĐIVANIM OSOBAMA I NJIHOVIM OBITELJIMA, OIB 44752291807</izvorni_sadrzaj>
    <derivirana_varijabla naziv="DomainObject.Predmet.ProtustrankaNazivFormatedOIB_1">PRAVI PUT - UDRUGA ZA POMOĆ OSUĐIVANIM OSOBAMA I NJIHOVIM OBITELJIMA, OIB 44752291807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PRAVI PUT - UDRUGA ZA POMOĆ OSUĐIVANIM OSOBAMA I NJIHOVIM OBITELJIMA</item>
    </izvorni_sadrzaj>
    <derivirana_varijabla naziv="DomainObject.Predmet.ProtuStrankaListFormated_1">
      <item>PRAVI PUT - UDRUGA ZA POMOĆ OSUĐIVANIM OSOBAMA I NJIHOVIM OBITELJIMA</item>
    </derivirana_varijabla>
  </DomainObject.Predmet.ProtuStrankaListFormated>
  <DomainObject.Predmet.ProtuStrankaListFormatedOIB>
    <izvorni_sadrzaj>
      <item>PRAVI PUT - UDRUGA ZA POMOĆ OSUĐIVANIM OSOBAMA I NJIHOVIM OBITELJIMA, OIB 44752291807</item>
    </izvorni_sadrzaj>
    <derivirana_varijabla naziv="DomainObject.Predmet.ProtuStrankaListFormatedOIB_1">
      <item>PRAVI PUT - UDRUGA ZA POMOĆ OSUĐIVANIM OSOBAMA I NJIHOVIM OBITELJIMA, OIB 44752291807</item>
    </derivirana_varijabla>
  </DomainObject.Predmet.ProtuStrankaListFormatedOIB>
  <DomainObject.Predmet.ProtuStrankaListFormatedWithAdress>
    <izvorni_sadrzaj>
      <item>PRAVI PUT - UDRUGA ZA POMOĆ OSUĐIVANIM OSOBAMA I NJIHOVIM OBITELJIMA, Svačićev trg 2, 10000 Zagreb</item>
    </izvorni_sadrzaj>
    <derivirana_varijabla naziv="DomainObject.Predmet.ProtuStrankaListFormatedWithAdress_1">
      <item>PRAVI PUT - UDRUGA ZA POMOĆ OSUĐIVANIM OSOBAMA I NJIHOVIM OBITELJIMA, Svačićev trg 2, 10000 Zagreb</item>
    </derivirana_varijabla>
  </DomainObject.Predmet.ProtuStrankaListFormatedWithAdress>
  <DomainObject.Predmet.ProtuStrankaListFormatedWithAdressOIB>
    <izvorni_sadrzaj>
      <item>PRAVI PUT - UDRUGA ZA POMOĆ OSUĐIVANIM OSOBAMA I NJIHOVIM OBITELJIMA, OIB 44752291807, Svačićev trg 2, 10000 Zagreb</item>
    </izvorni_sadrzaj>
    <derivirana_varijabla naziv="DomainObject.Predmet.ProtuStrankaListFormatedWithAdressOIB_1">
      <item>PRAVI PUT - UDRUGA ZA POMOĆ OSUĐIVANIM OSOBAMA I NJIHOVIM OBITELJIMA, OIB 44752291807, Svačićev trg 2, 10000 Zagreb</item>
    </derivirana_varijabla>
  </DomainObject.Predmet.ProtuStrankaListFormatedWithAdressOIB>
  <DomainObject.Predmet.ProtuStrankaListNazivFormated>
    <izvorni_sadrzaj>
      <item>PRAVI PUT - UDRUGA ZA POMOĆ OSUĐIVANIM OSOBAMA I NJIHOVIM OBITELJIMA</item>
    </izvorni_sadrzaj>
    <derivirana_varijabla naziv="DomainObject.Predmet.ProtuStrankaListNazivFormated_1">
      <item>PRAVI PUT - UDRUGA ZA POMOĆ OSUĐIVANIM OSOBAMA I NJIHOVIM OBITELJIMA</item>
    </derivirana_varijabla>
  </DomainObject.Predmet.ProtuStrankaListNazivFormated>
  <DomainObject.Predmet.ProtuStrankaListNazivFormatedOIB>
    <izvorni_sadrzaj>
      <item>PRAVI PUT - UDRUGA ZA POMOĆ OSUĐIVANIM OSOBAMA I NJIHOVIM OBITELJIMA, OIB 44752291807</item>
    </izvorni_sadrzaj>
    <derivirana_varijabla naziv="DomainObject.Predmet.ProtuStrankaListNazivFormatedOIB_1">
      <item>PRAVI PUT - UDRUGA ZA POMOĆ OSUĐIVANIM OSOBAMA I NJIHOVIM OBITELJIMA, OIB 44752291807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PRAVI PUT - UDRUGA ZA POMOĆ OSUĐIVANIM OSOBAMA I NJIHOVIM OBITELJIMA</izvorni_sadrzaj>
    <derivirana_varijabla naziv="DomainObject.Predmet.ProtustrankaIDrugi_1">PRAVI PUT - UDRUGA ZA POMOĆ OSUĐIVANIM OSOBAMA I NJIHOVIM OBITELJIMA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PRAVI PUT - UDRUGA ZA POMOĆ OSUĐIVANIM OSOBAMA I NJIHOVIM OBITELJIMA, OIB 44752291807, Svačićev trg 2, 10000 Zagreb</izvorni_sadrzaj>
    <derivirana_varijabla naziv="DomainObject.Predmet.ProtustrankaIDrugiAdressOIB_1">PRAVI PUT - UDRUGA ZA POMOĆ OSUĐIVANIM OSOBAMA I NJIHOVIM OBITELJIMA, OIB 44752291807, Svačićev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PRAVI PUT - UDRUGA ZA POMOĆ OSUĐIVANIM OSOBAMA I NJIHOVIM OBITELJIMA</item>
      <item>FINA Regionalni centar Zagreb</item>
    </izvorni_sadrzaj>
    <derivirana_varijabla naziv="DomainObject.Predmet.SudioniciListNaziv_1">
      <item>PRAVI PUT - UDRUGA ZA POMOĆ OSUĐIVANIM OSOBAMA I NJIHOVIM OBITELJIMA</item>
      <item>FINA Regionalni centar Zagreb</item>
    </derivirana_varijabla>
  </DomainObject.Predmet.SudioniciListNaziv>
  <DomainObject.Predmet.SudioniciListAdressOIB>
    <izvorni_sadrzaj>
      <item>PRAVI PUT - UDRUGA ZA POMOĆ OSUĐIVANIM OSOBAMA I NJIHOVIM OBITELJIMA, OIB 44752291807, Svačićev trg 2,10000 Zagreb</item>
      <item>FINA Regionalni centar Zagreb, OIB 85821130368, Trg svibanjskih žrtava 1995. 1,10000 Zagreb</item>
    </izvorni_sadrzaj>
    <derivirana_varijabla naziv="DomainObject.Predmet.SudioniciListAdressOIB_1">
      <item>PRAVI PUT - UDRUGA ZA POMOĆ OSUĐIVANIM OSOBAMA I NJIHOVIM OBITELJIMA, OIB 44752291807, Svačićev trg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44752291807</item>
      <item>, OIB 85821130368</item>
    </izvorni_sadrzaj>
    <derivirana_varijabla naziv="DomainObject.Predmet.SudioniciListNazivOIB_1">
      <item>, OIB 44752291807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1350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2016-01-25T09:33:00Z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