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d9a0" w14:paraId="221d9a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7A24AB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93288A">
        <w:rPr>
          <w:sz w:val="24"/>
        </w:rPr>
        <w:t>2802</w:t>
      </w:r>
      <w:r w:rsidR="005333A3">
        <w:rPr>
          <w:sz w:val="24"/>
        </w:rPr>
        <w:t>/2016</w:t>
      </w:r>
      <w:r w:rsidR="008B6AF6">
        <w:rPr>
          <w:sz w:val="24"/>
        </w:rPr>
        <w:t>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93288A">
        <w:rPr>
          <w:sz w:val="24"/>
          <w:szCs w:val="24"/>
        </w:rPr>
        <w:t>ASSIDUE j.d.o.o za trgovinu Zagreb, Bagrema 9, OIB 52955107895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8B6AF6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5A6C4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93288A">
        <w:rPr>
          <w:sz w:val="24"/>
        </w:rPr>
        <w:t xml:space="preserve"> </w:t>
      </w:r>
      <w:r w:rsidR="0093288A">
        <w:rPr>
          <w:sz w:val="24"/>
          <w:szCs w:val="24"/>
        </w:rPr>
        <w:t>ASSIDUE j.d.o.o za trgovinu Zagreb, Bagrema 9, OIB 52955107895</w:t>
      </w:r>
      <w:r w:rsidR="00C75A5C">
        <w:rPr>
          <w:sz w:val="24"/>
          <w:szCs w:val="24"/>
        </w:rPr>
        <w:t>.</w:t>
      </w:r>
    </w:p>
    <w:p w:rsidRDefault="00C75A5C" w:rsidP="00377F3A" w:rsidR="00C75A5C">
      <w:pPr>
        <w:ind w:left="720"/>
        <w:jc w:val="both"/>
        <w:rPr>
          <w:b/>
          <w:sz w:val="24"/>
        </w:rPr>
      </w:pPr>
    </w:p>
    <w:p w:rsidRDefault="00457103" w:rsidP="008B6AF6" w:rsidR="008B6AF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320EE7">
        <w:rPr>
          <w:sz w:val="24"/>
        </w:rPr>
        <w:t xml:space="preserve">ANA-MARIA BOGOVIĆ, </w:t>
      </w:r>
      <w:proofErr w:type="spellStart"/>
      <w:r w:rsidR="00320EE7">
        <w:rPr>
          <w:sz w:val="24"/>
        </w:rPr>
        <w:t>mag.prava</w:t>
      </w:r>
      <w:proofErr w:type="spellEnd"/>
      <w:r w:rsidR="00320EE7">
        <w:rPr>
          <w:sz w:val="24"/>
        </w:rPr>
        <w:t xml:space="preserve"> Slavonski Brod, Naselje </w:t>
      </w:r>
      <w:proofErr w:type="spellStart"/>
      <w:r w:rsidR="00320EE7">
        <w:rPr>
          <w:sz w:val="24"/>
        </w:rPr>
        <w:t>Lutvinka</w:t>
      </w:r>
      <w:proofErr w:type="spellEnd"/>
      <w:r w:rsidR="00320EE7">
        <w:rPr>
          <w:sz w:val="24"/>
        </w:rPr>
        <w:t>, ulaz 2/9, OIB 36495483478.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3288A">
        <w:rPr>
          <w:sz w:val="24"/>
          <w:szCs w:val="24"/>
        </w:rPr>
        <w:t>ASSIDUE j.d.o.o za trgovinu Zagreb, Bagrema 9, OIB 52955107895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8B6AF6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163EF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3587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0EE7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33AF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9E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1FC1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A24A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7F6E2E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6AF6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3288A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6D3E"/>
    <w:rsid w:val="00A01177"/>
    <w:rsid w:val="00A04612"/>
    <w:rsid w:val="00A05FEF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75A5C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05B82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582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1828"/>
    <w:rsid w:val="00DB3406"/>
    <w:rsid w:val="00DB4478"/>
    <w:rsid w:val="00DB5A17"/>
    <w:rsid w:val="00DC0400"/>
    <w:rsid w:val="00DC044C"/>
    <w:rsid w:val="00DC05B5"/>
    <w:rsid w:val="00DC0D69"/>
    <w:rsid w:val="00DC3852"/>
    <w:rsid w:val="00DC7441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31D2A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2AC6"/>
    <w:rsid w:val="00F270BF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F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FC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F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FC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st: 1</izvorni_sadrzaj>
    <derivirana_varijabla naziv="DomainObject.Predmet.Opis_1">ČL. 429. st: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otustrankaFormated>
    <izvorni_sadrzaj>  ASSIDUE jednostavno društvo s ograničenom odgovornošću za trgovinu</izvorni_sadrzaj>
    <derivirana_varijabla naziv="DomainObject.Predmet.ProtustrankaFormated_1">  ASSIDUE jednostavno društvo s ograničenom odgovornošću za trgovinu</derivirana_varijabla>
  </DomainObject.Predmet.ProtustrankaFormated>
  <DomainObject.Predmet.ProtustrankaFormatedOIB>
    <izvorni_sadrzaj>  ASSIDUE jednostavno društvo s ograničenom odgovornošću za trgovinu, OIB 52955107895</izvorni_sadrzaj>
    <derivirana_varijabla naziv="DomainObject.Predmet.ProtustrankaFormatedOIB_1">  ASSIDUE jednostavno društvo s ograničenom odgovornošću za trgovinu, OIB 52955107895</derivirana_varijabla>
  </DomainObject.Predmet.ProtustrankaFormatedOIB>
  <DomainObject.Predmet.ProtustrankaFormatedWithAdress>
    <izvorni_sadrzaj> ASSIDUE jednostavno društvo s ograničenom odgovornošću za trgovinu, Bagrema 9, 10000 Zagreb</izvorni_sadrzaj>
    <derivirana_varijabla naziv="DomainObject.Predmet.ProtustrankaFormatedWithAdress_1"> ASSIDUE jednostavno društvo s ograničenom odgovornošću za trgovinu, Bagrema 9, 10000 Zagreb</derivirana_varijabla>
  </DomainObject.Predmet.ProtustrankaFormatedWithAdress>
  <DomainObject.Predmet.ProtustrankaFormatedWithAdressOIB>
    <izvorni_sadrzaj> ASSIDUE jednostavno društvo s ograničenom odgovornošću za trgovinu, OIB 52955107895, Bagrema 9, 10000 Zagreb</izvorni_sadrzaj>
    <derivirana_varijabla naziv="DomainObject.Predmet.ProtustrankaFormatedWithAdressOIB_1"> ASSIDUE jednostavno društvo s ograničenom odgovornošću za trgovinu, OIB 52955107895, Bagrema 9, 10000 Zagreb</derivirana_varijabla>
  </DomainObject.Predmet.ProtustrankaFormatedWithAdressOIB>
  <DomainObject.Predmet.ProtustrankaWithAdress>
    <izvorni_sadrzaj>ASSIDUE jednostavno društvo s ograničenom odgovornošću za trgovinu Bagrema 9, 10000 Zagreb</izvorni_sadrzaj>
    <derivirana_varijabla naziv="DomainObject.Predmet.ProtustrankaWithAdress_1">ASSIDUE jednostavno društvo s ograničenom odgovornošću za trgovinu Bagrema 9, 10000 Zagreb</derivirana_varijabla>
  </DomainObject.Predmet.ProtustrankaWithAdress>
  <DomainObject.Predmet.ProtustrankaWithAdressOIB>
    <izvorni_sadrzaj>ASSIDUE jednostavno društvo s ograničenom odgovornošću za trgovinu, OIB 52955107895, Bagrema 9, 10000 Zagreb</izvorni_sadrzaj>
    <derivirana_varijabla naziv="DomainObject.Predmet.ProtustrankaWithAdressOIB_1">ASSIDUE jednostavno društvo s ograničenom odgovornošću za trgovinu, OIB 52955107895, Bagrema 9, 10000 Zagreb</derivirana_varijabla>
  </DomainObject.Predmet.ProtustrankaWithAdressOIB>
  <DomainObject.Predmet.ProtustrankaNazivFormated>
    <izvorni_sadrzaj>ASSIDUE jednostavno društvo s ograničenom odgovornošću za trgovinu</izvorni_sadrzaj>
    <derivirana_varijabla naziv="DomainObject.Predmet.ProtustrankaNazivFormated_1">ASSIDUE jednostavno društvo s ograničenom odgovornošću za trgovinu</derivirana_varijabla>
  </DomainObject.Predmet.ProtustrankaNazivFormated>
  <DomainObject.Predmet.ProtustrankaNazivFormatedOIB>
    <izvorni_sadrzaj>ASSIDUE jednostavno društvo s ograničenom odgovornošću za trgovinu, OIB 52955107895</izvorni_sadrzaj>
    <derivirana_varijabla naziv="DomainObject.Predmet.ProtustrankaNazivFormatedOIB_1">ASSIDUE jednostavno društvo s ograničenom odgovornošću za trgovinu, OIB 52955107895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10469.78</izvorni_sadrzaj>
    <derivirana_varijabla naziv="DomainObject.Predmet.TrenutnaVrijednost_1">10469.78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ASSIDUE jednostavno društvo s ograničenom odgovornošću za trgovinu</item>
    </izvorni_sadrzaj>
    <derivirana_varijabla naziv="DomainObject.Predmet.ProtuStrankaListFormated_1">
      <item>ASSIDUE jednostavno društvo s ograničenom odgovornošću za trgovinu</item>
    </derivirana_varijabla>
  </DomainObject.Predmet.ProtuStrankaListFormated>
  <DomainObject.Predmet.ProtuStrankaListFormatedOIB>
    <izvorni_sadrzaj>
      <item>ASSIDUE jednostavno društvo s ograničenom odgovornošću za trgovinu, OIB 52955107895</item>
    </izvorni_sadrzaj>
    <derivirana_varijabla naziv="DomainObject.Predmet.ProtuStrankaListFormatedOIB_1">
      <item>ASSIDUE jednostavno društvo s ograničenom odgovornošću za trgovinu, OIB 52955107895</item>
    </derivirana_varijabla>
  </DomainObject.Predmet.ProtuStrankaListFormatedOIB>
  <DomainObject.Predmet.ProtuStrankaListFormatedWithAdress>
    <izvorni_sadrzaj>
      <item>ASSIDUE jednostavno društvo s ograničenom odgovornošću za trgovinu, Bagrema 9, 10000 Zagreb</item>
    </izvorni_sadrzaj>
    <derivirana_varijabla naziv="DomainObject.Predmet.ProtuStrankaListFormatedWithAdress_1">
      <item>ASSIDUE jednostavno društvo s ograničenom odgovornošću za trgovinu, Bagrema 9, 10000 Zagreb</item>
    </derivirana_varijabla>
  </DomainObject.Predmet.ProtuStrankaListFormatedWithAdress>
  <DomainObject.Predmet.ProtuStrankaListFormatedWithAdressOIB>
    <izvorni_sadrzaj>
      <item>ASSIDUE jednostavno društvo s ograničenom odgovornošću za trgovinu, OIB 52955107895, Bagrema 9, 10000 Zagreb</item>
    </izvorni_sadrzaj>
    <derivirana_varijabla naziv="DomainObject.Predmet.ProtuStrankaListFormatedWithAdressOIB_1">
      <item>ASSIDUE jednostavno društvo s ograničenom odgovornošću za trgovinu, OIB 52955107895, Bagrema 9, 10000 Zagreb</item>
    </derivirana_varijabla>
  </DomainObject.Predmet.ProtuStrankaListFormatedWithAdressOIB>
  <DomainObject.Predmet.ProtuStrankaListNazivFormated>
    <izvorni_sadrzaj>
      <item>ASSIDUE jednostavno društvo s ograničenom odgovornošću za trgovinu</item>
    </izvorni_sadrzaj>
    <derivirana_varijabla naziv="DomainObject.Predmet.ProtuStrankaListNazivFormated_1">
      <item>ASSIDUE jednostavno društvo s ograničenom odgovornošću za trgovinu</item>
    </derivirana_varijabla>
  </DomainObject.Predmet.ProtuStrankaListNazivFormated>
  <DomainObject.Predmet.ProtuStrankaListNazivFormatedOIB>
    <izvorni_sadrzaj>
      <item>ASSIDUE jednostavno društvo s ograničenom odgovornošću za trgovinu, OIB 52955107895</item>
    </izvorni_sadrzaj>
    <derivirana_varijabla naziv="DomainObject.Predmet.ProtuStrankaListNazivFormatedOIB_1">
      <item>ASSIDUE jednostavno društvo s ograničenom odgovornošću za trgovinu, OIB 52955107895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ASSIDUE jednostavno društvo s ograničenom odgovornošću za trgovinu</izvorni_sadrzaj>
    <derivirana_varijabla naziv="DomainObject.Predmet.ProtustrankaIDrugi_1">ASSIDUE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ASSIDUE jednostavno društvo s ograničenom odgovornošću za trgovinu, OIB 52955107895, Bagrema 9, 10000 Zagreb</izvorni_sadrzaj>
    <derivirana_varijabla naziv="DomainObject.Predmet.ProtustrankaIDrugiAdressOIB_1">ASSIDUE jednostavno društvo s ograničenom odgovornošću za trgovinu, OIB 52955107895, Bagrema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ASSIDUE jednostavno društvo s ograničenom odgovornošću za trgovinu</item>
      <item>FINA Regionalni centar Zagreb</item>
    </izvorni_sadrzaj>
    <derivirana_varijabla naziv="DomainObject.Predmet.SudioniciListNaziv_1">
      <item>ASSIDUE jednostavno društvo s ograničenom odgovornošću za trgovinu</item>
      <item>FINA Regionalni centar Zagreb</item>
    </derivirana_varijabla>
  </DomainObject.Predmet.SudioniciListNaziv>
  <DomainObject.Predmet.SudioniciListAdressOIB>
    <izvorni_sadrzaj>
      <item>ASSIDUE jednostavno društvo s ograničenom odgovornošću za trgovinu, OIB 52955107895, Bagrema 9,10000 Zagreb</item>
      <item>FINA Regionalni centar Zagreb, OIB 85821130368, Trg svibanjskih žrtava 1995. br. 1,10000 Zagreb</item>
    </izvorni_sadrzaj>
    <derivirana_varijabla naziv="DomainObject.Predmet.SudioniciListAdressOIB_1">
      <item>ASSIDUE jednostavno društvo s ograničenom odgovornošću za trgovinu, OIB 52955107895, Bagrema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52955107895</item>
      <item>, OIB 85821130368</item>
    </izvorni_sadrzaj>
    <derivirana_varijabla naziv="DomainObject.Predmet.SudioniciListNazivOIB_1">
      <item>, OIB 52955107895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844</properties:Words>
  <properties:Characters>4709</properties:Characters>
  <properties:Lines>132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2017-04-24T07:24:00Z</dcterms:created>
  <dc:creator>Trgovacki sud</dc:creator>
  <cp:lastModifiedBy>wsadmin</cp:lastModifiedBy>
  <cp:lastPrinted>2017-04-21T07:42:00Z</cp:lastPrinted>
  <dcterms:modified xmlns:xsi="http://www.w3.org/2001/XMLSchema-instance" xsi:type="dcterms:W3CDTF">2017-04-24T07:25:00Z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