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f346" w14:paraId="ff2f346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46D6F">
        <w:t>594</w:t>
      </w:r>
      <w:r w:rsidR="00946625">
        <w:t>/16-</w:t>
      </w:r>
      <w:r w:rsidR="00D26084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46D6F">
        <w:t>LAVIĆ NEKRETNINE d.o.o., Vir, Put Mula 1, OIB: 97263680093</w:t>
      </w:r>
      <w:r w:rsidRPr="00EF7C9A">
        <w:t xml:space="preserve">, dana </w:t>
      </w:r>
      <w:r w:rsidR="003B79B3">
        <w:t>30</w:t>
      </w:r>
      <w:r w:rsidR="00154DF7">
        <w:t xml:space="preserve">. svibnja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3B79B3" w:rsidRPr="006F6B67">
        <w:t>Ante Vukašina, Dr. Franje Tuđmana 46 C, Zadar, datum rođenja: 13. rujna 1960.  godine, mjesto rođenja: Zadar, broj osobne iskaznice: 105363651, izdana od strane: PU Zadarske, OIB: 65643961597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246D6F">
        <w:t>LAVIĆ NEKRETNINE d.o.o., Vir, Put Mula 1, OIB: 97263680093</w:t>
      </w:r>
      <w:r w:rsidR="00F046B4">
        <w:t>.</w:t>
      </w:r>
      <w:r w:rsidR="003B79B3">
        <w:t xml:space="preserve"> 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46D6F">
        <w:t>LAVIĆ NEKRETNINE d.o.o., Vir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B79B3">
        <w:t>30</w:t>
      </w:r>
      <w:r w:rsidR="00154DF7">
        <w:t>. svibnja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99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46D6F">
          <w:t>594</w:t>
        </w:r>
        <w:r w:rsidR="00D26084">
          <w:t>/16-9</w:t>
        </w:r>
      </w:p>
      <w:p w:rsidRDefault="00E12FEA" w:rsidP="009C0FF2" w:rsidR="00E12FEA" w:rsidRPr="00EF7C9A">
        <w:pPr>
          <w:jc w:val="right"/>
        </w:pPr>
      </w:p>
      <w:p w:rsidRDefault="00005995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5995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B79B3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9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9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>
      <item>Željko Lavić</item>
    </izvorni_sadrzaj>
    <derivirana_varijabla naziv="DomainObject.Predmet.OstaliListFormated_1">
      <item>Željko Lavić</item>
    </derivirana_varijabla>
  </DomainObject.Predmet.OstaliListFormated>
  <DomainObject.Predmet.OstaliListFormatedOIB>
    <izvorni_sadrzaj>
      <item>Željko Lavić, OIB 41561302993</item>
    </izvorni_sadrzaj>
    <derivirana_varijabla naziv="DomainObject.Predmet.OstaliListFormatedOIB_1">
      <item>Željko Lavić, OIB 41561302993</item>
    </derivirana_varijabla>
  </DomainObject.Predmet.OstaliListFormatedOIB>
  <DomainObject.Predmet.OstaliListFormatedWithAdress>
    <izvorni_sadrzaj>
      <item>Željko Lavić, Šetnica Jadro 65a, 23234 Vir</item>
    </izvorni_sadrzaj>
    <derivirana_varijabla naziv="DomainObject.Predmet.OstaliListFormatedWithAdress_1">
      <item>Željko Lavić, Šetnica Jadro 65a, 23234 Vir</item>
    </derivirana_varijabla>
  </DomainObject.Predmet.OstaliListFormatedWithAdress>
  <DomainObject.Predmet.OstaliListFormatedWithAdressOIB>
    <izvorni_sadrzaj>
      <item>Željko Lavić, OIB 41561302993, Šetnica Jadro 65a, 23234 Vir</item>
    </izvorni_sadrzaj>
    <derivirana_varijabla naziv="DomainObject.Predmet.OstaliListFormatedWithAdressOIB_1">
      <item>Željko Lavić, OIB 41561302993, Šetnica Jadro 65a, 23234 Vir</item>
    </derivirana_varijabla>
  </DomainObject.Predmet.OstaliListFormatedWithAdressOIB>
  <DomainObject.Predmet.OstaliListNazivFormated>
    <izvorni_sadrzaj>
      <item>Željko Lavić</item>
    </izvorni_sadrzaj>
    <derivirana_varijabla naziv="DomainObject.Predmet.OstaliListNazivFormated_1">
      <item>Željko Lavić</item>
    </derivirana_varijabla>
  </DomainObject.Predmet.OstaliListNazivFormated>
  <DomainObject.Predmet.OstaliListNazivFormatedOIB>
    <izvorni_sadrzaj>
      <item>Željko Lavić, OIB 41561302993</item>
    </izvorni_sadrzaj>
    <derivirana_varijabla naziv="DomainObject.Predmet.OstaliListNazivFormatedOIB_1">
      <item>Željko Lavić, OIB 41561302993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LAVIĆ NEKRETNINE d.o.o. za promet nekretninama</item>
      <item>Željko Lavić</item>
    </izvorni_sadrzaj>
    <derivirana_varijabla naziv="DomainObject.Predmet.SudioniciListNaziv_1">
      <item>FINA</item>
      <item>LAVIĆ NEKRETNINE d.o.o. za promet nekretninama</item>
      <item>Željko Lavić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  <item>Željko Lavić, OIB 41561302993, Šetnica Jadro 65a,23234 Vir</item>
    </izvorni_sadrzaj>
    <derivirana_varijabla naziv="DomainObject.Predmet.SudioniciListAdressOIB_1">
      <item>FINA, OIB 85821130368</item>
      <item>LAVIĆ NEKRETNINE d.o.o. za promet nekretninama, OIB 97263680093, Put Mula 7,23234 Vir</item>
      <item>Željko Lavić, OIB 41561302993, Šetnica Jadro 65a,23234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  <item>, OIB 41561302993</item>
    </izvorni_sadrzaj>
    <derivirana_varijabla naziv="DomainObject.Predmet.SudioniciListNazivOIB_1">
      <item>, OIB 85821130368</item>
      <item>, OIB 97263680093</item>
      <item>, OIB 41561302993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1800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2016-05-24T10:36:00Z</dcterms:created>
  <dc:creator>Ardena Bajlo</dc:creator>
  <cp:lastModifiedBy>wsadmin</cp:lastModifiedBy>
  <cp:lastPrinted>2016-05-24T09:24:00Z</cp:lastPrinted>
  <dcterms:modified xmlns:xsi="http://www.w3.org/2001/XMLSchema-instance" xsi:type="dcterms:W3CDTF">2016-06-01T06:55:00Z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