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c137" w14:paraId="529c137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656C47" w:rsidP="00F13A79" w:rsidR="00F13A79" w:rsidRPr="00310646">
      <w:pPr>
        <w:rPr>
          <w:sz w:val="24"/>
          <w:szCs w:val="24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846E3">
        <w:rPr>
          <w:sz w:val="24"/>
          <w:szCs w:val="24"/>
        </w:rPr>
        <w:t>67. St-1275/12</w:t>
      </w:r>
      <w:r w:rsidR="00656C47">
        <w:rPr>
          <w:sz w:val="24"/>
          <w:szCs w:val="24"/>
        </w:rPr>
        <w:t>-66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846E3" w:rsidRPr="004846E3">
        <w:rPr>
          <w:bCs/>
          <w:sz w:val="24"/>
          <w:szCs w:val="24"/>
        </w:rPr>
        <w:t>S.K.A.H. d.o.o. u stečaju, Križ, Zagrebačka 43</w:t>
      </w:r>
      <w:r w:rsidR="004846E3">
        <w:rPr>
          <w:bCs/>
          <w:sz w:val="24"/>
          <w:szCs w:val="24"/>
        </w:rPr>
        <w:t>, OIB: 657037</w:t>
      </w:r>
      <w:r w:rsidR="004846E3" w:rsidRPr="001B7F59">
        <w:rPr>
          <w:bCs/>
          <w:sz w:val="24"/>
          <w:szCs w:val="24"/>
        </w:rPr>
        <w:t>46924</w:t>
      </w:r>
      <w:r w:rsidRPr="001B7F59">
        <w:rPr>
          <w:sz w:val="24"/>
          <w:szCs w:val="24"/>
        </w:rPr>
        <w:t>,</w:t>
      </w:r>
      <w:r w:rsidR="00D75E26" w:rsidRPr="001B7F59">
        <w:rPr>
          <w:sz w:val="24"/>
          <w:szCs w:val="24"/>
        </w:rPr>
        <w:t xml:space="preserve"> </w:t>
      </w:r>
      <w:r w:rsidR="001B7F59" w:rsidRPr="001B7F59">
        <w:rPr>
          <w:sz w:val="24"/>
          <w:szCs w:val="24"/>
        </w:rPr>
        <w:t>27. kolovoza</w:t>
      </w:r>
      <w:r w:rsidR="000309C2" w:rsidRPr="001B7F59">
        <w:rPr>
          <w:sz w:val="24"/>
          <w:szCs w:val="24"/>
        </w:rPr>
        <w:t xml:space="preserve"> </w:t>
      </w:r>
      <w:r w:rsidRPr="001B7F59">
        <w:rPr>
          <w:sz w:val="24"/>
          <w:szCs w:val="24"/>
        </w:rPr>
        <w:t>20</w:t>
      </w:r>
      <w:r w:rsidR="000309C2" w:rsidRPr="001B7F59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F0289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8F0289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F0289">
        <w:rPr>
          <w:sz w:val="24"/>
          <w:szCs w:val="24"/>
        </w:rPr>
        <w:t>Anti</w:t>
      </w:r>
      <w:r w:rsidR="004846E3">
        <w:rPr>
          <w:sz w:val="24"/>
          <w:szCs w:val="24"/>
        </w:rPr>
        <w:t xml:space="preserve"> Jukić</w:t>
      </w:r>
      <w:r w:rsidR="000309C2">
        <w:rPr>
          <w:sz w:val="24"/>
          <w:szCs w:val="24"/>
        </w:rPr>
        <w:t>u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412216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412216">
        <w:rPr>
          <w:sz w:val="24"/>
          <w:szCs w:val="24"/>
        </w:rPr>
        <w:t>odredbi odredbi</w:t>
      </w:r>
      <w:r>
        <w:rPr>
          <w:sz w:val="24"/>
          <w:szCs w:val="24"/>
        </w:rPr>
        <w:t xml:space="preserve"> čl. 89. st. 2. </w:t>
      </w:r>
      <w:r w:rsidR="00412216">
        <w:rPr>
          <w:sz w:val="24"/>
          <w:szCs w:val="24"/>
        </w:rPr>
        <w:t>Stečajnog zakona („Narodne novine“ broj 71/15, 104/17, dalje: SZ)</w:t>
      </w:r>
      <w:r>
        <w:rPr>
          <w:sz w:val="24"/>
          <w:szCs w:val="24"/>
        </w:rPr>
        <w:t xml:space="preserve"> s</w:t>
      </w:r>
      <w:r w:rsidRPr="00FC18D1">
        <w:rPr>
          <w:sz w:val="24"/>
          <w:szCs w:val="24"/>
        </w:rPr>
        <w:t>tečajni upravitelj dužan</w:t>
      </w:r>
      <w:r w:rsidR="00412216">
        <w:rPr>
          <w:sz w:val="24"/>
          <w:szCs w:val="24"/>
        </w:rPr>
        <w:t xml:space="preserve"> je</w:t>
      </w:r>
      <w:r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1B7F59">
      <w:pPr>
        <w:jc w:val="center"/>
        <w:rPr>
          <w:sz w:val="24"/>
          <w:szCs w:val="24"/>
        </w:rPr>
      </w:pPr>
      <w:r w:rsidRPr="001B7F59">
        <w:rPr>
          <w:sz w:val="24"/>
          <w:szCs w:val="24"/>
        </w:rPr>
        <w:t xml:space="preserve">U Zagrebu </w:t>
      </w:r>
      <w:r w:rsidR="001B7F59" w:rsidRPr="001B7F59">
        <w:rPr>
          <w:sz w:val="24"/>
          <w:szCs w:val="24"/>
        </w:rPr>
        <w:t>27. kolovoza</w:t>
      </w:r>
      <w:r w:rsidRPr="001B7F59">
        <w:rPr>
          <w:sz w:val="24"/>
          <w:szCs w:val="24"/>
        </w:rPr>
        <w:t xml:space="preserve"> </w:t>
      </w:r>
      <w:r w:rsidR="00F13A79" w:rsidRPr="001B7F59">
        <w:rPr>
          <w:sz w:val="24"/>
          <w:szCs w:val="24"/>
        </w:rPr>
        <w:t>20</w:t>
      </w:r>
      <w:r w:rsidR="000309C2" w:rsidRPr="001B7F59">
        <w:rPr>
          <w:sz w:val="24"/>
          <w:szCs w:val="24"/>
        </w:rPr>
        <w:t>18</w:t>
      </w:r>
      <w:r w:rsidR="00F13A79" w:rsidRPr="001B7F59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C78F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12216" w:rsidR="00F13A79" w:rsidRPr="0041221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5C78FE" w:rsidP="00400817" w:rsidR="005C78F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C78FE" w:rsidP="00400817" w:rsidR="005C78F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C78FE" w:rsidR="005C78FE" w:rsidRPr="00310646">
      <w:pPr>
        <w:rPr>
          <w:sz w:val="24"/>
          <w:szCs w:val="24"/>
        </w:rPr>
      </w:pPr>
    </w:p>
    <w:sectPr w:rsidSect="00656C47" w:rsidR="005C78FE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09C2"/>
    <w:rsid w:val="001B7F59"/>
    <w:rsid w:val="00310646"/>
    <w:rsid w:val="003B4CEF"/>
    <w:rsid w:val="00412216"/>
    <w:rsid w:val="004846E3"/>
    <w:rsid w:val="004A101E"/>
    <w:rsid w:val="00574039"/>
    <w:rsid w:val="00577C20"/>
    <w:rsid w:val="005C78FE"/>
    <w:rsid w:val="005E5A2C"/>
    <w:rsid w:val="00656C47"/>
    <w:rsid w:val="006F6973"/>
    <w:rsid w:val="0075381D"/>
    <w:rsid w:val="008A286D"/>
    <w:rsid w:val="008F0289"/>
    <w:rsid w:val="00935ABA"/>
    <w:rsid w:val="009E1755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656C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656C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8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656C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656C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8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St-1275/2012</izvorni_sadrzaj>
    <derivirana_varijabla naziv="DomainObject.Predmet.OznakaBroj_1">St-1275/2012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S.K.A.H. društvo s ograničenom odgovornošću za proizvodnju i promet zastupanog po punomoćniku ZZ Ankica Šatović</izvorni_sadrzaj>
    <derivirana_varijabla naziv="DomainObject.Predmet.ProtustrankaFormated_1">  S.K.A.H. društvo s ograničenom odgovornošću za proizvodnju i promet zastupanog po punomoćniku ZZ Ankica Šatović</derivirana_varijabla>
  </DomainObject.Predmet.ProtustrankaFormated>
  <DomainObject.Predmet.ProtustrankaFormatedOIB>
    <izvorni_sadrzaj>  S.K.A.H. društvo s ograničenom odgovornošću za proizvodnju i promet, OIB 65703746924 zastupanog po punomoćniku ZZ Ankica Šatović</izvorni_sadrzaj>
    <derivirana_varijabla naziv="DomainObject.Predmet.ProtustrankaFormatedOIB_1">  S.K.A.H. društvo s ograničenom odgovornošću za proizvodnju i promet, OIB 65703746924 zastupanog po punomoćniku ZZ Ankica Šatović</derivirana_varijabla>
  </DomainObject.Predmet.ProtustrankaFormatedOIB>
  <DomainObject.Predmet.ProtustrankaFormatedWithAdress>
    <izvorni_sadrzaj> S.K.A.H. društvo s ograničenom odgovornošću za proizvodnju i promet, Zagrebačka 43, Križ zastupanog po punomoćniku ZZ Ankica Šatović</izvorni_sadrzaj>
    <derivirana_varijabla naziv="DomainObject.Predmet.ProtustrankaFormatedWithAdress_1"> S.K.A.H. društvo s ograničenom odgovornošću za proizvodnju i promet, Zagrebačka 43, Križ zastupanog po punomoćniku ZZ Ankica Šatović</derivirana_varijabla>
  </DomainObject.Predmet.ProtustrankaFormatedWithAdress>
  <DomainObject.Predmet.ProtustrankaFormatedWithAdressOIB>
    <izvorni_sadrzaj> S.K.A.H. društvo s ograničenom odgovornošću za proizvodnju i promet, OIB 65703746924, Zagrebačka 43, Križ zastupanog po punomoćniku ZZ Ankica Šatović</izvorni_sadrzaj>
    <derivirana_varijabla naziv="DomainObject.Predmet.ProtustrankaFormatedWithAdressOIB_1"> S.K.A.H. društvo s ograničenom odgovornošću za proizvodnju i promet, OIB 65703746924, Zagrebačka 43, Križ zastupanog po punomoćniku ZZ Ankica Šatović</derivirana_varijabla>
  </DomainObject.Predmet.ProtustrankaFormatedWithAdressOIB>
  <DomainObject.Predmet.ProtustrankaWithAdress>
    <izvorni_sadrzaj>S.K.A.H. društvo s ograničenom odgovornošću za proizvodnju i promet Zagrebačka 43, Križ</izvorni_sadrzaj>
    <derivirana_varijabla naziv="DomainObject.Predmet.ProtustrankaWithAdress_1">S.K.A.H. društvo s ograničenom odgovornošću za proizvodnju i promet Zagrebačka 43, Križ</derivirana_varijabla>
  </DomainObject.Predmet.ProtustrankaWithAdress>
  <DomainObject.Predmet.ProtustrankaWithAdressOIB>
    <izvorni_sadrzaj>S.K.A.H. društvo s ograničenom odgovornošću za proizvodnju i promet, OIB 65703746924, Zagrebačka 43, Križ</izvorni_sadrzaj>
    <derivirana_varijabla naziv="DomainObject.Predmet.ProtustrankaWithAdressOIB_1">S.K.A.H. društvo s ograničenom odgovornošću za proizvodnju i promet, OIB 65703746924, Zagrebačka 43, Križ</derivirana_varijabla>
  </DomainObject.Predmet.ProtustrankaWithAdressOIB>
  <DomainObject.Predmet.ProtustrankaNazivFormated>
    <izvorni_sadrzaj>S.K.A.H. društvo s ograničenom odgovornošću za proizvodnju i promet</izvorni_sadrzaj>
    <derivirana_varijabla naziv="DomainObject.Predmet.ProtustrankaNazivFormated_1">S.K.A.H. društvo s ograničenom odgovornošću za proizvodnju i promet</derivirana_varijabla>
  </DomainObject.Predmet.ProtustrankaNazivFormated>
  <DomainObject.Predmet.ProtustrankaNazivFormatedOIB>
    <izvorni_sadrzaj>S.K.A.H. društvo s ograničenom odgovornošću za proizvodnju i promet, OIB 65703746924</izvorni_sadrzaj>
    <derivirana_varijabla naziv="DomainObject.Predmet.ProtustrankaNazivFormatedOIB_1">S.K.A.H. društvo s ograničenom odgovornošću za proizvodnju i promet, OIB 65703746924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ŠATOVIĆ DIKLIĆ zastupanog po punomoćniku Odvj. Bojan Kezele; DUE-DI d.o.o. za trgovinu i usluge</izvorni_sadrzaj>
    <derivirana_varijabla naziv="DomainObject.Predmet.StrankaFormated_1">  SANDRA ŠATOVIĆ DIKLIĆ zastupanog po punomoćniku Odvj. Bojan Kezele; DUE-DI d.o.o. za trgovinu i usluge</derivirana_varijabla>
  </DomainObject.Predmet.StrankaFormated>
  <DomainObject.Predmet.StrankaFormatedOIB>
    <izvorni_sadrzaj>  SANDRA ŠATOVIĆ DIKLIĆ, OIB 53157946422 zastupanog po punomoćniku Odvj. Bojan Kezele; DUE-DI d.o.o. za trgovinu i usluge, OIB 58934274619</izvorni_sadrzaj>
    <derivirana_varijabla naziv="DomainObject.Predmet.StrankaFormatedOIB_1">  SANDRA ŠATOVIĆ DIKLIĆ, OIB 53157946422 zastupanog po punomoćniku Odvj. Bojan Kezele; DUE-DI d.o.o. za trgovinu i usluge, OIB 58934274619</derivirana_varijabla>
  </DomainObject.Predmet.StrankaFormatedOIB>
  <DomainObject.Predmet.StrankaFormatedWithAdress>
    <izvorni_sadrzaj> SANDRA ŠATOVIĆ DIKLIĆ, ZAGREBAČKA 43, 44314 Križ zastupanog po punomoćniku Odvj. Bojan Kezele; DUE-DI d.o.o. za trgovinu i usluge, Tugonica 58, 49246 Marija Bistrica</izvorni_sadrzaj>
    <derivirana_varijabla naziv="DomainObject.Predmet.StrankaFormatedWithAdress_1"> SANDRA ŠATOVIĆ DIKLIĆ, ZAGREBAČKA 43, 44314 Križ zastupanog po punomoćniku Odvj. Bojan Kezele; DUE-DI d.o.o. za trgovinu i usluge, Tugonica 58, 49246 Marija Bistrica</derivirana_varijabla>
  </DomainObject.Predmet.StrankaFormatedWithAdress>
  <DomainObject.Predmet.StrankaFormatedWithAdressOIB>
    <izvorni_sadrzaj> SANDRA ŠATOVIĆ DIKLIĆ, OIB 53157946422, ZAGREBAČKA 43, 44314 Križ zastupanog po punomoćniku Odvj. Bojan Kezele; DUE-DI d.o.o. za trgovinu i usluge, OIB 58934274619, Tugonica 58, 49246 Marija Bistrica</izvorni_sadrzaj>
    <derivirana_varijabla naziv="DomainObject.Predmet.StrankaFormatedWithAdressOIB_1"> SANDRA ŠATOVIĆ DIKLIĆ, OIB 53157946422, ZAGREBAČKA 43, 44314 Križ zastupanog po punomoćniku Odvj. Bojan Kezele; DUE-DI d.o.o. za trgovinu i usluge, OIB 58934274619, Tugonica 58, 49246 Marija Bistrica</derivirana_varijabla>
  </DomainObject.Predmet.StrankaFormatedWithAdressOIB>
  <DomainObject.Predmet.StrankaWithAdress>
    <izvorni_sadrzaj>SANDRA ŠATOVIĆ DIKLIĆ ZAGREBAČKA 43,44314 Križ,DUE-DI d.o.o. za trgovinu i usluge Tugonica 58,49246 Marija Bistrica</izvorni_sadrzaj>
    <derivirana_varijabla naziv="DomainObject.Predmet.StrankaWithAdress_1">SANDRA ŠATOVIĆ DIKLIĆ ZAGREBAČKA 43,44314 Križ,DUE-DI d.o.o. za trgovinu i usluge Tugonica 58,49246 Marija Bistrica</derivirana_varijabla>
  </DomainObject.Predmet.StrankaWithAdress>
  <DomainObject.Predmet.StrankaWithAdressOIB>
    <izvorni_sadrzaj>SANDRA ŠATOVIĆ DIKLIĆ, OIB 53157946422, ZAGREBAČKA 43,44314 Križ,DUE-DI d.o.o. za trgovinu i usluge, OIB 58934274619, Tugonica 58,49246 Marija Bistrica</izvorni_sadrzaj>
    <derivirana_varijabla naziv="DomainObject.Predmet.StrankaWithAdressOIB_1">SANDRA ŠATOVIĆ DIKLIĆ, OIB 53157946422, ZAGREBAČKA 43,44314 Križ,DUE-DI d.o.o. za trgovinu i usluge, OIB 58934274619, Tugonica 58,49246 Marija Bistrica</derivirana_varijabla>
  </DomainObject.Predmet.StrankaWithAdressOIB>
  <DomainObject.Predmet.StrankaNazivFormated>
    <izvorni_sadrzaj>SANDRA ŠATOVIĆ DIKLIĆ,DUE-DI d.o.o. za trgovinu i usluge</izvorni_sadrzaj>
    <derivirana_varijabla naziv="DomainObject.Predmet.StrankaNazivFormated_1">SANDRA ŠATOVIĆ DIKLIĆ,DUE-DI d.o.o. za trgovinu i usluge</derivirana_varijabla>
  </DomainObject.Predmet.StrankaNazivFormated>
  <DomainObject.Predmet.StrankaNazivFormatedOIB>
    <izvorni_sadrzaj>SANDRA ŠATOVIĆ DIKLIĆ, OIB 53157946422,DUE-DI d.o.o. za trgovinu i usluge, OIB 58934274619</izvorni_sadrzaj>
    <derivirana_varijabla naziv="DomainObject.Predmet.StrankaNazivFormatedOIB_1">SANDRA ŠATOVIĆ DIKLIĆ, OIB 53157946422,DUE-DI d.o.o. za trgovinu i usluge, OIB 58934274619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SANDRA ŠATOVIĆ DIKLIĆ zastupanog po punomoćniku Odvj. Bojan Kezele</item>
      <item>DUE-DI d.o.o. za trgovinu i usluge</item>
    </izvorni_sadrzaj>
    <derivirana_varijabla naziv="DomainObject.Predmet.StrankaListFormated_1">
      <item>SANDRA ŠATOVIĆ DIKLIĆ zastupanog po punomoćniku Odvj. Bojan Kezele</item>
      <item>DUE-DI d.o.o. za trgovinu i usluge</item>
    </derivirana_varijabla>
  </DomainObject.Predmet.StrankaListFormated>
  <DomainObject.Predmet.StrankaListFormatedOIB>
    <izvorni_sadrzaj>
      <item>SANDRA ŠATOVIĆ DIKLIĆ, OIB 53157946422 zastupanog po punomoćniku Odvj. Bojan Kezele</item>
      <item>DUE-DI d.o.o. za trgovinu i usluge, OIB 58934274619</item>
    </izvorni_sadrzaj>
    <derivirana_varijabla naziv="DomainObject.Predmet.StrankaListFormatedOIB_1">
      <item>SANDRA ŠATOVIĆ DIKLIĆ, OIB 53157946422 zastupanog po punomoćniku Odvj. Bojan Kezele</item>
      <item>DUE-DI d.o.o. za trgovinu i usluge, OIB 58934274619</item>
    </derivirana_varijabla>
  </DomainObject.Predmet.StrankaListFormatedOIB>
  <DomainObject.Predmet.StrankaListFormatedWithAdress>
    <izvorni_sadrzaj>
      <item>SANDRA ŠATOVIĆ DIKLIĆ, ZAGREBAČKA 43, 44314 Križ zastupanog po punomoćniku Odvj. Bojan Kezele</item>
      <item>DUE-DI d.o.o. za trgovinu i usluge, Tugonica 58, 49246 Marija Bistrica</item>
    </izvorni_sadrzaj>
    <derivirana_varijabla naziv="DomainObject.Predmet.StrankaListFormatedWithAdress_1">
      <item>SANDRA ŠATOVIĆ DIKLIĆ, ZAGREBAČKA 43, 44314 Križ zastupanog po punomoćniku Odvj. Bojan Kezele</item>
      <item>DUE-DI d.o.o. za trgovinu i usluge, Tugonica 58, 49246 Marija Bistrica</item>
    </derivirana_varijabla>
  </DomainObject.Predmet.StrankaListFormatedWithAdress>
  <DomainObject.Predmet.StrankaListFormatedWithAdressOIB>
    <izvorni_sadrzaj>
      <item>SANDRA ŠATOVIĆ DIKLIĆ, OIB 53157946422, ZAGREBAČKA 43, 44314 Križ zastupanog po punomoćniku Odvj. Bojan Kezele</item>
      <item>DUE-DI d.o.o. za trgovinu i usluge, OIB 58934274619, Tugonica 58, 49246 Marija Bistrica</item>
    </izvorni_sadrzaj>
    <derivirana_varijabla naziv="DomainObject.Predmet.StrankaListFormatedWithAdressOIB_1">
      <item>SANDRA ŠATOVIĆ DIKLIĆ, OIB 53157946422, ZAGREBAČKA 43, 44314 Križ zastupanog po punomoćniku Odvj. Bojan Kezele</item>
      <item>DUE-DI d.o.o. za trgovinu i usluge, OIB 58934274619, Tugonica 58, 49246 Marija Bistrica</item>
    </derivirana_varijabla>
  </DomainObject.Predmet.StrankaListFormatedWithAdressOIB>
  <DomainObject.Predmet.StrankaListNazivFormated>
    <izvorni_sadrzaj>
      <item>SANDRA ŠATOVIĆ DIKLIĆ</item>
      <item>DUE-DI d.o.o. za trgovinu i usluge</item>
    </izvorni_sadrzaj>
    <derivirana_varijabla naziv="DomainObject.Predmet.StrankaListNazivFormated_1">
      <item>SANDRA ŠATOVIĆ DIKLIĆ</item>
      <item>DUE-DI d.o.o. za trgovinu i usluge</item>
    </derivirana_varijabla>
  </DomainObject.Predmet.StrankaListNazivFormated>
  <DomainObject.Predmet.StrankaListNazivFormatedOIB>
    <izvorni_sadrzaj>
      <item>SANDRA ŠATOVIĆ DIKLIĆ, OIB 53157946422</item>
      <item>DUE-DI d.o.o. za trgovinu i usluge, OIB 58934274619</item>
    </izvorni_sadrzaj>
    <derivirana_varijabla naziv="DomainObject.Predmet.StrankaListNazivFormatedOIB_1">
      <item>SANDRA ŠATOVIĆ DIKLIĆ, OIB 53157946422</item>
      <item>DUE-DI d.o.o. za trgovinu i usluge, OIB 58934274619</item>
    </derivirana_varijabla>
  </DomainObject.Predmet.StrankaListNazivFormatedOIB>
  <DomainObject.Predmet.ProtuStrankaListFormated>
    <izvorni_sadrzaj>
      <item>S.K.A.H. društvo s ograničenom odgovornošću za proizvodnju i promet zastupanog po punomoćniku ZZ Ankica Šatović</item>
    </izvorni_sadrzaj>
    <derivirana_varijabla naziv="DomainObject.Predmet.ProtuStrankaListFormated_1">
      <item>S.K.A.H. društvo s ograničenom odgovornošću za proizvodnju i promet zastupanog po punomoćniku ZZ Ankica Šatović</item>
    </derivirana_varijabla>
  </DomainObject.Predmet.ProtuStrankaListFormated>
  <DomainObject.Predmet.ProtuStrankaListFormatedOIB>
    <izvorni_sadrzaj>
      <item>S.K.A.H. društvo s ograničenom odgovornošću za proizvodnju i promet, OIB 65703746924 zastupanog po punomoćniku ZZ Ankica Šatović</item>
    </izvorni_sadrzaj>
    <derivirana_varijabla naziv="DomainObject.Predmet.ProtuStrankaListFormatedOIB_1">
      <item>S.K.A.H. društvo s ograničenom odgovornošću za proizvodnju i promet, OIB 65703746924 zastupanog po punomoćniku ZZ Ankica Šatović</item>
    </derivirana_varijabla>
  </DomainObject.Predmet.ProtuStrankaListFormatedOIB>
  <DomainObject.Predmet.ProtuStrankaListFormatedWithAdress>
    <izvorni_sadrzaj>
      <item>S.K.A.H. društvo s ograničenom odgovornošću za proizvodnju i promet, Zagrebačka 43, Križ zastupanog po punomoćniku ZZ Ankica Šatović</item>
    </izvorni_sadrzaj>
    <derivirana_varijabla naziv="DomainObject.Predmet.ProtuStrankaListFormatedWithAdress_1">
      <item>S.K.A.H. društvo s ograničenom odgovornošću za proizvodnju i promet, Zagrebačka 43, Križ zastupanog po punomoćniku ZZ Ankica Šatović</item>
    </derivirana_varijabla>
  </DomainObject.Predmet.ProtuStrankaListFormatedWithAdress>
  <DomainObject.Predmet.ProtuStrankaListFormatedWithAdressOIB>
    <izvorni_sadrzaj>
      <item>S.K.A.H. društvo s ograničenom odgovornošću za proizvodnju i promet, OIB 65703746924, Zagrebačka 43, Križ zastupanog po punomoćniku ZZ Ankica Šatović</item>
    </izvorni_sadrzaj>
    <derivirana_varijabla naziv="DomainObject.Predmet.ProtuStrankaListFormatedWithAdressOIB_1">
      <item>S.K.A.H. društvo s ograničenom odgovornošću za proizvodnju i promet, OIB 65703746924, Zagrebačka 43, Križ zastupanog po punomoćniku ZZ Ankica Šatović</item>
    </derivirana_varijabla>
  </DomainObject.Predmet.ProtuStrankaListFormatedWithAdressOIB>
  <DomainObject.Predmet.ProtuStrankaListNazivFormated>
    <izvorni_sadrzaj>
      <item>S.K.A.H. društvo s ograničenom odgovornošću za proizvodnju i promet</item>
    </izvorni_sadrzaj>
    <derivirana_varijabla naziv="DomainObject.Predmet.ProtuStrankaListNazivFormated_1">
      <item>S.K.A.H. društvo s ograničenom odgovornošću za proizvodnju i promet</item>
    </derivirana_varijabla>
  </DomainObject.Predmet.ProtuStrankaListNazivFormated>
  <DomainObject.Predmet.ProtuStrankaListNazivFormatedOIB>
    <izvorni_sadrzaj>
      <item>S.K.A.H. društvo s ograničenom odgovornošću za proizvodnju i promet, OIB 65703746924</item>
    </izvorni_sadrzaj>
    <derivirana_varijabla naziv="DomainObject.Predmet.ProtuStrankaListNazivFormatedOIB_1">
      <item>S.K.A.H. društvo s ograničenom odgovornošću za proizvodnju i promet, OIB 65703746924</item>
    </derivirana_varijabla>
  </DomainObject.Predmet.ProtuStrankaListNazivFormatedOIB>
  <DomainObject.Predmet.OstaliListFormated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izvorni_sadrzaj>
    <derivirana_varijabla naziv="DomainObject.Predmet.OstaliListFormated_1"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derivirana_varijabla>
  </DomainObject.Predmet.OstaliListFormated>
  <DomainObject.Predmet.OstaliListFormatedOIB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izvorni_sadrzaj>
    <derivirana_varijabla naziv="DomainObject.Predmet.OstaliListFormatedOIB_1"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derivirana_varijabla>
  </DomainObject.Predmet.OstaliListFormatedOIB>
  <DomainObject.Predmet.OstaliListFormatedWithAdress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izvorni_sadrzaj>
    <derivirana_varijabla naziv="DomainObject.Predmet.OstaliListFormatedWithAdress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Odvj. Bojan Kezele</item>
      <item>ZZ Ankica Šatović</item>
      <item>Ante Jukić</item>
      <item>ODVJETNIČKO DRUŠTVO BEKINA, ŠKURLA, DURMIŠ I SPAJIĆ, d.o.o.</item>
    </izvorni_sadrzaj>
    <derivirana_varijabla naziv="DomainObject.Predmet.OstaliListNazivFormated_1">
      <item>Odvj. Bojan Kezele</item>
      <item>ZZ Ankica Šatović</item>
      <item>Ante Jukić</item>
      <item>ODVJETNIČKO DRUŠTVO BEKINA, ŠKURLA, DURMIŠ I SPAJIĆ, d.o.o.</item>
    </derivirana_varijabla>
  </DomainObject.Predmet.OstaliListNazivFormated>
  <DomainObject.Predmet.OstaliListNazivFormatedOIB>
    <izvorni_sadrzaj>
      <item>Odvj. Bojan Kezele</item>
      <item>ZZ Ankica Šatović</item>
      <item>Ante Jukić, OIB 74320689175</item>
      <item>ODVJETNIČKO DRUŠTVO BEKINA, ŠKURLA, DURMIŠ I SPAJIĆ, d.o.o., OIB 68178969783</item>
    </izvorni_sadrzaj>
    <derivirana_varijabla naziv="DomainObject.Predmet.OstaliListNazivFormatedOIB_1">
      <item>Odvj. Bojan Kezele</item>
      <item>ZZ Ankica Šatović</item>
      <item>Ante Jukić, OIB 74320689175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ŠATOVIĆ DIKLIĆ i dr.</izvorni_sadrzaj>
    <derivirana_varijabla naziv="DomainObject.Predmet.StrankaIDrugi_1">SANDRA ŠATOVIĆ DIKLIĆ i dr.</derivirana_varijabla>
  </DomainObject.Predmet.StrankaIDrugi>
  <DomainObject.Predmet.ProtustrankaIDrugi>
    <izvorni_sadrzaj>S.K.A.H. društvo s ograničenom odgovornošću za proizvodnju i promet</izvorni_sadrzaj>
    <derivirana_varijabla naziv="DomainObject.Predmet.ProtustrankaIDrugi_1">S.K.A.H. društvo s ograničenom odgovornošću za proizvodnju i promet</derivirana_varijabla>
  </DomainObject.Predmet.ProtustrankaIDrugi>
  <DomainObject.Predmet.StrankaIDrugiAdressOIB>
    <izvorni_sadrzaj>SANDRA ŠATOVIĆ DIKLIĆ, OIB 53157946422, ZAGREBAČKA 43, 44314 Križ i dr.</izvorni_sadrzaj>
    <derivirana_varijabla naziv="DomainObject.Predmet.StrankaIDrugiAdressOIB_1">SANDRA ŠATOVIĆ DIKLIĆ, OIB 53157946422, ZAGREBAČKA 43, 44314 Križ i dr.</derivirana_varijabla>
  </DomainObject.Predmet.StrankaIDrugiAdressOIB>
  <DomainObject.Predmet.ProtustrankaIDrugiAdressOIB>
    <izvorni_sadrzaj>S.K.A.H. društvo s ograničenom odgovornošću za proizvodnju i promet, OIB 65703746924, Zagrebačka 43, Križ</izvorni_sadrzaj>
    <derivirana_varijabla naziv="DomainObject.Predmet.ProtustrankaIDrugiAdressOIB_1">S.K.A.H. društvo s ograničenom odgovornošću za proizvodnju i promet, OIB 65703746924, Zagrebačka 43,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izvorni_sadrzaj>
    <derivirana_varijabla naziv="DomainObject.Predmet.SudioniciListNaziv_1"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derivirana_varijabla>
  </DomainObject.Predmet.SudioniciListNaziv>
  <DomainObject.Predmet.SudioniciListAdressOIB>
    <izvorni_sadrzaj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izvorni_sadrzaj>
    <derivirana_varijabla naziv="DomainObject.Predmet.SudioniciListAdressOIB_1"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53157946422</item>
      <item>, OIB 65703746924</item>
      <item>, OIB null</item>
      <item>, OIB null</item>
      <item>, OIB 74320689175</item>
      <item>, OIB 58934274619</item>
      <item>, OIB 68178969783</item>
    </izvorni_sadrzaj>
    <derivirana_varijabla naziv="DomainObject.Predmet.SudioniciListNazivOIB_1">
      <item>, OIB 53157946422</item>
      <item>, OIB 65703746924</item>
      <item>, OIB null</item>
      <item>, OIB null</item>
      <item>, OIB 74320689175</item>
      <item>, OIB 58934274619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1038</properties:Characters>
  <properties:Lines>41</properties:Lines>
  <properties:Paragraphs>18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2018-08-27T09:24:00Z</dcterms:created>
  <dc:creator>nmarkovic</dc:creator>
  <cp:lastModifiedBy>Dijana Hadžić</cp:lastModifiedBy>
  <cp:lastPrinted>2018-08-27T12:01:00Z</cp:lastPrinted>
  <dcterms:modified xmlns:xsi="http://www.w3.org/2001/XMLSchema-instance" xsi:type="dcterms:W3CDTF">2018-08-27T12:01:00Z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