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8972" w14:paraId="c3e897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B3D51">
        <w:t>9377</w:t>
      </w:r>
      <w:r w:rsidR="00BA1D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B3D51">
        <w:t>8</w:t>
      </w:r>
      <w:r w:rsidR="00BB396F">
        <w:t>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FB3D51">
        <w:t xml:space="preserve">BOGITEKS d.o.o. Zagreb, Z. Rogoza 1, MBS: </w:t>
      </w:r>
      <w:r w:rsidR="00FB3D51" w:rsidRPr="00336805">
        <w:t>080425593</w:t>
      </w:r>
      <w:r w:rsidR="00FB3D51">
        <w:t xml:space="preserve">, OIB: </w:t>
      </w:r>
      <w:r w:rsidR="00FB3D51" w:rsidRPr="00336805">
        <w:t>97764752882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B3D51">
        <w:t>20.155,55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B3D51">
        <w:t>8</w:t>
      </w:r>
      <w:r w:rsidR="00BB396F">
        <w:t>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3BF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A1D14"/>
    <w:rsid w:val="00BB396F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B3D5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9377</izvorni_sadrzaj>
    <derivirana_varijabla naziv="DomainObject.Predmet.Broj_1">9377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St-9377/2015</izvorni_sadrzaj>
    <derivirana_varijabla naziv="DomainObject.Predmet.OznakaBroj_1">St-9377/2015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BOGITEKS d.o.o. zastupanog po punomoćniku Mirko Bogović</izvorni_sadrzaj>
    <derivirana_varijabla naziv="DomainObject.Predmet.ProtustrankaFormated_1">  BOGITEKS d.o.o. zastupanog po punomoćniku Mirko Bogović</derivirana_varijabla>
  </DomainObject.Predmet.ProtustrankaFormated>
  <DomainObject.Predmet.ProtustrankaFormatedOIB>
    <izvorni_sadrzaj>  BOGITEKS d.o.o., OIB 97764752882 zastupanog po punomoćniku Mirko Bogović</izvorni_sadrzaj>
    <derivirana_varijabla naziv="DomainObject.Predmet.ProtustrankaFormatedOIB_1">  BOGITEKS d.o.o., OIB 97764752882 zastupanog po punomoćniku Mirko Bogović</derivirana_varijabla>
  </DomainObject.Predmet.ProtustrankaFormatedOIB>
  <DomainObject.Predmet.ProtustrankaFormatedWithAdress>
    <izvorni_sadrzaj> BOGITEKS d.o.o., Z. Rogoza 1, 10000 Zagreb zastupanog po punomoćniku Mirko Bogović</izvorni_sadrzaj>
    <derivirana_varijabla naziv="DomainObject.Predmet.ProtustrankaFormatedWithAdress_1"> BOGITEKS d.o.o., Z. Rogoza 1, 10000 Zagreb zastupanog po punomoćniku Mirko Bogović</derivirana_varijabla>
  </DomainObject.Predmet.ProtustrankaFormatedWithAdress>
  <DomainObject.Predmet.ProtustrankaFormatedWithAdressOIB>
    <izvorni_sadrzaj> BOGITEKS d.o.o., OIB 97764752882, Z. Rogoza 1, 10000 Zagreb zastupanog po punomoćniku Mirko Bogović</izvorni_sadrzaj>
    <derivirana_varijabla naziv="DomainObject.Predmet.ProtustrankaFormatedWithAdressOIB_1"> BOGITEKS d.o.o., OIB 97764752882, Z. Rogoza 1, 10000 Zagreb zastupanog po punomoćniku Mirko Bogović</derivirana_varijabla>
  </DomainObject.Predmet.ProtustrankaFormatedWithAdressOIB>
  <DomainObject.Predmet.ProtustrankaWithAdress>
    <izvorni_sadrzaj>BOGITEKS d.o.o. Z. Rogoza 1, 10000 Zagreb</izvorni_sadrzaj>
    <derivirana_varijabla naziv="DomainObject.Predmet.ProtustrankaWithAdress_1">BOGITEKS d.o.o. Z. Rogoza 1, 10000 Zagreb</derivirana_varijabla>
  </DomainObject.Predmet.ProtustrankaWithAdress>
  <DomainObject.Predmet.ProtustrankaWithAdressOIB>
    <izvorni_sadrzaj>BOGITEKS d.o.o., OIB 97764752882, Z. Rogoza 1, 10000 Zagreb</izvorni_sadrzaj>
    <derivirana_varijabla naziv="DomainObject.Predmet.ProtustrankaWithAdressOIB_1">BOGITEKS d.o.o., OIB 97764752882, Z. Rogoza 1, 10000 Zagreb</derivirana_varijabla>
  </DomainObject.Predmet.ProtustrankaWithAdressOIB>
  <DomainObject.Predmet.ProtustrankaNazivFormated>
    <izvorni_sadrzaj>BOGITEKS d.o.o.</izvorni_sadrzaj>
    <derivirana_varijabla naziv="DomainObject.Predmet.ProtustrankaNazivFormated_1">BOGITEKS d.o.o.</derivirana_varijabla>
  </DomainObject.Predmet.ProtustrankaNazivFormated>
  <DomainObject.Predmet.ProtustrankaNazivFormatedOIB>
    <izvorni_sadrzaj>BOGITEKS d.o.o., OIB 97764752882</izvorni_sadrzaj>
    <derivirana_varijabla naziv="DomainObject.Predmet.ProtustrankaNazivFormatedOIB_1">BOGITEKS d.o.o., OIB 97764752882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BOGITEKS d.o.o. zastupanog po punomoćniku Mirko Bogović</item>
    </izvorni_sadrzaj>
    <derivirana_varijabla naziv="DomainObject.Predmet.ProtuStrankaListFormated_1">
      <item>BOGITEKS d.o.o. zastupanog po punomoćniku Mirko Bogović</item>
    </derivirana_varijabla>
  </DomainObject.Predmet.ProtuStrankaListFormated>
  <DomainObject.Predmet.ProtuStrankaListFormatedOIB>
    <izvorni_sadrzaj>
      <item>BOGITEKS d.o.o., OIB 97764752882 zastupanog po punomoćniku Mirko Bogović</item>
    </izvorni_sadrzaj>
    <derivirana_varijabla naziv="DomainObject.Predmet.ProtuStrankaListFormatedOIB_1">
      <item>BOGITEKS d.o.o., OIB 97764752882 zastupanog po punomoćniku Mirko Bogović</item>
    </derivirana_varijabla>
  </DomainObject.Predmet.ProtuStrankaListFormatedOIB>
  <DomainObject.Predmet.ProtuStrankaListFormatedWithAdress>
    <izvorni_sadrzaj>
      <item>BOGITEKS d.o.o., Z. Rogoza 1, 10000 Zagreb zastupanog po punomoćniku Mirko Bogović</item>
    </izvorni_sadrzaj>
    <derivirana_varijabla naziv="DomainObject.Predmet.ProtuStrankaListFormatedWithAdress_1">
      <item>BOGITEKS d.o.o., Z. Rogoza 1, 10000 Zagreb zastupanog po punomoćniku Mirko Bogović</item>
    </derivirana_varijabla>
  </DomainObject.Predmet.ProtuStrankaListFormatedWithAdress>
  <DomainObject.Predmet.ProtuStrankaListFormatedWithAdressOIB>
    <izvorni_sadrzaj>
      <item>BOGITEKS d.o.o., OIB 97764752882, Z. Rogoza 1, 10000 Zagreb zastupanog po punomoćniku Mirko Bogović</item>
    </izvorni_sadrzaj>
    <derivirana_varijabla naziv="DomainObject.Predmet.ProtuStrankaListFormatedWithAdressOIB_1">
      <item>BOGITEKS d.o.o., OIB 97764752882, Z. Rogoza 1, 10000 Zagreb zastupanog po punomoćniku Mirko Bogović</item>
    </derivirana_varijabla>
  </DomainObject.Predmet.ProtuStrankaListFormatedWithAdressOIB>
  <DomainObject.Predmet.ProtuStrankaListNazivFormated>
    <izvorni_sadrzaj>
      <item>BOGITEKS d.o.o.</item>
    </izvorni_sadrzaj>
    <derivirana_varijabla naziv="DomainObject.Predmet.ProtuStrankaListNazivFormated_1">
      <item>BOGITEKS d.o.o.</item>
    </derivirana_varijabla>
  </DomainObject.Predmet.ProtuStrankaListNazivFormated>
  <DomainObject.Predmet.ProtuStrankaListNazivFormatedOIB>
    <izvorni_sadrzaj>
      <item>BOGITEKS d.o.o., OIB 97764752882</item>
    </izvorni_sadrzaj>
    <derivirana_varijabla naziv="DomainObject.Predmet.ProtuStrankaListNazivFormatedOIB_1">
      <item>BOGITEKS d.o.o., OIB 97764752882</item>
    </derivirana_varijabla>
  </DomainObject.Predmet.ProtuStrankaListNazivFormatedOIB>
  <DomainObject.Predmet.OstaliListFormated>
    <izvorni_sadrzaj>
      <item>Mirko Bogović punomoćnik sudionika u postupku BOGITEKS d.o.o.</item>
    </izvorni_sadrzaj>
    <derivirana_varijabla naziv="DomainObject.Predmet.OstaliListFormated_1">
      <item>Mirko Bogović punomoćnik sudionika u postupku BOGITEKS d.o.o.</item>
    </derivirana_varijabla>
  </DomainObject.Predmet.OstaliListFormated>
  <DomainObject.Predmet.OstaliListFormatedOIB>
    <izvorni_sadrzaj>
      <item>Mirko Bogović, OIB 04576508389 punomoćnik sudionika u postupku BOGITEKS d.o.o.</item>
    </izvorni_sadrzaj>
    <derivirana_varijabla naziv="DomainObject.Predmet.OstaliListFormatedOIB_1">
      <item>Mirko Bogović, OIB 04576508389 punomoćnik sudionika u postupku BOGITEKS d.o.o.</item>
    </derivirana_varijabla>
  </DomainObject.Predmet.OstaliListFormatedOIB>
  <DomainObject.Predmet.OstaliListFormatedWithAdress>
    <izvorni_sadrzaj>
      <item>Mirko Bogović, Z. Rogoza 1, 10000 Zagreb punomoćnik sudionika u postupku BOGITEKS d.o.o.</item>
    </izvorni_sadrzaj>
    <derivirana_varijabla naziv="DomainObject.Predmet.OstaliListFormatedWithAdress_1">
      <item>Mirko Bogović, Z. Rogoza 1, 10000 Zagreb punomoćnik sudionika u postupku BOGITEKS d.o.o.</item>
    </derivirana_varijabla>
  </DomainObject.Predmet.OstaliListFormatedWithAdress>
  <DomainObject.Predmet.OstaliListFormatedWithAdressOIB>
    <izvorni_sadrzaj>
      <item>Mirko Bogović, OIB 04576508389, Z. Rogoza 1, 10000 Zagreb punomoćnik sudionika u postupku BOGITEKS d.o.o.</item>
    </izvorni_sadrzaj>
    <derivirana_varijabla naziv="DomainObject.Predmet.OstaliListFormatedWithAdressOIB_1">
      <item>Mirko Bogović, OIB 04576508389, Z. Rogoza 1, 10000 Zagreb punomoćnik sudionika u postupku BOGITEKS d.o.o.</item>
    </derivirana_varijabla>
  </DomainObject.Predmet.OstaliListFormatedWithAdressOIB>
  <DomainObject.Predmet.OstaliListNazivFormated>
    <izvorni_sadrzaj>
      <item>Mirko Bogović</item>
    </izvorni_sadrzaj>
    <derivirana_varijabla naziv="DomainObject.Predmet.OstaliListNazivFormated_1">
      <item>Mirko Bogović</item>
    </derivirana_varijabla>
  </DomainObject.Predmet.OstaliListNazivFormated>
  <DomainObject.Predmet.OstaliListNazivFormatedOIB>
    <izvorni_sadrzaj>
      <item>Mirko Bogović, OIB 04576508389</item>
    </izvorni_sadrzaj>
    <derivirana_varijabla naziv="DomainObject.Predmet.OstaliListNazivFormatedOIB_1">
      <item>Mirko Bogović, OIB 04576508389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BOGITEKS d.o.o.</izvorni_sadrzaj>
    <derivirana_varijabla naziv="DomainObject.Predmet.ProtustrankaIDrugi_1">BOGITEKS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BOGITEKS d.o.o., OIB 97764752882, Z. Rogoza 1, 10000 Zagreb</izvorni_sadrzaj>
    <derivirana_varijabla naziv="DomainObject.Predmet.ProtustrankaIDrugiAdressOIB_1">BOGITEKS d.o.o., OIB 97764752882, Z. Rogoza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BOGITEKS d.o.o.</item>
      <item>Mirko Bogović</item>
    </izvorni_sadrzaj>
    <derivirana_varijabla naziv="DomainObject.Predmet.SudioniciListNaziv_1">
      <item>FINA Regionalni centar Zagreb</item>
      <item>BOGITEKS d.o.o.</item>
      <item>Mirko Bogović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BOGITEKS d.o.o., OIB 97764752882, Z. Rogoza 1,10000 Zagreb</item>
      <item>Mirko Bogović, OIB 04576508389, Z. Rogoza 1,10000 Zagreb</item>
    </izvorni_sadrzaj>
    <derivirana_varijabla naziv="DomainObject.Predmet.SudioniciListAdressOIB_1">
      <item>FINA Regionalni centar Zagreb, OIB 85821130368, Trg svibanjskih žrtava 1995. 1,10000 Zagreb</item>
      <item>BOGITEKS d.o.o., OIB 97764752882, Z. Rogoza 1,10000 Zagreb</item>
      <item>Mirko Bogović, OIB 04576508389, Z. Rogoza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97764752882</item>
      <item>, OIB 04576508389</item>
    </izvorni_sadrzaj>
    <derivirana_varijabla naziv="DomainObject.Predmet.SudioniciListNazivOIB_1">
      <item>, OIB 85821130368</item>
      <item>, OIB 97764752882</item>
      <item>, OIB 04576508389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1284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2016-02-08T10:53:00Z</dcterms:created>
  <dc:creator>ilukac</dc:creator>
  <cp:lastModifiedBy>Marija Kojić</cp:lastModifiedBy>
  <cp:lastPrinted>2016-02-05T13:12:00Z</cp:lastPrinted>
  <dcterms:modified xmlns:xsi="http://www.w3.org/2001/XMLSchema-instance" xsi:type="dcterms:W3CDTF">2016-02-08T10:54:00Z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