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e676" w14:paraId="92fe676" w:rsidRDefault="0069304F" w:rsidP="0069304F" w:rsidR="0069304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313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69304F" w:rsidP="0069304F" w:rsidR="0069304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9304F" w:rsidP="0069304F" w:rsidR="0069304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9304F" w:rsidP="0069304F" w:rsidR="0069304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9304F" w:rsidP="0069304F" w:rsidR="0069304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TRGOVAČKO UGOSTITELJSKA ZADRUGA PETICA, </w:t>
      </w:r>
      <w:proofErr w:type="spellStart"/>
      <w:r>
        <w:t>Virje</w:t>
      </w:r>
      <w:proofErr w:type="spellEnd"/>
      <w:r>
        <w:t>, Gorička 8, OIB: 23150949908</w:t>
      </w:r>
      <w:r>
        <w:t>, dana 04. ožujka 2016. godine</w:t>
      </w:r>
    </w:p>
    <w:p w:rsidRDefault="0069304F" w:rsidP="0069304F" w:rsidR="0069304F">
      <w:pPr>
        <w:jc w:val="both"/>
      </w:pPr>
    </w:p>
    <w:p w:rsidRDefault="0069304F" w:rsidP="0069304F" w:rsidR="0069304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TRGOVAČKO UGOSTITELJSKA ZADRUGA PETICA, </w:t>
      </w:r>
      <w:proofErr w:type="spellStart"/>
      <w:r>
        <w:t>Virje</w:t>
      </w:r>
      <w:proofErr w:type="spellEnd"/>
      <w:r>
        <w:t>, Gorička 8, OIB: 23150949908</w:t>
      </w:r>
      <w:r>
        <w:rPr>
          <w:szCs w:val="24"/>
        </w:rPr>
        <w:t>, s danom 04. ožujka 2016. u 13,00 sati.</w:t>
      </w:r>
    </w:p>
    <w:p w:rsidRDefault="0069304F" w:rsidP="0069304F" w:rsidR="0069304F">
      <w:pPr>
        <w:jc w:val="both"/>
        <w:rPr>
          <w:szCs w:val="24"/>
        </w:rPr>
      </w:pPr>
    </w:p>
    <w:p w:rsidRDefault="0069304F" w:rsidP="0069304F" w:rsidR="0069304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TRGOVAČKO UGOSTITELJSKA ZADRUGA PETICA, </w:t>
      </w:r>
      <w:proofErr w:type="spellStart"/>
      <w:r>
        <w:t>Virje</w:t>
      </w:r>
      <w:proofErr w:type="spellEnd"/>
      <w:r>
        <w:t>, Gorička 8, OIB: 23150949908.</w:t>
      </w:r>
    </w:p>
    <w:p w:rsidRDefault="0069304F" w:rsidP="0069304F" w:rsidR="0069304F">
      <w:pPr>
        <w:jc w:val="both"/>
      </w:pPr>
    </w:p>
    <w:p w:rsidRDefault="0069304F" w:rsidP="0069304F" w:rsidR="0069304F">
      <w:pPr>
        <w:jc w:val="both"/>
      </w:pPr>
      <w:r>
        <w:tab/>
        <w:t xml:space="preserve">III Za stečajnog upravitelja imenuje se </w:t>
      </w:r>
      <w:r>
        <w:t xml:space="preserve">Dinka Trumbić, </w:t>
      </w:r>
      <w:proofErr w:type="spellStart"/>
      <w:r>
        <w:t>Lovretska</w:t>
      </w:r>
      <w:proofErr w:type="spellEnd"/>
      <w:r>
        <w:t xml:space="preserve"> 10, Split, OIB: 43468134790.</w:t>
      </w:r>
      <w:r>
        <w:t xml:space="preserve"> </w:t>
      </w:r>
    </w:p>
    <w:p w:rsidRDefault="0069304F" w:rsidP="0069304F" w:rsidR="0069304F">
      <w:pPr>
        <w:jc w:val="both"/>
        <w:rPr>
          <w:color w:val="FF0000"/>
        </w:rPr>
      </w:pP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9304F" w:rsidP="0069304F" w:rsidR="0069304F">
      <w:pPr>
        <w:jc w:val="both"/>
        <w:rPr>
          <w:szCs w:val="24"/>
        </w:rPr>
      </w:pP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TRGOVAČKO UGOSTITELJSKA ZADRUGA PETICA, </w:t>
      </w:r>
      <w:proofErr w:type="spellStart"/>
      <w:r>
        <w:t>Virje</w:t>
      </w:r>
      <w:proofErr w:type="spellEnd"/>
      <w:r>
        <w:t>, Gorička 8, OIB: 23150949908</w:t>
      </w:r>
      <w:r>
        <w:rPr>
          <w:szCs w:val="24"/>
        </w:rPr>
        <w:t>, bit će brisan iz sudskog registra.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</w:t>
      </w:r>
      <w:r>
        <w:rPr>
          <w:szCs w:val="24"/>
        </w:rPr>
        <w:t xml:space="preserve">9.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69304F" w:rsidP="0069304F" w:rsidR="0069304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9304F" w:rsidP="0069304F" w:rsidR="0069304F">
      <w:pPr>
        <w:rPr>
          <w:szCs w:val="24"/>
        </w:rPr>
      </w:pPr>
      <w:r>
        <w:rPr>
          <w:szCs w:val="24"/>
        </w:rPr>
        <w:t xml:space="preserve">     </w:t>
      </w:r>
    </w:p>
    <w:p w:rsidRDefault="0069304F" w:rsidP="0069304F" w:rsidR="0069304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69304F" w:rsidP="0069304F" w:rsidR="0069304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69304F" w:rsidP="0069304F" w:rsidR="0069304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9304F" w:rsidP="0069304F" w:rsidR="0069304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9304F" w:rsidP="0069304F" w:rsidR="0069304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  <w:r>
        <w:rPr>
          <w:szCs w:val="24"/>
        </w:rPr>
        <w:t>DNA:</w:t>
      </w:r>
    </w:p>
    <w:p w:rsidRDefault="0069304F" w:rsidP="0069304F" w:rsidR="0069304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9304F" w:rsidP="0069304F" w:rsidR="0069304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9304F" w:rsidP="0069304F" w:rsidR="006930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TRGOVAČKO UGOSTITELJSKA ZADRUGA PETICA, </w:t>
      </w:r>
      <w:proofErr w:type="spellStart"/>
      <w:r>
        <w:t>Virje</w:t>
      </w:r>
      <w:proofErr w:type="spellEnd"/>
      <w:r>
        <w:t>, Gorička 8, OIB: 23150949908</w:t>
      </w:r>
    </w:p>
    <w:p w:rsidRDefault="0069304F" w:rsidP="0069304F" w:rsidR="0069304F">
      <w:pPr>
        <w:numPr>
          <w:ilvl w:val="0"/>
          <w:numId w:val="47"/>
        </w:numPr>
        <w:rPr>
          <w:szCs w:val="24"/>
        </w:rPr>
      </w:pPr>
      <w:r>
        <w:t xml:space="preserve">Upravitelj zadruge Stipe Beljan, </w:t>
      </w:r>
      <w:proofErr w:type="spellStart"/>
      <w:r>
        <w:t>Virje</w:t>
      </w:r>
      <w:proofErr w:type="spellEnd"/>
      <w:r>
        <w:t>, Ljudevita Gaja 3</w:t>
      </w:r>
    </w:p>
    <w:p w:rsidRDefault="0069304F" w:rsidP="0069304F" w:rsidR="006930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9304F" w:rsidP="0069304F" w:rsidR="006930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69304F" w:rsidP="0069304F" w:rsidR="0069304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69304F" w:rsidP="0069304F" w:rsidR="0069304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>
      <w:pPr>
        <w:rPr>
          <w:szCs w:val="24"/>
        </w:rPr>
      </w:pPr>
    </w:p>
    <w:p w:rsidRDefault="0069304F" w:rsidP="0069304F" w:rsidR="0069304F"/>
    <w:p w:rsidRDefault="0069304F" w:rsidP="0069304F" w:rsidR="0069304F"/>
    <w:p w:rsidRDefault="0069304F" w:rsidP="0069304F" w:rsidR="0069304F"/>
    <w:p w:rsidRDefault="0069304F" w:rsidP="0069304F" w:rsidR="0069304F"/>
    <w:p w:rsidRDefault="0069304F" w:rsidP="0069304F" w:rsidR="0069304F"/>
    <w:p w:rsidRDefault="00DA0242" w:rsidP="0069304F" w:rsidR="00DA0242" w:rsidRPr="0069304F"/>
    <w:sectPr w:rsidSect="00EB0D4C" w:rsidR="00DA0242" w:rsidRPr="0069304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04F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9304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9304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St-313/2015-5</izvorni_sadrzaj>
    <derivirana_varijabla naziv="DomainObject.Oznaka_1">St-313/2015-5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 UGOSTITELJSKA ZADRUGA PETICA za trgovinu, ugostiteljstvo i usluge</izvorni_sadrzaj>
    <derivirana_varijabla naziv="DomainObject.Predmet.ProtustrankaFormated_1">  TRGOVAČKO UGOSTITELJSKA ZADRUGA PETICA za trgovinu, ugostiteljstvo i usluge</derivirana_varijabla>
  </DomainObject.Predmet.ProtustrankaFormated>
  <DomainObject.Predmet.ProtustrankaFormatedOIB>
    <izvorni_sadrzaj>  TRGOVAČKO UGOSTITELJSKA ZADRUGA PETICA za trgovinu, ugostiteljstvo i usluge, OIB 23150949908</izvorni_sadrzaj>
    <derivirana_varijabla naziv="DomainObject.Predmet.ProtustrankaFormatedOIB_1">  TRGOVAČKO UGOSTITELJSKA ZADRUGA PETICA za trgovinu, ugostiteljstvo i usluge, OIB 23150949908</derivirana_varijabla>
  </DomainObject.Predmet.ProtustrankaFormatedOIB>
  <DomainObject.Predmet.ProtustrankaFormatedWithAdress>
    <izvorni_sadrzaj> TRGOVAČKO UGOSTITELJSKA ZADRUGA PETICA za trgovinu, ugostiteljstvo i usluge, Gorička 8, 48350 Virje</izvorni_sadrzaj>
    <derivirana_varijabla naziv="DomainObject.Predmet.ProtustrankaFormatedWithAdress_1"> TRGOVAČKO UGOSTITELJSKA ZADRUGA PETICA za trgovinu, ugostiteljstvo i usluge, Gorička 8, 48350 Virje</derivirana_varijabla>
  </DomainObject.Predmet.ProtustrankaFormatedWithAdress>
  <DomainObject.Predmet.ProtustrankaFormatedWithAdressOIB>
    <izvorni_sadrzaj> TRGOVAČKO UGOSTITELJSKA ZADRUGA PETICA za trgovinu, ugostiteljstvo i usluge, OIB 23150949908, Gorička 8, 48350 Virje</izvorni_sadrzaj>
    <derivirana_varijabla naziv="DomainObject.Predmet.ProtustrankaFormatedWithAdressOIB_1"> TRGOVAČKO UGOSTITELJSKA ZADRUGA PETICA za trgovinu, ugostiteljstvo i usluge, OIB 23150949908, Gorička 8, 48350 Virje</derivirana_varijabla>
  </DomainObject.Predmet.ProtustrankaFormatedWithAdressOIB>
  <DomainObject.Predmet.ProtustrankaWithAdress>
    <izvorni_sadrzaj>TRGOVAČKO UGOSTITELJSKA ZADRUGA PETICA za trgovinu, ugostiteljstvo i usluge Gorička 8, 48350 Virje</izvorni_sadrzaj>
    <derivirana_varijabla naziv="DomainObject.Predmet.ProtustrankaWithAdress_1">TRGOVAČKO UGOSTITELJSKA ZADRUGA PETICA za trgovinu, ugostiteljstvo i usluge Gorička 8, 48350 Virje</derivirana_varijabla>
  </DomainObject.Predmet.ProtustrankaWithAdress>
  <DomainObject.Predmet.ProtustrankaWithAdressOIB>
    <izvorni_sadrzaj>TRGOVAČKO UGOSTITELJSKA ZADRUGA PETICA za trgovinu, ugostiteljstvo i usluge, OIB 23150949908, Gorička 8, 48350 Virje</izvorni_sadrzaj>
    <derivirana_varijabla naziv="DomainObject.Predmet.ProtustrankaWithAdressOIB_1">TRGOVAČKO UGOSTITELJSKA ZADRUGA PETICA za trgovinu, ugostiteljstvo i usluge, OIB 23150949908, Gorička 8, 48350 Virje</derivirana_varijabla>
  </DomainObject.Predmet.ProtustrankaWithAdressOIB>
  <DomainObject.Predmet.ProtustrankaNazivFormated>
    <izvorni_sadrzaj>TRGOVAČKO UGOSTITELJSKA ZADRUGA PETICA za trgovinu, ugostiteljstvo i usluge</izvorni_sadrzaj>
    <derivirana_varijabla naziv="DomainObject.Predmet.ProtustrankaNazivFormated_1">TRGOVAČKO UGOSTITELJSKA ZADRUGA PETICA za trgovinu, ugostiteljstvo i usluge</derivirana_varijabla>
  </DomainObject.Predmet.ProtustrankaNazivFormated>
  <DomainObject.Predmet.ProtustrankaNazivFormatedOIB>
    <izvorni_sadrzaj>TRGOVAČKO UGOSTITELJSKA ZADRUGA PETICA za trgovinu, ugostiteljstvo i usluge, OIB 23150949908</izvorni_sadrzaj>
    <derivirana_varijabla naziv="DomainObject.Predmet.ProtustrankaNazivFormatedOIB_1">TRGOVAČKO UGOSTITELJSKA ZADRUGA PETICA za trgovinu, ugostiteljstvo i usluge, OIB 23150949908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118285.52</izvorni_sadrzaj>
    <derivirana_varijabla naziv="DomainObject.Predmet.TrenutnaVrijednost_1">118285.52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TRGOVAČKO UGOSTITELJSKA ZADRUGA PETICA za trgovinu, ugostiteljstvo i usluge</item>
    </izvorni_sadrzaj>
    <derivirana_varijabla naziv="DomainObject.Predmet.ProtuStrankaListFormated_1">
      <item>TRGOVAČKO UGOSTITELJSKA ZADRUGA PETICA za trgovinu, ugostiteljstvo i usluge</item>
    </derivirana_varijabla>
  </DomainObject.Predmet.ProtuStrankaListFormated>
  <DomainObject.Predmet.ProtuStrankaListFormatedOIB>
    <izvorni_sadrzaj>
      <item>TRGOVAČKO UGOSTITELJSKA ZADRUGA PETICA za trgovinu, ugostiteljstvo i usluge, OIB 23150949908</item>
    </izvorni_sadrzaj>
    <derivirana_varijabla naziv="DomainObject.Predmet.ProtuStrankaListFormatedOIB_1">
      <item>TRGOVAČKO UGOSTITELJSKA ZADRUGA PETICA za trgovinu, ugostiteljstvo i usluge, OIB 23150949908</item>
    </derivirana_varijabla>
  </DomainObject.Predmet.ProtuStrankaListFormatedOIB>
  <DomainObject.Predmet.ProtuStrankaListFormatedWithAdress>
    <izvorni_sadrzaj>
      <item>TRGOVAČKO UGOSTITELJSKA ZADRUGA PETICA za trgovinu, ugostiteljstvo i usluge, Gorička 8, 48350 Virje</item>
    </izvorni_sadrzaj>
    <derivirana_varijabla naziv="DomainObject.Predmet.ProtuStrankaListFormatedWithAdress_1">
      <item>TRGOVAČKO UGOSTITELJSKA ZADRUGA PETICA za trgovinu, ugostiteljstvo i usluge, Gorička 8, 48350 Virje</item>
    </derivirana_varijabla>
  </DomainObject.Predmet.ProtuStrankaListFormatedWithAdress>
  <DomainObject.Predmet.ProtuStrankaListFormatedWithAdressOIB>
    <izvorni_sadrzaj>
      <item>TRGOVAČKO UGOSTITELJSKA ZADRUGA PETICA za trgovinu, ugostiteljstvo i usluge, OIB 23150949908, Gorička 8, 48350 Virje</item>
    </izvorni_sadrzaj>
    <derivirana_varijabla naziv="DomainObject.Predmet.ProtuStrankaListFormatedWithAdressOIB_1">
      <item>TRGOVAČKO UGOSTITELJSKA ZADRUGA PETICA za trgovinu, ugostiteljstvo i usluge, OIB 23150949908, Gorička 8, 48350 Virje</item>
    </derivirana_varijabla>
  </DomainObject.Predmet.ProtuStrankaListFormatedWithAdressOIB>
  <DomainObject.Predmet.ProtuStrankaListNazivFormated>
    <izvorni_sadrzaj>
      <item>TRGOVAČKO UGOSTITELJSKA ZADRUGA PETICA za trgovinu, ugostiteljstvo i usluge</item>
    </izvorni_sadrzaj>
    <derivirana_varijabla naziv="DomainObject.Predmet.ProtuStrankaListNazivFormated_1">
      <item>TRGOVAČKO UGOSTITELJSKA ZADRUGA PETICA za trgovinu, ugostiteljstvo i usluge</item>
    </derivirana_varijabla>
  </DomainObject.Predmet.ProtuStrankaListNazivFormated>
  <DomainObject.Predmet.ProtuStrankaListNazivFormatedOIB>
    <izvorni_sadrzaj>
      <item>TRGOVAČKO UGOSTITELJSKA ZADRUGA PETICA za trgovinu, ugostiteljstvo i usluge, OIB 23150949908</item>
    </izvorni_sadrzaj>
    <derivirana_varijabla naziv="DomainObject.Predmet.ProtuStrankaListNazivFormatedOIB_1">
      <item>TRGOVAČKO UGOSTITELJSKA ZADRUGA PETICA za trgovinu, ugostiteljstvo i usluge, OIB 23150949908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Stipe Beljan</item>
    </izvorni_sadrzaj>
    <derivirana_varijabla naziv="DomainObject.Predmet.OstaliListFormated_1">
      <item>Sudski registar, Trgovački sud u Varaždinu</item>
      <item>E-oglasna ploča ovog suda</item>
      <item>Stipe Beljan</item>
    </derivirana_varijabla>
  </DomainObject.Predmet.OstaliListFormated>
  <DomainObject.Predmet.OstaliListFormatedOIB>
    <izvorni_sadrzaj>
      <item>Sudski registar, Trgovački sud u Varaždinu</item>
      <item>E-oglasna ploča ovog suda</item>
      <item>Stipe Beljan, OIB 82169180159</item>
    </izvorni_sadrzaj>
    <derivirana_varijabla naziv="DomainObject.Predmet.OstaliListFormatedOIB_1">
      <item>Sudski registar, Trgovački sud u Varaždinu</item>
      <item>E-oglasna ploča ovog suda</item>
      <item>Stipe Beljan, OIB 82169180159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Stipe Beljan, Gajeva 3, 48350 Virje</item>
    </izvorni_sadrzaj>
    <derivirana_varijabla naziv="DomainObject.Predmet.OstaliListFormatedWithAdress_1">
      <item>Sudski registar, Trgovački sud u Varaždinu</item>
      <item>E-oglasna ploča ovog suda</item>
      <item>Stipe Beljan, Gajeva 3, 48350 Virje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Stipe Beljan, OIB 82169180159, Gajeva 3, 48350 Virje</item>
    </izvorni_sadrzaj>
    <derivirana_varijabla naziv="DomainObject.Predmet.OstaliListFormatedWithAdressOIB_1">
      <item>Sudski registar, Trgovački sud u Varaždinu</item>
      <item>E-oglasna ploča ovog suda</item>
      <item>Stipe Beljan, OIB 82169180159, Gajeva 3, 48350 Virje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Stipe Beljan</item>
    </izvorni_sadrzaj>
    <derivirana_varijabla naziv="DomainObject.Predmet.OstaliListNazivFormated_1">
      <item>Sudski registar, Trgovački sud u Varaždinu</item>
      <item>E-oglasna ploča ovog suda</item>
      <item>Stipe Beljan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Stipe Beljan, OIB 82169180159</item>
    </izvorni_sadrzaj>
    <derivirana_varijabla naziv="DomainObject.Predmet.OstaliListNazivFormatedOIB_1">
      <item>Sudski registar, Trgovački sud u Varaždinu</item>
      <item>E-oglasna ploča ovog suda</item>
      <item>Stipe Beljan, OIB 82169180159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St-313/2015-5</izvorni_sadrzaj>
    <derivirana_varijabla naziv="DomainObject.PoslovniBrojDokumenta_1">St-313/2015-5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TRGOVAČKO UGOSTITELJSKA ZADRUGA PETICA za trgovinu, ugostiteljstvo i usluge</izvorni_sadrzaj>
    <derivirana_varijabla naziv="DomainObject.Predmet.ProtustrankaIDrugi_1">TRGOVAČKO UGOSTITELJSKA ZADRUGA PETICA za trgovinu, ugostiteljstvo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TRGOVAČKO UGOSTITELJSKA ZADRUGA PETICA za trgovinu, ugostiteljstvo i usluge, OIB 23150949908, Gorička 8, 48350 Virje</izvorni_sadrzaj>
    <derivirana_varijabla naziv="DomainObject.Predmet.ProtustrankaIDrugiAdressOIB_1">TRGOVAČKO UGOSTITELJSKA ZADRUGA PETICA za trgovinu, ugostiteljstvo i usluge, OIB 23150949908, Gorička 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TRGOVAČKO UGOSTITELJSKA ZADRUGA PETICA za trgovinu, ugostiteljstvo i usluge</item>
      <item>Sudski registar, Trgovački sud u Varaždinu</item>
      <item>E-oglasna ploča ovog suda</item>
      <item>Stipe Beljan</item>
    </izvorni_sadrzaj>
    <derivirana_varijabla naziv="DomainObject.Predmet.SudioniciListNaziv_1">
      <item>Financijska agencija, Regionalni centar Zagreb, Podružnica Varaždin</item>
      <item>TRGOVAČKO UGOSTITELJSKA ZADRUGA PETICA za trgovinu, ugostiteljstvo i usluge</item>
      <item>Sudski registar, Trgovački sud u Varaždinu</item>
      <item>E-oglasna ploča ovog suda</item>
      <item>Stipe Beljan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TRGOVAČKO UGOSTITELJSKA ZADRUGA PETICA za trgovinu, ugostiteljstvo i usluge, OIB 23150949908, Gorička 8,48350 Virje</item>
      <item>Sudski registar, Trgovački sud u Varaždinu</item>
      <item>E-oglasna ploča ovog suda</item>
      <item>Stipe Beljan, OIB 82169180159, Gajeva 3,48350 Virje</item>
    </izvorni_sadrzaj>
    <derivirana_varijabla naziv="DomainObject.Predmet.SudioniciListAdressOIB_1">
      <item>Financijska agencija, Regionalni centar Zagreb, Podružnica Varaždin, A. Cesarca 2,42000 Varaždin</item>
      <item>TRGOVAČKO UGOSTITELJSKA ZADRUGA PETICA za trgovinu, ugostiteljstvo i usluge, OIB 23150949908, Gorička 8,48350 Virje</item>
      <item>Sudski registar, Trgovački sud u Varaždinu</item>
      <item>E-oglasna ploča ovog suda</item>
      <item>Stipe Beljan, OIB 82169180159, Gajeva 3,48350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F51C7-C04B-4DB0-95D8-3CCCD36B5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2785</properties:Characters>
  <properties:Lines>92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2016-03-04T08:19:00Z</cp:lastPrinted>
  <dcterms:modified xmlns:xsi="http://www.w3.org/2001/XMLSchema-instance" xsi:type="dcterms:W3CDTF">2016-03-04T08:19:00Z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