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191c" w14:paraId="bce191c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D4478E">
        <w:rPr>
          <w:rFonts w:hAnsi="Times New Roman" w:ascii="Times New Roman"/>
          <w:color w:val="auto"/>
          <w:sz w:val="24"/>
          <w:szCs w:val="24"/>
          <w:lang w:val="pl-PL"/>
        </w:rPr>
        <w:t>2995/16-12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C312B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C312BC" w:rsidRPr="00C312BC">
        <w:rPr>
          <w:rFonts w:hAnsi="Times New Roman" w:ascii="Times New Roman"/>
          <w:color w:val="auto"/>
          <w:sz w:val="24"/>
          <w:szCs w:val="24"/>
        </w:rPr>
        <w:t>MUGI T. M. j. d. o. o., Zagreb, D.</w:t>
      </w:r>
      <w:r w:rsidR="00C312BC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312BC" w:rsidRPr="00C312BC">
        <w:rPr>
          <w:rFonts w:hAnsi="Times New Roman" w:ascii="Times New Roman"/>
          <w:color w:val="auto"/>
          <w:sz w:val="24"/>
          <w:szCs w:val="24"/>
        </w:rPr>
        <w:t>Cesarića 3, OIB 52950155053</w:t>
      </w:r>
      <w:r w:rsidR="00A02F6D" w:rsidRPr="00C312BC">
        <w:rPr>
          <w:rFonts w:hAnsi="Times New Roman" w:ascii="Times New Roman"/>
          <w:color w:val="auto"/>
          <w:sz w:val="24"/>
          <w:szCs w:val="24"/>
        </w:rPr>
        <w:t>, 18</w:t>
      </w:r>
      <w:r w:rsidR="003970D8" w:rsidRPr="00C312BC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C312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C312BC" w:rsidRPr="00C312BC">
        <w:rPr>
          <w:rFonts w:hAnsi="Times New Roman" w:ascii="Times New Roman"/>
          <w:color w:val="auto"/>
          <w:sz w:val="24"/>
          <w:szCs w:val="24"/>
        </w:rPr>
        <w:t>MUGI T. M. j. d. o. o., Zagreb, D.</w:t>
      </w:r>
      <w:r w:rsidR="00C312BC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312BC" w:rsidRPr="00C312BC">
        <w:rPr>
          <w:rFonts w:hAnsi="Times New Roman" w:ascii="Times New Roman"/>
          <w:color w:val="auto"/>
          <w:sz w:val="24"/>
          <w:szCs w:val="24"/>
        </w:rPr>
        <w:t>Cesarića 3, OIB 52950155053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C312BC">
        <w:rPr>
          <w:rFonts w:hAnsi="Times New Roman" w:ascii="Times New Roman"/>
          <w:color w:val="auto"/>
          <w:sz w:val="24"/>
          <w:szCs w:val="24"/>
        </w:rPr>
        <w:t xml:space="preserve">Milan Bariša Obradović, Sveta Nedelja, Srebrnjak 20b, OIB </w:t>
      </w:r>
      <w:r w:rsidR="00B02FF6">
        <w:rPr>
          <w:rFonts w:hAnsi="Times New Roman" w:ascii="Times New Roman"/>
          <w:color w:val="auto"/>
          <w:sz w:val="24"/>
          <w:szCs w:val="24"/>
        </w:rPr>
        <w:t>45619494339.</w:t>
      </w:r>
    </w:p>
    <w:p w:rsidRDefault="00E2213A" w:rsidP="00AD6F38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C312BC" w:rsidRPr="00C312BC">
        <w:rPr>
          <w:rFonts w:hAnsi="Times New Roman" w:ascii="Times New Roman"/>
          <w:color w:val="auto"/>
          <w:sz w:val="24"/>
          <w:szCs w:val="24"/>
        </w:rPr>
        <w:t>MUGI T. M. j. d. o. o., Zagreb, D. Cesarića 3, OIB 52950155053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02FF6" w:rsidP="00B02FF6" w:rsidR="00B02FF6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25. ožujka 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>
        <w:rPr>
          <w:rFonts w:hAnsi="Times New Roman" w:ascii="Times New Roman"/>
          <w:color w:val="auto"/>
          <w:sz w:val="24"/>
          <w:szCs w:val="24"/>
        </w:rPr>
        <w:t>Zagreb, Trg svibanjskih žrtava 1995. 1.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B02FF6" w:rsidP="00B02FF6" w:rsidR="00B02FF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628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28.352,76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B02FF6" w:rsidP="00B02FF6" w:rsidR="00B02FF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B02FF6" w:rsidP="00B02FF6" w:rsidR="00B02FF6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B02FF6" w:rsidP="00B02FF6" w:rsidR="00B02FF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St-2995/16</w:t>
      </w:r>
      <w:r w:rsidR="00F37147">
        <w:rPr>
          <w:rFonts w:hAnsi="Times New Roman" w:ascii="Times New Roman"/>
          <w:color w:val="auto"/>
          <w:sz w:val="24"/>
          <w:szCs w:val="24"/>
          <w:lang w:val="hr-HR"/>
        </w:rPr>
        <w:t>-6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11</w:t>
      </w:r>
      <w:r w:rsidR="00F37147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BF1DE4" w:rsidR="00BF1DE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F1DE4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BF1DE4">
        <w:rPr>
          <w:rFonts w:hAnsi="Times New Roman" w:ascii="Times New Roman"/>
          <w:color w:val="auto"/>
          <w:sz w:val="24"/>
          <w:szCs w:val="24"/>
          <w:lang w:val="hr-HR"/>
        </w:rPr>
        <w:t>održanom 8. ožujka 2017</w:t>
      </w:r>
      <w:r w:rsidR="00BF1DE4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BF1DE4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BF1DE4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BF1DE4" w:rsidP="00BF1DE4" w:rsidR="00BF1D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15. 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a neprekidno blokiran 1068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29.533,89 kn.</w:t>
      </w:r>
    </w:p>
    <w:p w:rsidRDefault="00E2213A" w:rsidP="00BF1DE4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D71425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D7142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71425" w:rsidP="00AB7A2F" w:rsidR="00D71425" w:rsidRPr="00D7142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71425" w:rsidP="00995CE9" w:rsidR="00D71425" w:rsidRPr="00D7142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42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7142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71425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BF1DE4">
      <w:rPr>
        <w:rFonts w:hAnsi="Times New Roman" w:ascii="Times New Roman"/>
        <w:color w:val="auto"/>
        <w:sz w:val="24"/>
        <w:szCs w:val="24"/>
      </w:rPr>
      <w:t>2995</w:t>
    </w:r>
    <w:r w:rsidR="00186E55" w:rsidRPr="00186E55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0E71DB"/>
    <w:rsid w:val="00101496"/>
    <w:rsid w:val="00102EBB"/>
    <w:rsid w:val="00114082"/>
    <w:rsid w:val="001218D5"/>
    <w:rsid w:val="00186E55"/>
    <w:rsid w:val="001E5A2C"/>
    <w:rsid w:val="002256D8"/>
    <w:rsid w:val="00266C0E"/>
    <w:rsid w:val="002C62C4"/>
    <w:rsid w:val="002C7956"/>
    <w:rsid w:val="002E299E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378C7"/>
    <w:rsid w:val="00B40502"/>
    <w:rsid w:val="00B67AEC"/>
    <w:rsid w:val="00BC3D02"/>
    <w:rsid w:val="00BC5661"/>
    <w:rsid w:val="00BC5DBF"/>
    <w:rsid w:val="00BE39D2"/>
    <w:rsid w:val="00BF1DE4"/>
    <w:rsid w:val="00C11A6A"/>
    <w:rsid w:val="00C312BC"/>
    <w:rsid w:val="00C763EC"/>
    <w:rsid w:val="00CA1251"/>
    <w:rsid w:val="00CB6D06"/>
    <w:rsid w:val="00CD0A15"/>
    <w:rsid w:val="00D0402C"/>
    <w:rsid w:val="00D16393"/>
    <w:rsid w:val="00D27911"/>
    <w:rsid w:val="00D4478E"/>
    <w:rsid w:val="00D579C8"/>
    <w:rsid w:val="00D71425"/>
    <w:rsid w:val="00D72B53"/>
    <w:rsid w:val="00D85964"/>
    <w:rsid w:val="00D929C0"/>
    <w:rsid w:val="00D957A5"/>
    <w:rsid w:val="00DA14DE"/>
    <w:rsid w:val="00E11F9B"/>
    <w:rsid w:val="00E2213A"/>
    <w:rsid w:val="00EB45A0"/>
    <w:rsid w:val="00EC515F"/>
    <w:rsid w:val="00F37147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1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42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42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42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42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1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42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42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42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42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St-2995/2016</izvorni_sadrzaj>
    <derivirana_varijabla naziv="DomainObject.Predmet.OznakaBroj_1">St-2995/2016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MUGI T.M. jednostavno društvo s ograničenom odgovornošću za trgovinu i usluge zastupanog po punomoćniku Tomica Moguljak</izvorni_sadrzaj>
    <derivirana_varijabla naziv="DomainObject.Predmet.ProtustrankaFormated_1">  MUGI T.M. jednostavno društvo s ograničenom odgovornošću za trgovinu i usluge zastupanog po punomoćniku Tomica Moguljak</derivirana_varijabla>
  </DomainObject.Predmet.ProtustrankaFormated>
  <DomainObject.Predmet.ProtustrankaFormatedOIB>
    <izvorni_sadrzaj>  MUGI T.M. jednostavno društvo s ograničenom odgovornošću za trgovinu i usluge, OIB 52950155053 zastupanog po punomoćniku Tomica Moguljak</izvorni_sadrzaj>
    <derivirana_varijabla naziv="DomainObject.Predmet.ProtustrankaFormatedOIB_1">  MUGI T.M. jednostavno društvo s ograničenom odgovornošću za trgovinu i usluge, OIB 52950155053 zastupanog po punomoćniku Tomica Moguljak</derivirana_varijabla>
  </DomainObject.Predmet.ProtustrankaFormatedOIB>
  <DomainObject.Predmet.ProtustrankaFormatedWithAdress>
    <izvorni_sadrzaj> MUGI T.M. jednostavno društvo s ograničenom odgovornošću za trgovinu i usluge, D. Cesarića 3, 10000 Zagreb zastupanog po punomoćniku Tomica Moguljak</izvorni_sadrzaj>
    <derivirana_varijabla naziv="DomainObject.Predmet.ProtustrankaFormatedWithAdress_1"> MUGI T.M. jednostavno društvo s ograničenom odgovornošću za trgovinu i usluge, D. Cesarića 3, 10000 Zagreb zastupanog po punomoćniku Tomica Moguljak</derivirana_varijabla>
  </DomainObject.Predmet.ProtustrankaFormatedWithAdress>
  <DomainObject.Predmet.ProtustrankaFormatedWithAdressOIB>
    <izvorni_sadrzaj> MUGI T.M. jednostavno društvo s ograničenom odgovornošću za trgovinu i usluge, OIB 52950155053, D. Cesarića 3, 10000 Zagreb zastupanog po punomoćniku Tomica Moguljak</izvorni_sadrzaj>
    <derivirana_varijabla naziv="DomainObject.Predmet.ProtustrankaFormatedWithAdressOIB_1"> MUGI T.M. jednostavno društvo s ograničenom odgovornošću za trgovinu i usluge, OIB 52950155053, D. Cesarića 3, 10000 Zagreb zastupanog po punomoćniku Tomica Moguljak</derivirana_varijabla>
  </DomainObject.Predmet.ProtustrankaFormatedWithAdressOIB>
  <DomainObject.Predmet.ProtustrankaWithAdress>
    <izvorni_sadrzaj>MUGI T.M. jednostavno društvo s ograničenom odgovornošću za trgovinu i usluge D. Cesarića 3, 10000 Zagreb</izvorni_sadrzaj>
    <derivirana_varijabla naziv="DomainObject.Predmet.ProtustrankaWithAdress_1">MUGI T.M. jednostavno društvo s ograničenom odgovornošću za trgovinu i usluge D. Cesarića 3, 10000 Zagreb</derivirana_varijabla>
  </DomainObject.Predmet.ProtustrankaWithAdress>
  <DomainObject.Predmet.ProtustrankaWithAdressOIB>
    <izvorni_sadrzaj>MUGI T.M. jednostavno društvo s ograničenom odgovornošću za trgovinu i usluge, OIB 52950155053, D. Cesarića 3, 10000 Zagreb</izvorni_sadrzaj>
    <derivirana_varijabla naziv="DomainObject.Predmet.ProtustrankaWithAdressOIB_1">MUGI T.M. jednostavno društvo s ograničenom odgovornošću za trgovinu i usluge, OIB 52950155053, D. Cesarića 3, 10000 Zagreb</derivirana_varijabla>
  </DomainObject.Predmet.ProtustrankaWithAdressOIB>
  <DomainObject.Predmet.ProtustrankaNazivFormated>
    <izvorni_sadrzaj>MUGI T.M. jednostavno društvo s ograničenom odgovornošću za trgovinu i usluge</izvorni_sadrzaj>
    <derivirana_varijabla naziv="DomainObject.Predmet.ProtustrankaNazivFormated_1">MUGI T.M. jednostavno društvo s ograničenom odgovornošću za trgovinu i usluge</derivirana_varijabla>
  </DomainObject.Predmet.ProtustrankaNazivFormated>
  <DomainObject.Predmet.ProtustrankaNazivFormatedOIB>
    <izvorni_sadrzaj>MUGI T.M. jednostavno društvo s ograničenom odgovornošću za trgovinu i usluge, OIB 52950155053</izvorni_sadrzaj>
    <derivirana_varijabla naziv="DomainObject.Predmet.ProtustrankaNazivFormatedOIB_1">MUGI T.M. jednostavno društvo s ograničenom odgovornošću za trgovinu i usluge, OIB 52950155053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Tomica Moguljak; vjerovnici</izvorni_sadrzaj>
    <derivirana_varijabla naziv="DomainObject.Predmet.StrankaFormated_1">  FINA Regionalni centar Zagreb; Tomica Moguljak; vjerovnici</derivirana_varijabla>
  </DomainObject.Predmet.StrankaFormated>
  <DomainObject.Predmet.StrankaFormatedOIB>
    <izvorni_sadrzaj>  FINA Regionalni centar Zagreb, OIB 85821130368; Tomica Moguljak, OIB 81140253362; vjerovnici</izvorni_sadrzaj>
    <derivirana_varijabla naziv="DomainObject.Predmet.StrankaFormatedOIB_1">  FINA Regionalni centar Zagreb, OIB 85821130368; Tomica Moguljak, OIB 81140253362; vjerovnici</derivirana_varijabla>
  </DomainObject.Predmet.StrankaFormatedOIB>
  <DomainObject.Predmet.StrankaFormatedWithAdress>
    <izvorni_sadrzaj> FINA Regionalni centar Zagreb, Trg svibanjskih žrtava 1995. br. 1, 10000 Zagreb; Tomica Moguljak, Dobriše Cesarića 3, 10000 Zagreb; vjerovnici</izvorni_sadrzaj>
    <derivirana_varijabla naziv="DomainObject.Predmet.StrankaFormatedWithAdress_1"> FINA Regionalni centar Zagreb, Trg svibanjskih žrtava 1995. br. 1, 10000 Zagreb; Tomica Moguljak, Dobriše Cesarića 3, 10000 Zagreb; vjerovnici</derivirana_varijabla>
  </DomainObject.Predmet.StrankaFormatedWithAdress>
  <DomainObject.Predmet.StrankaFormatedWithAdressOIB>
    <izvorni_sadrzaj> FINA Regionalni centar Zagreb, OIB 85821130368, Trg svibanjskih žrtava 1995. br. 1, 10000 Zagreb; Tomica Moguljak, OIB 81140253362, Dobriše Cesarića 3, 10000 Zagreb; vjerovnici</izvorni_sadrzaj>
    <derivirana_varijabla naziv="DomainObject.Predmet.StrankaFormatedWithAdressOIB_1"> FINA Regionalni centar Zagreb, OIB 85821130368, Trg svibanjskih žrtava 1995. br. 1, 10000 Zagreb; Tomica Moguljak, OIB 81140253362, Dobriše Cesarića 3, 10000 Zagreb; vjerovnici</derivirana_varijabla>
  </DomainObject.Predmet.StrankaFormatedWithAdressOIB>
  <DomainObject.Predmet.StrankaWithAdress>
    <izvorni_sadrzaj>FINA Regionalni centar Zagreb Trg svibanjskih žrtava 1995. br. 1,10000 Zagreb,Tomica Moguljak Dobriše Cesarića 3,10000 Zagreb,vjerovnici </izvorni_sadrzaj>
    <derivirana_varijabla naziv="DomainObject.Predmet.StrankaWithAdress_1">FINA Regionalni centar Zagreb Trg svibanjskih žrtava 1995. br. 1,10000 Zagreb,Tomica Moguljak Dobriše Cesarića 3,10000 Zagreb,vjerovnici </derivirana_varijabla>
  </DomainObject.Predmet.StrankaWithAdress>
  <DomainObject.Predmet.StrankaWithAdressOIB>
    <izvorni_sadrzaj>FINA Regionalni centar Zagreb, OIB 85821130368, Trg svibanjskih žrtava 1995. br. 1,10000 Zagreb,Tomica Moguljak, OIB 81140253362, Dobriše Cesarića 3,10000 Zagreb,vjerovnici</izvorni_sadrzaj>
    <derivirana_varijabla naziv="DomainObject.Predmet.StrankaWithAdressOIB_1">FINA Regionalni centar Zagreb, OIB 85821130368, Trg svibanjskih žrtava 1995. br. 1,10000 Zagreb,Tomica Moguljak, OIB 81140253362, Dobriše Cesarića 3,10000 Zagreb,vjerovnici</derivirana_varijabla>
  </DomainObject.Predmet.StrankaWithAdressOIB>
  <DomainObject.Predmet.StrankaNazivFormated>
    <izvorni_sadrzaj>FINA Regionalni centar Zagreb,Tomica Moguljak,vjerovnici</izvorni_sadrzaj>
    <derivirana_varijabla naziv="DomainObject.Predmet.StrankaNazivFormated_1">FINA Regionalni centar Zagreb,Tomica Moguljak,vjerovnici</derivirana_varijabla>
  </DomainObject.Predmet.StrankaNazivFormated>
  <DomainObject.Predmet.StrankaNazivFormatedOIB>
    <izvorni_sadrzaj>FINA Regionalni centar Zagreb, OIB 85821130368,Tomica Moguljak, OIB 81140253362,vjerovnici</izvorni_sadrzaj>
    <derivirana_varijabla naziv="DomainObject.Predmet.StrankaNazivFormatedOIB_1">FINA Regionalni centar Zagreb, OIB 85821130368,Tomica Moguljak, OIB 81140253362,vjerovnici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Tomica Moguljak</item>
      <item>vjerovnici</item>
    </izvorni_sadrzaj>
    <derivirana_varijabla naziv="DomainObject.Predmet.StrankaListFormated_1">
      <item>FINA Regionalni centar Zagreb</item>
      <item>Tomica Moguljak</item>
      <item>vjerovnici</item>
    </derivirana_varijabla>
  </DomainObject.Predmet.StrankaListFormated>
  <DomainObject.Predmet.StrankaListFormatedOIB>
    <izvorni_sadrzaj>
      <item>FINA Regionalni centar Zagreb, OIB 85821130368</item>
      <item>Tomica Moguljak, OIB 81140253362</item>
      <item>vjerovnici</item>
    </izvorni_sadrzaj>
    <derivirana_varijabla naziv="DomainObject.Predmet.StrankaListFormatedOIB_1">
      <item>FINA Regionalni centar Zagreb, OIB 85821130368</item>
      <item>Tomica Moguljak, OIB 81140253362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Tomica Moguljak, Dobriše Cesarića 3, 10000 Zagreb</item>
      <item>vjerovnici</item>
    </izvorni_sadrzaj>
    <derivirana_varijabla naziv="DomainObject.Predmet.StrankaListFormatedWithAdress_1">
      <item>FINA Regionalni centar Zagreb, Trg svibanjskih žrtava 1995. br. 1, 10000 Zagreb</item>
      <item>Tomica Moguljak, Dobriše Cesarića 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Tomica Moguljak, OIB 81140253362, Dobriše Cesarića 3,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Tomica Moguljak, OIB 81140253362, Dobriše Cesarića 3, 10000 Zagreb</item>
      <item>vjerovnici</item>
    </derivirana_varijabla>
  </DomainObject.Predmet.StrankaListFormatedWithAdressOIB>
  <DomainObject.Predmet.StrankaListNazivFormated>
    <izvorni_sadrzaj>
      <item>FINA Regionalni centar Zagreb</item>
      <item>Tomica Moguljak</item>
      <item>vjerovnici</item>
    </izvorni_sadrzaj>
    <derivirana_varijabla naziv="DomainObject.Predmet.StrankaListNazivFormated_1">
      <item>FINA Regionalni centar Zagreb</item>
      <item>Tomica Moguljak</item>
      <item>vjerovnici</item>
    </derivirana_varijabla>
  </DomainObject.Predmet.StrankaListNazivFormated>
  <DomainObject.Predmet.StrankaListNazivFormatedOIB>
    <izvorni_sadrzaj>
      <item>FINA Regionalni centar Zagreb, OIB 85821130368</item>
      <item>Tomica Moguljak, OIB 81140253362</item>
      <item>vjerovnici</item>
    </izvorni_sadrzaj>
    <derivirana_varijabla naziv="DomainObject.Predmet.StrankaListNazivFormatedOIB_1">
      <item>FINA Regionalni centar Zagreb, OIB 85821130368</item>
      <item>Tomica Moguljak, OIB 81140253362</item>
      <item>vjerovnici</item>
    </derivirana_varijabla>
  </DomainObject.Predmet.StrankaListNazivFormatedOIB>
  <DomainObject.Predmet.ProtuStrankaListFormated>
    <izvorni_sadrzaj>
      <item>MUGI T.M. jednostavno društvo s ograničenom odgovornošću za trgovinu i usluge zastupanog po punomoćniku Tomica Moguljak</item>
    </izvorni_sadrzaj>
    <derivirana_varijabla naziv="DomainObject.Predmet.ProtuStrankaListFormated_1">
      <item>MUGI T.M. jednostavno društvo s ograničenom odgovornošću za trgovinu i usluge zastupanog po punomoćniku Tomica Moguljak</item>
    </derivirana_varijabla>
  </DomainObject.Predmet.ProtuStrankaListFormated>
  <DomainObject.Predmet.ProtuStrankaListFormatedOIB>
    <izvorni_sadrzaj>
      <item>MUGI T.M. jednostavno društvo s ograničenom odgovornošću za trgovinu i usluge, OIB 52950155053 zastupanog po punomoćniku Tomica Moguljak</item>
    </izvorni_sadrzaj>
    <derivirana_varijabla naziv="DomainObject.Predmet.ProtuStrankaListFormatedOIB_1">
      <item>MUGI T.M. jednostavno društvo s ograničenom odgovornošću za trgovinu i usluge, OIB 52950155053 zastupanog po punomoćniku Tomica Moguljak</item>
    </derivirana_varijabla>
  </DomainObject.Predmet.ProtuStrankaListFormatedOIB>
  <DomainObject.Predmet.ProtuStrankaListFormatedWithAdress>
    <izvorni_sadrzaj>
      <item>MUGI T.M. jednostavno društvo s ograničenom odgovornošću za trgovinu i usluge, D. Cesarića 3, 10000 Zagreb zastupanog po punomoćniku Tomica Moguljak</item>
    </izvorni_sadrzaj>
    <derivirana_varijabla naziv="DomainObject.Predmet.ProtuStrankaListFormatedWithAdress_1">
      <item>MUGI T.M. jednostavno društvo s ograničenom odgovornošću za trgovinu i usluge, D. Cesarića 3, 10000 Zagreb zastupanog po punomoćniku Tomica Moguljak</item>
    </derivirana_varijabla>
  </DomainObject.Predmet.ProtuStrankaListFormatedWithAdress>
  <DomainObject.Predmet.ProtuStrankaListFormatedWithAdressOIB>
    <izvorni_sadrzaj>
      <item>MUGI T.M. jednostavno društvo s ograničenom odgovornošću za trgovinu i usluge, OIB 52950155053, D. Cesarića 3, 10000 Zagreb zastupanog po punomoćniku Tomica Moguljak</item>
    </izvorni_sadrzaj>
    <derivirana_varijabla naziv="DomainObject.Predmet.ProtuStrankaListFormatedWithAdressOIB_1">
      <item>MUGI T.M. jednostavno društvo s ograničenom odgovornošću za trgovinu i usluge, OIB 52950155053, D. Cesarića 3, 10000 Zagreb zastupanog po punomoćniku Tomica Moguljak</item>
    </derivirana_varijabla>
  </DomainObject.Predmet.ProtuStrankaListFormatedWithAdressOIB>
  <DomainObject.Predmet.ProtuStrankaListNazivFormated>
    <izvorni_sadrzaj>
      <item>MUGI T.M. jednostavno društvo s ograničenom odgovornošću za trgovinu i usluge</item>
    </izvorni_sadrzaj>
    <derivirana_varijabla naziv="DomainObject.Predmet.ProtuStrankaListNazivFormated_1">
      <item>MUGI T.M. jednostavno društvo s ograničenom odgovornošću za trgovinu i usluge</item>
    </derivirana_varijabla>
  </DomainObject.Predmet.ProtuStrankaListNazivFormated>
  <DomainObject.Predmet.ProtuStrankaListNazivFormatedOIB>
    <izvorni_sadrzaj>
      <item>MUGI T.M. jednostavno društvo s ograničenom odgovornošću za trgovinu i usluge, OIB 52950155053</item>
    </izvorni_sadrzaj>
    <derivirana_varijabla naziv="DomainObject.Predmet.ProtuStrankaListNazivFormatedOIB_1">
      <item>MUGI T.M. jednostavno društvo s ograničenom odgovornošću za trgovinu i usluge, OIB 52950155053</item>
    </derivirana_varijabla>
  </DomainObject.Predmet.ProtuStrankaListNazivFormatedOIB>
  <DomainObject.Predmet.OstaliListFormated>
    <izvorni_sadrzaj>
      <item>Tomica Moguljak punomoćnik sudionika u postupku MUGI T.M. jednostavno društvo s ograničenom odgovornošću za trgovinu i usluge</item>
      <item>Milan Bariša Obradović</item>
    </izvorni_sadrzaj>
    <derivirana_varijabla naziv="DomainObject.Predmet.OstaliListFormated_1">
      <item>Tomica Moguljak punomoćnik sudionika u postupku MUGI T.M. jednostavno društvo s ograničenom odgovornošću za trgovinu i usluge</item>
      <item>Milan Bariša Obradović</item>
    </derivirana_varijabla>
  </DomainObject.Predmet.OstaliListFormated>
  <DomainObject.Predmet.OstaliListFormatedOIB>
    <izvorni_sadrzaj>
      <item>Tomica Moguljak, OIB 81140253362 punomoćnik sudionika u postupku MUGI T.M. jednostavno društvo s ograničenom odgovornošću za trgovinu i usluge</item>
      <item>Milan Bariša Obradović, OIB 45619494339</item>
    </izvorni_sadrzaj>
    <derivirana_varijabla naziv="DomainObject.Predmet.OstaliListFormatedOIB_1">
      <item>Tomica Moguljak, OIB 81140253362 punomoćnik sudionika u postupku MUGI T.M. jednostavno društvo s ograničenom odgovornošću za trgovinu i usluge</item>
      <item>Milan Bariša Obradović, OIB 45619494339</item>
    </derivirana_varijabla>
  </DomainObject.Predmet.OstaliListFormatedOIB>
  <DomainObject.Predmet.OstaliListFormatedWithAdress>
    <izvorni_sadrzaj>
      <item>Tomica Moguljak, Dobriše Cesarića 3, 10000 Zagreb punomoćnik sudionika u postupku MUGI T.M. jednostavno društvo s ograničenom odgovornošću za trgovinu i usluge</item>
      <item>Milan Bariša Obradović, Srebrnjak 20b, 10431 Srebrnjak</item>
    </izvorni_sadrzaj>
    <derivirana_varijabla naziv="DomainObject.Predmet.OstaliListFormatedWithAdress_1">
      <item>Tomica Moguljak, Dobriše Cesarića 3, 10000 Zagreb punomoćnik sudionika u postupku MUGI T.M. jednostavno društvo s ograničenom odgovornošću za trgovinu i usluge</item>
      <item>Milan Bariša Obradović, Srebrnjak 20b, 10431 Srebrnjak</item>
    </derivirana_varijabla>
  </DomainObject.Predmet.OstaliListFormatedWithAdress>
  <DomainObject.Predmet.OstaliListFormatedWithAdressOIB>
    <izvorni_sadrzaj>
      <item>Tomica Moguljak, OIB 81140253362, Dobriše Cesarića 3, 10000 Zagreb punomoćnik sudionika u postupku MUGI T.M. jednostavno društvo s ograničenom odgovornošću za trgovinu i usluge</item>
      <item>Milan Bariša Obradović, OIB 45619494339, Srebrnjak 20b, 10431 Srebrnjak</item>
    </izvorni_sadrzaj>
    <derivirana_varijabla naziv="DomainObject.Predmet.OstaliListFormatedWithAdressOIB_1">
      <item>Tomica Moguljak, OIB 81140253362, Dobriše Cesarića 3, 10000 Zagreb punomoćnik sudionika u postupku MUGI T.M. jednostavno društvo s ograničenom odgovornošću za trgovinu i usluge</item>
      <item>Milan Bariša Obradović, OIB 45619494339, Srebrnjak 20b, 10431 Srebrnjak</item>
    </derivirana_varijabla>
  </DomainObject.Predmet.OstaliListFormatedWithAdressOIB>
  <DomainObject.Predmet.OstaliListNazivFormated>
    <izvorni_sadrzaj>
      <item>Tomica Moguljak</item>
      <item>Milan Bariša Obradović</item>
    </izvorni_sadrzaj>
    <derivirana_varijabla naziv="DomainObject.Predmet.OstaliListNazivFormated_1">
      <item>Tomica Moguljak</item>
      <item>Milan Bariša Obradović</item>
    </derivirana_varijabla>
  </DomainObject.Predmet.OstaliListNazivFormated>
  <DomainObject.Predmet.OstaliListNazivFormatedOIB>
    <izvorni_sadrzaj>
      <item>Tomica Moguljak, OIB 81140253362</item>
      <item>Milan Bariša Obradović, OIB 45619494339</item>
    </izvorni_sadrzaj>
    <derivirana_varijabla naziv="DomainObject.Predmet.OstaliListNazivFormatedOIB_1">
      <item>Tomica Moguljak, OIB 81140253362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MUGI T.M. jednostavno društvo s ograničenom odgovornošću za trgovinu i usluge</izvorni_sadrzaj>
    <derivirana_varijabla naziv="DomainObject.Predmet.ProtustrankaIDrugi_1">MUGI T.M.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MUGI T.M. jednostavno društvo s ograničenom odgovornošću za trgovinu i usluge, OIB 52950155053, D. Cesarića 3, 10000 Zagreb</izvorni_sadrzaj>
    <derivirana_varijabla naziv="DomainObject.Predmet.ProtustrankaIDrugiAdressOIB_1">MUGI T.M. jednostavno društvo s ograničenom odgovornošću za trgovinu i usluge, OIB 52950155053, D. Cesarića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MUGI T.M. jednostavno društvo s ograničenom odgovornošću za trgovinu i usluge</item>
      <item>Tomica Moguljak</item>
      <item>vjerovnici</item>
      <item>Tomica Moguljak</item>
      <item>Milan Bariša Obradović</item>
    </izvorni_sadrzaj>
    <derivirana_varijabla naziv="DomainObject.Predmet.SudioniciListNaziv_1">
      <item>FINA Regionalni centar Zagreb</item>
      <item>MUGI T.M. jednostavno društvo s ograničenom odgovornošću za trgovinu i usluge</item>
      <item>Tomica Moguljak</item>
      <item>vjerovnici</item>
      <item>Tomica Moguljak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MUGI T.M. jednostavno društvo s ograničenom odgovornošću za trgovinu i usluge, OIB 52950155053, D. Cesarića 3,10000 Zagreb</item>
      <item>Tomica Moguljak, OIB 81140253362, Dobriše Cesarića 3,10000 Zagreb</item>
      <item>vjerovnici</item>
      <item>Tomica Moguljak, OIB 81140253362, Dobriše Cesarića 3,10000 Zagreb</item>
      <item>Milan Bariša Obradović, OIB 45619494339, Srebrnjak 20b,10431 Srebrnjak</item>
    </izvorni_sadrzaj>
    <derivirana_varijabla naziv="DomainObject.Predmet.SudioniciListAdressOIB_1">
      <item>FINA Regionalni centar Zagreb, OIB 85821130368, Trg svibanjskih žrtava 1995. br. 1,10000 Zagreb</item>
      <item>MUGI T.M. jednostavno društvo s ograničenom odgovornošću za trgovinu i usluge, OIB 52950155053, D. Cesarića 3,10000 Zagreb</item>
      <item>Tomica Moguljak, OIB 81140253362, Dobriše Cesarića 3,10000 Zagreb</item>
      <item>vjerovnici</item>
      <item>Tomica Moguljak, OIB 81140253362, Dobriše Cesarića 3,10000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52950155053</item>
      <item>, OIB 81140253362</item>
      <item>, OIB null</item>
      <item>, OIB 81140253362</item>
      <item>, OIB 45619494339</item>
    </izvorni_sadrzaj>
    <derivirana_varijabla naziv="DomainObject.Predmet.SudioniciListNazivOIB_1">
      <item>, OIB 85821130368</item>
      <item>, OIB 52950155053</item>
      <item>, OIB 81140253362</item>
      <item>, OIB null</item>
      <item>, OIB 81140253362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3551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2017-05-18T12:35:00Z</dcterms:created>
  <dc:creator>ksvajger</dc:creator>
  <cp:lastModifiedBy>Kristina Švajger</cp:lastModifiedBy>
  <cp:lastPrinted>2017-05-18T12:36:00Z</cp:lastPrinted>
  <dcterms:modified xmlns:xsi="http://www.w3.org/2001/XMLSchema-instance" xsi:type="dcterms:W3CDTF">2017-05-18T12:36:00Z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