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b2e0" w14:paraId="2a0b2e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F2A6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St-5982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CF2A68" w:rsidRPr="00CF2A68">
        <w:t>CRVENI KORALJ - CORALLIUM RUBRUM UDRUGA ZA ZAŠTITU CRVENOG KORALJA</w:t>
      </w:r>
      <w:r w:rsidR="00CF2A68">
        <w:t xml:space="preserve"> OIB: </w:t>
      </w:r>
      <w:r w:rsidR="00CF2A68" w:rsidRPr="00CF2A68">
        <w:t>16629016511</w:t>
      </w:r>
      <w:r w:rsidR="00CF2A68">
        <w:t xml:space="preserve"> iz Zagreba, Ulica grada Vukovara 62c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CF2A68" w:rsidRPr="00CF2A68">
        <w:t xml:space="preserve">CRVENI KORALJ - CORALLIUM RUBRUM UDRUGA ZA ZAŠTITU CRVENOG KORALJA OIB: 16629016511 iz Zagreba, Ulica grada Vukovara 62c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F2A68" w:rsidRPr="00CF2A68">
        <w:t xml:space="preserve"> CRVENI KORALJ - CORALLIUM RUBRUM UDRUGA ZA ZAŠTITU CRVENOG KORALJA OIB: 16629016511 iz Zagreba, Ulica grada Vukovara 62c</w:t>
      </w:r>
      <w:r w:rsidR="0062520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136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F2A68">
          <w:t>70.St-5982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61368"/>
    <w:rsid w:val="009C1F6F"/>
    <w:rsid w:val="00A01C56"/>
    <w:rsid w:val="00A167C6"/>
    <w:rsid w:val="00A62139"/>
    <w:rsid w:val="00B95F85"/>
    <w:rsid w:val="00C40A68"/>
    <w:rsid w:val="00C92070"/>
    <w:rsid w:val="00CF2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61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61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St-5982/2015</izvorni_sadrzaj>
    <derivirana_varijabla naziv="DomainObject.Predmet.OznakaBroj_1">St-5982/2015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KORALJ - CORALLIUM RUBRUM UDRUGA ZA ZAŠTITU CRVENOG KORALJA zastupanog po punomoćniku MIHOVIL RITONIJA</izvorni_sadrzaj>
    <derivirana_varijabla naziv="DomainObject.Predmet.ProtustrankaFormated_1">  CRVENI KORALJ - CORALLIUM RUBRUM UDRUGA ZA ZAŠTITU CRVENOG KORALJA zastupanog po punomoćniku MIHOVIL RITONIJA</derivirana_varijabla>
  </DomainObject.Predmet.ProtustrankaFormated>
  <DomainObject.Predmet.ProtustrankaFormatedOIB>
    <izvorni_sadrzaj>  CRVENI KORALJ - CORALLIUM RUBRUM UDRUGA ZA ZAŠTITU CRVENOG KORALJA, OIB 16629016511 zastupanog po punomoćniku MIHOVIL RITONIJA</izvorni_sadrzaj>
    <derivirana_varijabla naziv="DomainObject.Predmet.ProtustrankaFormatedOIB_1">  CRVENI KORALJ - CORALLIUM RUBRUM UDRUGA ZA ZAŠTITU CRVENOG KORALJA, OIB 16629016511 zastupanog po punomoćniku MIHOVIL RITONIJA</derivirana_varijabla>
  </DomainObject.Predmet.ProtustrankaFormatedOIB>
  <DomainObject.Predmet.ProtustrankaFormatedWithAdress>
    <izvorni_sadrzaj> CRVENI KORALJ - CORALLIUM RUBRUM UDRUGA ZA ZAŠTITU CRVENOG KORALJA, Ulica grada Vukovara 62c, 10000 Zagreb zastupanog po punomoćniku MIHOVIL RITONIJA</izvorni_sadrzaj>
    <derivirana_varijabla naziv="DomainObject.Predmet.ProtustrankaFormatedWithAdress_1"> CRVENI KORALJ - CORALLIUM RUBRUM UDRUGA ZA ZAŠTITU CRVENOG KORALJA, Ulica grada Vukovara 62c, 10000 Zagreb zastupanog po punomoćniku MIHOVIL RITONIJA</derivirana_varijabla>
  </DomainObject.Predmet.ProtustrankaFormatedWithAdress>
  <DomainObject.Predmet.ProtustrankaFormatedWithAdressOIB>
    <izvorni_sadrzaj> CRVENI KORALJ - CORALLIUM RUBRUM UDRUGA ZA ZAŠTITU CRVENOG KORALJA, OIB 16629016511, Ulica grada Vukovara 62c, 10000 Zagreb zastupanog po punomoćniku MIHOVIL RITONIJA</izvorni_sadrzaj>
    <derivirana_varijabla naziv="DomainObject.Predmet.ProtustrankaFormatedWithAdressOIB_1"> CRVENI KORALJ - CORALLIUM RUBRUM UDRUGA ZA ZAŠTITU CRVENOG KORALJA, OIB 16629016511, Ulica grada Vukovara 62c, 10000 Zagreb zastupanog po punomoćniku MIHOVIL RITONIJA</derivirana_varijabla>
  </DomainObject.Predmet.ProtustrankaFormatedWithAdressOIB>
  <DomainObject.Predmet.ProtustrankaWithAdress>
    <izvorni_sadrzaj>CRVENI KORALJ - CORALLIUM RUBRUM UDRUGA ZA ZAŠTITU CRVENOG KORALJA Ulica grada Vukovara 62c, 10000 Zagreb</izvorni_sadrzaj>
    <derivirana_varijabla naziv="DomainObject.Predmet.ProtustrankaWithAdress_1">CRVENI KORALJ - CORALLIUM RUBRUM UDRUGA ZA ZAŠTITU CRVENOG KORALJA Ulica grada Vukovara 62c, 10000 Zagreb</derivirana_varijabla>
  </DomainObject.Predmet.ProtustrankaWithAdress>
  <DomainObject.Predmet.ProtustrankaWithAdressOIB>
    <izvorni_sadrzaj>CRVENI KORALJ - CORALLIUM RUBRUM UDRUGA ZA ZAŠTITU CRVENOG KORALJA, OIB 16629016511, Ulica grada Vukovara 62c, 10000 Zagreb</izvorni_sadrzaj>
    <derivirana_varijabla naziv="DomainObject.Predmet.ProtustrankaWithAdressOIB_1">CRVENI KORALJ - CORALLIUM RUBRUM UDRUGA ZA ZAŠTITU CRVENOG KORALJA, OIB 16629016511, Ulica grada Vukovara 62c, 10000 Zagreb</derivirana_varijabla>
  </DomainObject.Predmet.ProtustrankaWithAdressOIB>
  <DomainObject.Predmet.ProtustrankaNazivFormated>
    <izvorni_sadrzaj>CRVENI KORALJ - CORALLIUM RUBRUM UDRUGA ZA ZAŠTITU CRVENOG KORALJA</izvorni_sadrzaj>
    <derivirana_varijabla naziv="DomainObject.Predmet.ProtustrankaNazivFormated_1">CRVENI KORALJ - CORALLIUM RUBRUM UDRUGA ZA ZAŠTITU CRVENOG KORALJA</derivirana_varijabla>
  </DomainObject.Predmet.ProtustrankaNazivFormated>
  <DomainObject.Predmet.ProtustrankaNazivFormatedOIB>
    <izvorni_sadrzaj>CRVENI KORALJ - CORALLIUM RUBRUM UDRUGA ZA ZAŠTITU CRVENOG KORALJA, OIB 16629016511</izvorni_sadrzaj>
    <derivirana_varijabla naziv="DomainObject.Predmet.ProtustrankaNazivFormatedOIB_1">CRVENI KORALJ - CORALLIUM RUBRUM UDRUGA ZA ZAŠTITU CRVENOG KORALJA, OIB 16629016511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KORALJ - CORALLIUM RUBRUM UDRUGA ZA ZAŠTITU CRVENOG KORALJA zastupanog po punomoćniku MIHOVIL RITONIJA</item>
    </izvorni_sadrzaj>
    <derivirana_varijabla naziv="DomainObject.Predmet.ProtuStrankaListFormated_1">
      <item>CRVENI KORALJ - CORALLIUM RUBRUM UDRUGA ZA ZAŠTITU CRVENOG KORALJA zastupanog po punomoćniku MIHOVIL RITONIJA</item>
    </derivirana_varijabla>
  </DomainObject.Predmet.ProtuStrankaListFormated>
  <DomainObject.Predmet.ProtuStrankaListFormatedOIB>
    <izvorni_sadrzaj>
      <item>CRVENI KORALJ - CORALLIUM RUBRUM UDRUGA ZA ZAŠTITU CRVENOG KORALJA, OIB 16629016511 zastupanog po punomoćniku MIHOVIL RITONIJA</item>
    </izvorni_sadrzaj>
    <derivirana_varijabla naziv="DomainObject.Predmet.ProtuStrankaListFormatedOIB_1">
      <item>CRVENI KORALJ - CORALLIUM RUBRUM UDRUGA ZA ZAŠTITU CRVENOG KORALJA, OIB 16629016511 zastupanog po punomoćniku MIHOVIL RITONIJA</item>
    </derivirana_varijabla>
  </DomainObject.Predmet.ProtuStrankaListFormatedOIB>
  <DomainObject.Predmet.ProtuStrankaListFormatedWithAdress>
    <izvorni_sadrzaj>
      <item>CRVENI KORALJ - CORALLIUM RUBRUM UDRUGA ZA ZAŠTITU CRVENOG KORALJA, Ulica grada Vukovara 62c, 10000 Zagreb zastupanog po punomoćniku MIHOVIL RITONIJA</item>
    </izvorni_sadrzaj>
    <derivirana_varijabla naziv="DomainObject.Predmet.ProtuStrankaListFormatedWithAdress_1">
      <item>CRVENI KORALJ - CORALLIUM RUBRUM UDRUGA ZA ZAŠTITU CRVENOG KORALJA, Ulica grada Vukovara 62c, 10000 Zagreb zastupanog po punomoćniku MIHOVIL RITONIJA</item>
    </derivirana_varijabla>
  </DomainObject.Predmet.ProtuStrankaListFormatedWithAdress>
  <DomainObject.Predmet.ProtuStrankaListFormatedWithAdressOIB>
    <izvorni_sadrzaj>
      <item>CRVENI KORALJ - CORALLIUM RUBRUM UDRUGA ZA ZAŠTITU CRVENOG KORALJA, OIB 16629016511, Ulica grada Vukovara 62c, 10000 Zagreb zastupanog po punomoćniku MIHOVIL RITONIJA</item>
    </izvorni_sadrzaj>
    <derivirana_varijabla naziv="DomainObject.Predmet.ProtuStrankaListFormatedWithAdressOIB_1">
      <item>CRVENI KORALJ - CORALLIUM RUBRUM UDRUGA ZA ZAŠTITU CRVENOG KORALJA, OIB 16629016511, Ulica grada Vukovara 62c, 10000 Zagreb zastupanog po punomoćniku MIHOVIL RITONIJA</item>
    </derivirana_varijabla>
  </DomainObject.Predmet.ProtuStrankaListFormatedWithAdressOIB>
  <DomainObject.Predmet.ProtuStrankaListNazivFormated>
    <izvorni_sadrzaj>
      <item>CRVENI KORALJ - CORALLIUM RUBRUM UDRUGA ZA ZAŠTITU CRVENOG KORALJA</item>
    </izvorni_sadrzaj>
    <derivirana_varijabla naziv="DomainObject.Predmet.ProtuStrankaListNazivFormated_1">
      <item>CRVENI KORALJ - CORALLIUM RUBRUM UDRUGA ZA ZAŠTITU CRVENOG KORALJA</item>
    </derivirana_varijabla>
  </DomainObject.Predmet.ProtuStrankaListNazivFormated>
  <DomainObject.Predmet.ProtuStrankaListNazivFormatedOIB>
    <izvorni_sadrzaj>
      <item>CRVENI KORALJ - CORALLIUM RUBRUM UDRUGA ZA ZAŠTITU CRVENOG KORALJA, OIB 16629016511</item>
    </izvorni_sadrzaj>
    <derivirana_varijabla naziv="DomainObject.Predmet.ProtuStrankaListNazivFormatedOIB_1">
      <item>CRVENI KORALJ - CORALLIUM RUBRUM UDRUGA ZA ZAŠTITU CRVENOG KORALJA, OIB 16629016511</item>
    </derivirana_varijabla>
  </DomainObject.Predmet.ProtuStrankaListNazivFormatedOIB>
  <DomainObject.Predmet.OstaliListFormated>
    <izvorni_sadrzaj>
      <item>MIHOVIL RITONIJA punomoćnik sudionika u postupku CRVENI KORALJ - CORALLIUM RUBRUM UDRUGA ZA ZAŠTITU CRVENOG KORALJA</item>
    </izvorni_sadrzaj>
    <derivirana_varijabla naziv="DomainObject.Predmet.OstaliListFormated_1">
      <item>MIHOVIL RITONIJA punomoćnik sudionika u postupku CRVENI KORALJ - CORALLIUM RUBRUM UDRUGA ZA ZAŠTITU CRVENOG KORALJA</item>
    </derivirana_varijabla>
  </DomainObject.Predmet.OstaliListFormated>
  <DomainObject.Predmet.OstaliListFormatedOIB>
    <izvorni_sadrzaj>
      <item>MIHOVIL RITONIJA, OIB 16629016511 punomoćnik sudionika u postupku CRVENI KORALJ - CORALLIUM RUBRUM UDRUGA ZA ZAŠTITU CRVENOG KORALJA</item>
    </izvorni_sadrzaj>
    <derivirana_varijabla naziv="DomainObject.Predmet.OstaliListFormatedOIB_1">
      <item>MIHOVIL RITONIJA, OIB 16629016511 punomoćnik sudionika u postupku CRVENI KORALJ - CORALLIUM RUBRUM UDRUGA ZA ZAŠTITU CRVENOG KORALJA</item>
    </derivirana_varijabla>
  </DomainObject.Predmet.OstaliListFormatedOIB>
  <DomainObject.Predmet.OstaliListFormatedWithAdress>
    <izvorni_sadrzaj>
      <item>MIHOVIL RITONIJA, ULICAA GRADA VUKOVARA 62 C, 10000 Zagreb punomoćnik sudionika u postupku CRVENI KORALJ - CORALLIUM RUBRUM UDRUGA ZA ZAŠTITU CRVENOG KORALJA</item>
    </izvorni_sadrzaj>
    <derivirana_varijabla naziv="DomainObject.Predmet.OstaliListFormatedWithAdress_1">
      <item>MIHOVIL RITONIJA, ULICAA GRADA VUKOVARA 62 C, 10000 Zagreb punomoćnik sudionika u postupku CRVENI KORALJ - CORALLIUM RUBRUM UDRUGA ZA ZAŠTITU CRVENOG KORALJA</item>
    </derivirana_varijabla>
  </DomainObject.Predmet.OstaliListFormatedWithAdress>
  <DomainObject.Predmet.OstaliListFormatedWithAdressOIB>
    <izvorni_sadrzaj>
      <item>MIHOVIL RITONIJA, OIB 16629016511, ULICAA GRADA VUKOVARA 62 C, 10000 Zagreb punomoćnik sudionika u postupku CRVENI KORALJ - CORALLIUM RUBRUM UDRUGA ZA ZAŠTITU CRVENOG KORALJA</item>
    </izvorni_sadrzaj>
    <derivirana_varijabla naziv="DomainObject.Predmet.OstaliListFormatedWithAdressOIB_1">
      <item>MIHOVIL RITONIJA, OIB 16629016511, ULICAA GRADA VUKOVARA 62 C, 10000 Zagreb punomoćnik sudionika u postupku CRVENI KORALJ - CORALLIUM RUBRUM UDRUGA ZA ZAŠTITU CRVENOG KORALJA</item>
    </derivirana_varijabla>
  </DomainObject.Predmet.OstaliListFormatedWithAdressOIB>
  <DomainObject.Predmet.OstaliListNazivFormated>
    <izvorni_sadrzaj>
      <item>MIHOVIL RITONIJA</item>
    </izvorni_sadrzaj>
    <derivirana_varijabla naziv="DomainObject.Predmet.OstaliListNazivFormated_1">
      <item>MIHOVIL RITONIJA</item>
    </derivirana_varijabla>
  </DomainObject.Predmet.OstaliListNazivFormated>
  <DomainObject.Predmet.OstaliListNazivFormatedOIB>
    <izvorni_sadrzaj>
      <item>MIHOVIL RITONIJA, OIB 16629016511</item>
    </izvorni_sadrzaj>
    <derivirana_varijabla naziv="DomainObject.Predmet.OstaliListNazivFormatedOIB_1">
      <item>MIHOVIL RITONIJA, OIB 16629016511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KORALJ - CORALLIUM RUBRUM UDRUGA ZA ZAŠTITU CRVENOG KORALJA</izvorni_sadrzaj>
    <derivirana_varijabla naziv="DomainObject.Predmet.ProtustrankaIDrugi_1">CRVENI KORALJ - CORALLIUM RUBRUM UDRUGA ZA ZAŠTITU CRVENOG KORALJA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KORALJ - CORALLIUM RUBRUM UDRUGA ZA ZAŠTITU CRVENOG KORALJA, OIB 16629016511, Ulica grada Vukovara 62c, 10000 Zagreb</izvorni_sadrzaj>
    <derivirana_varijabla naziv="DomainObject.Predmet.ProtustrankaIDrugiAdressOIB_1">CRVENI KORALJ - CORALLIUM RUBRUM UDRUGA ZA ZAŠTITU CRVENOG KORALJA, OIB 16629016511, Ulica grada Vukovara 62c,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KORALJ - CORALLIUM RUBRUM UDRUGA ZA ZAŠTITU CRVENOG KORALJA</item>
      <item>FINA Regionalni centar Zagreb</item>
      <item>MIHOVIL RITONIJA</item>
    </izvorni_sadrzaj>
    <derivirana_varijabla naziv="DomainObject.Predmet.SudioniciListNaziv_1">
      <item>CRVENI KORALJ - CORALLIUM RUBRUM UDRUGA ZA ZAŠTITU CRVENOG KORALJA</item>
      <item>FINA Regionalni centar Zagreb</item>
      <item>MIHOVIL RITONIJA</item>
    </derivirana_varijabla>
  </DomainObject.Predmet.SudioniciListNaziv>
  <DomainObject.Predmet.SudioniciListAdressOIB>
    <izvorni_sadrzaj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izvorni_sadrzaj>
    <derivirana_varijabla naziv="DomainObject.Predmet.SudioniciListAdressOIB_1">
      <item>CRVENI KORALJ - CORALLIUM RUBRUM UDRUGA ZA ZAŠTITU CRVENOG KORALJA, OIB 16629016511, Ulica grada Vukovara 62c,10000 Zagreb</item>
      <item>FINA Regionalni centar Zagreb, OIB 85821130368, Trg svibanjskih žrtava 1995. 1,10000 Zagreb</item>
      <item>MIHOVIL RITONIJA, OIB 16629016511, ULICAA GRADA VUKOVARA 62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16629016511</item>
      <item>, OIB 85821130368</item>
      <item>, OIB 16629016511</item>
    </izvorni_sadrzaj>
    <derivirana_varijabla naziv="DomainObject.Predmet.SudioniciListNazivOIB_1">
      <item>, OIB 16629016511</item>
      <item>, OIB 85821130368</item>
      <item>, OIB 16629016511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1835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2016-01-04T09:23:00Z</dcterms:created>
  <dc:creator>Maja Jurovicki</dc:creator>
  <cp:lastModifiedBy>Višnja Svečak</cp:lastModifiedBy>
  <cp:lastPrinted>2016-01-04T09:23:00Z</cp:lastPrinted>
  <dcterms:modified xmlns:xsi="http://www.w3.org/2001/XMLSchema-instance" xsi:type="dcterms:W3CDTF">2016-01-22T09:04:00Z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