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a483" w14:paraId="353a483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048A8" w:rsidP="00266BC3" w:rsidR="00266BC3">
      <w:pPr>
        <w:jc w:val="right"/>
      </w:pPr>
      <w:r>
        <w:t xml:space="preserve">  </w:t>
      </w:r>
      <w:r w:rsidR="006F624B">
        <w:t xml:space="preserve">    13 St-771/16-27</w:t>
      </w:r>
    </w:p>
    <w:p w:rsidRDefault="00266BC3" w:rsidP="00266BC3" w:rsidR="00266BC3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BC3" w:rsidP="00266BC3" w:rsidR="00266BC3"/>
    <w:p w:rsidRDefault="00266BC3" w:rsidP="00266BC3" w:rsidR="00266B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6BC3" w:rsidP="00D177DA" w:rsidR="00266BC3" w:rsidRPr="00D177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66BC3" w:rsidP="00266BC3" w:rsidR="00266BC3">
      <w:pPr>
        <w:jc w:val="center"/>
      </w:pPr>
      <w:r>
        <w:t xml:space="preserve">R E P U B L I K A   H R V A T S K A </w:t>
      </w:r>
    </w:p>
    <w:p w:rsidRDefault="00266BC3" w:rsidP="00266BC3" w:rsidR="00266BC3">
      <w:pPr>
        <w:jc w:val="center"/>
      </w:pPr>
      <w:r>
        <w:t>R J E Š E N J E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</w:pPr>
    </w:p>
    <w:p w:rsidRDefault="00266BC3" w:rsidP="00266BC3" w:rsidR="00266BC3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D177DA">
        <w:t>ENERGO DRVO jednostavno društvo s ograničenom odgovornošću za proizvodnju, trgovinu i usluge, u stečaju, Vukovar, Trpinjska cesta 1, MBS 030133549, OIB 58124866700</w:t>
      </w:r>
      <w:r>
        <w:rPr>
          <w:color w:val="000000"/>
        </w:rPr>
        <w:t>, dana 2</w:t>
      </w:r>
      <w:r w:rsidR="00D177DA">
        <w:rPr>
          <w:color w:val="000000"/>
        </w:rPr>
        <w:t>1. ožujka</w:t>
      </w:r>
      <w:r>
        <w:rPr>
          <w:color w:val="000000"/>
        </w:rPr>
        <w:t xml:space="preserve">  2018. </w:t>
      </w:r>
      <w:r>
        <w:t xml:space="preserve">                                      </w:t>
      </w:r>
    </w:p>
    <w:p w:rsidRDefault="00266BC3" w:rsidP="00266BC3" w:rsidR="00266BC3">
      <w:pPr>
        <w:ind w:firstLine="1004" w:left="-284"/>
        <w:jc w:val="both"/>
      </w:pPr>
      <w:r>
        <w:t xml:space="preserve">    </w:t>
      </w:r>
    </w:p>
    <w:p w:rsidRDefault="00266BC3" w:rsidP="00266BC3" w:rsidR="00266BC3">
      <w:pPr>
        <w:jc w:val="center"/>
      </w:pPr>
      <w:r>
        <w:t>r i j e š i o  j e</w:t>
      </w:r>
    </w:p>
    <w:p w:rsidRDefault="00266BC3" w:rsidP="00266BC3" w:rsidR="00266BC3">
      <w:pPr>
        <w:pStyle w:val="Tijeloteksta"/>
      </w:pPr>
      <w:r>
        <w:tab/>
      </w:r>
    </w:p>
    <w:p w:rsidRDefault="00266BC3" w:rsidP="00266BC3" w:rsidR="00266BC3">
      <w:pPr>
        <w:pStyle w:val="Tijeloteksta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C4D91">
        <w:t>Jadranki Šeput dipl. oec., Osijek, Dalmatinska 17, OIB: 56729601545</w:t>
      </w:r>
      <w:r>
        <w:t xml:space="preserve">, odobrava se na ime nagrade i na ime naknade troškova iznos od 3.500,00 kn bruto, za obnašanje dužnosti privremenog stečajnog upravitelja nad stečajnim dužnikom </w:t>
      </w:r>
      <w:r w:rsidR="00D177DA">
        <w:t>ENERGO DRVO jednostavno društvo s ograničenom odgovornošću za proizvodnju, trgovinu i usluge, Vukovar, Trpinjska cesta 1, MBS 030133549, OIB 58124866700.</w:t>
      </w:r>
    </w:p>
    <w:p w:rsidRDefault="00266BC3" w:rsidP="00266BC3" w:rsidR="00266BC3">
      <w:pPr>
        <w:pStyle w:val="Tijeloteksta"/>
        <w:ind w:left="1065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 J</w:t>
      </w:r>
      <w:r w:rsidR="00B52AC4">
        <w:t xml:space="preserve">adranke Šeput dipl. oec. </w:t>
      </w:r>
      <w:r>
        <w:t xml:space="preserve"> iz Osijeka, IBAN: HR</w:t>
      </w:r>
      <w:r w:rsidR="00D01AEB">
        <w:t>0625000093106150539</w:t>
      </w:r>
      <w:r>
        <w:t xml:space="preserve">, sa kontovnika 8500 Fond za pokriće troškova stečajnog postupka.                                     </w:t>
      </w: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177DA">
        <w:rPr>
          <w:bCs/>
        </w:rPr>
        <w:t>771/16-12 od 6.12.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r w:rsidR="00D177DA">
        <w:t>ENERGO DRVO jednostavno društvo s ograničenom odgovornošću za proizvodnju, trgovinu i usluge, Vukovar, Trpinjska cesta 1, MBS 030133549, OIB 58124866700</w:t>
      </w:r>
      <w:r>
        <w:rPr>
          <w:bCs/>
        </w:rPr>
        <w:t xml:space="preserve">. Istim rješenjem imenovana je privremena stečajna upraviteljica </w:t>
      </w:r>
      <w:r w:rsidR="004C4D91">
        <w:rPr>
          <w:bCs/>
        </w:rPr>
        <w:t>Jadranka Šeput  dipl. oec.</w:t>
      </w:r>
      <w:r>
        <w:rPr>
          <w:bCs/>
        </w:rPr>
        <w:t xml:space="preserve"> iz Osijeka,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D177DA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6F624B" w:rsidP="006F624B" w:rsidR="006F624B">
      <w:pPr>
        <w:jc w:val="both"/>
      </w:pPr>
    </w:p>
    <w:p w:rsidRDefault="006F624B" w:rsidP="006F624B" w:rsidR="006F624B">
      <w:pPr>
        <w:jc w:val="right"/>
      </w:pPr>
      <w:r>
        <w:t xml:space="preserve">      13 St-771/16-27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D177DA">
        <w:rPr>
          <w:bCs/>
        </w:rPr>
        <w:t>6. siječnja 2018.</w:t>
      </w:r>
      <w:r>
        <w:rPr>
          <w:bCs/>
        </w:rPr>
        <w:t xml:space="preserve"> godine te nazočila ročištu radi izjašnjenja o prijedlogu i raspravi o pretpostavkama za otvaranje stečajnog postupka održanog dana </w:t>
      </w:r>
      <w:r w:rsidR="0098642B">
        <w:rPr>
          <w:bCs/>
        </w:rPr>
        <w:t xml:space="preserve">25. siječnja 2018. </w:t>
      </w:r>
      <w:r>
        <w:rPr>
          <w:bCs/>
        </w:rPr>
        <w:t xml:space="preserve">godine.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  <w:rPr>
          <w:bCs/>
        </w:rPr>
      </w:pPr>
      <w:r>
        <w:tab/>
      </w:r>
      <w:r>
        <w:rPr>
          <w:bCs/>
        </w:rPr>
        <w:t>Dana 2</w:t>
      </w:r>
      <w:r w:rsidR="0098642B">
        <w:rPr>
          <w:bCs/>
        </w:rPr>
        <w:t>5.</w:t>
      </w:r>
      <w:r>
        <w:rPr>
          <w:bCs/>
        </w:rPr>
        <w:t xml:space="preserve"> siječnja 2018.  godine privremena stečajna upraviteljica u spis je dostavila zahtjev za određivanje nagrade za obavljene poslove privremenog stečajnog upravitelja.</w:t>
      </w:r>
    </w:p>
    <w:p w:rsidRDefault="00266BC3" w:rsidP="00266BC3" w:rsidR="00266BC3">
      <w:pPr>
        <w:jc w:val="both"/>
      </w:pPr>
    </w:p>
    <w:p w:rsidRDefault="00266BC3" w:rsidP="00266BC3" w:rsidR="00266BC3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266BC3" w:rsidP="00266BC3" w:rsidR="00266BC3">
      <w:pPr>
        <w:ind w:firstLine="708"/>
        <w:jc w:val="both"/>
        <w:rPr>
          <w:bCs/>
        </w:rPr>
      </w:pPr>
    </w:p>
    <w:p w:rsidRDefault="00266BC3" w:rsidP="00266BC3" w:rsidR="00266BC3">
      <w:pPr>
        <w:pStyle w:val="Tijeloteksta"/>
        <w:rPr>
          <w:sz w:val="20"/>
          <w:szCs w:val="20"/>
        </w:rPr>
      </w:pPr>
    </w:p>
    <w:p w:rsidRDefault="00266BC3" w:rsidP="00266BC3" w:rsidR="00266BC3">
      <w:pPr>
        <w:pStyle w:val="Tijeloteksta"/>
        <w:jc w:val="center"/>
      </w:pPr>
      <w:r>
        <w:t>U Osijeku 2</w:t>
      </w:r>
      <w:r w:rsidR="0098642B">
        <w:t>1. ožujak</w:t>
      </w:r>
      <w:r>
        <w:t xml:space="preserve">  2018. </w:t>
      </w: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left"/>
      </w:pPr>
      <w:r>
        <w:t>Zapisničar</w:t>
      </w:r>
    </w:p>
    <w:p w:rsidRDefault="00266BC3" w:rsidP="00266BC3" w:rsidR="00266BC3">
      <w:pPr>
        <w:pStyle w:val="Tijeloteksta"/>
        <w:jc w:val="left"/>
      </w:pPr>
      <w:r>
        <w:t xml:space="preserve">Maja Kocijan 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UPUTA O PRAVNOM LIJEKU:</w:t>
      </w:r>
    </w:p>
    <w:p w:rsidRDefault="00266BC3" w:rsidP="00266BC3" w:rsidR="00266BC3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DNA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4C4D91">
        <w:t>upraviteljica  Jadranka Šeput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98642B" w:rsidP="00266BC3" w:rsidR="00266BC3">
      <w:pPr>
        <w:pStyle w:val="Tijeloteksta"/>
        <w:numPr>
          <w:ilvl w:val="0"/>
          <w:numId w:val="21"/>
        </w:numPr>
        <w:jc w:val="left"/>
      </w:pPr>
      <w:r>
        <w:t>kal. 23/4</w:t>
      </w: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jc w:val="center"/>
      </w:pPr>
    </w:p>
    <w:p w:rsidRDefault="005A2E90" w:rsidP="00266BC3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4D91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624B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1834"/>
    <w:rsid w:val="00946D9D"/>
    <w:rsid w:val="0095264F"/>
    <w:rsid w:val="009600F4"/>
    <w:rsid w:val="00971D1E"/>
    <w:rsid w:val="0098127F"/>
    <w:rsid w:val="009847DF"/>
    <w:rsid w:val="0098642B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2AC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1AEB"/>
    <w:rsid w:val="00D02F28"/>
    <w:rsid w:val="00D0584A"/>
    <w:rsid w:val="00D15F61"/>
    <w:rsid w:val="00D177DA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St-771/2016-27</izvorni_sadrzaj>
    <derivirana_varijabla naziv="DomainObject.Oznaka_1">St-771/2016-27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DRVO jednostavno društvo s ograničenom odgovornošću za proizvodnju, trgovinu i usluge</izvorni_sadrzaj>
    <derivirana_varijabla naziv="DomainObject.Predmet.ProtustrankaFormated_1">  ENERGO DRVO jednostavno društvo s ograničenom odgovornošću za proizvodnju, trgovinu i usluge</derivirana_varijabla>
  </DomainObject.Predmet.ProtustrankaFormated>
  <DomainObject.Predmet.ProtustrankaFormatedOIB>
    <izvorni_sadrzaj>  ENERGO DRVO jednostavno društvo s ograničenom odgovornošću za proizvodnju, trgovinu i usluge, OIB 58124866700</izvorni_sadrzaj>
    <derivirana_varijabla naziv="DomainObject.Predmet.ProtustrankaFormatedOIB_1">  ENERGO DRVO jednostavno društvo s ograničenom odgovornošću za proizvodnju, trgovinu i usluge, OIB 58124866700</derivirana_varijabla>
  </DomainObject.Predmet.ProtustrankaFormatedOIB>
  <DomainObject.Predmet.ProtustrankaFormatedWithAdress>
    <izvorni_sadrzaj> ENERGO DRVO jednostavno društvo s ograničenom odgovornošću za proizvodnju, trgovinu i usluge, Trpinjska cesta 1, 32000 Vukovar</izvorni_sadrzaj>
    <derivirana_varijabla naziv="DomainObject.Predmet.ProtustrankaFormatedWithAdress_1"> ENERGO DRVO jednostavno društvo s ograničenom odgovornošću za proizvodnju, trgovinu i usluge, Trpinjska cesta 1, 32000 Vukovar</derivirana_varijabla>
  </DomainObject.Predmet.ProtustrankaFormatedWithAdress>
  <DomainObject.Predmet.ProtustrankaFormatedWithAdressOIB>
    <izvorni_sadrzaj> ENERGO DRVO jednostavno društvo s ograničenom odgovornošću za proizvodnju, trgovinu i usluge, OIB 58124866700, Trpinjska cesta 1, 32000 Vukovar</izvorni_sadrzaj>
    <derivirana_varijabla naziv="DomainObject.Predmet.ProtustrankaFormatedWithAdressOIB_1"> ENERGO DRVO jednostavno društvo s ograničenom odgovornošću za proizvodnju, trgovinu i usluge, OIB 58124866700, Trpinjska cesta 1, 32000 Vukovar</derivirana_varijabla>
  </DomainObject.Predmet.ProtustrankaFormatedWithAdressOIB>
  <DomainObject.Predmet.ProtustrankaWithAdress>
    <izvorni_sadrzaj>ENERGO DRVO jednostavno društvo s ograničenom odgovornošću za proizvodnju, trgovinu i usluge Trpinjska cesta 1, 32000 Vukovar</izvorni_sadrzaj>
    <derivirana_varijabla naziv="DomainObject.Predmet.ProtustrankaWithAdress_1">ENERGO DRVO jednostavno društvo s ograničenom odgovornošću za proizvodnju, trgovinu i usluge Trpinjska cesta 1, 32000 Vukovar</derivirana_varijabla>
  </DomainObject.Predmet.ProtustrankaWithAdress>
  <DomainObject.Predmet.ProtustrankaWithAdressOIB>
    <izvorni_sadrzaj>ENERGO DRVO jednostavno društvo s ograničenom odgovornošću za proizvodnju, trgovinu i usluge, OIB 58124866700, Trpinjska cesta 1, 32000 Vukovar</izvorni_sadrzaj>
    <derivirana_varijabla naziv="DomainObject.Predmet.ProtustrankaWithAdressOIB_1">ENERGO DRVO jednostavno društvo s ograničenom odgovornošću za proizvodnju, trgovinu i usluge, OIB 58124866700, Trpinjska cesta 1, 32000 Vukovar</derivirana_varijabla>
  </DomainObject.Predmet.ProtustrankaWithAdressOIB>
  <DomainObject.Predmet.ProtustrankaNazivFormated>
    <izvorni_sadrzaj>ENERGO DRVO jednostavno društvo s ograničenom odgovornošću za proizvodnju, trgovinu i usluge</izvorni_sadrzaj>
    <derivirana_varijabla naziv="DomainObject.Predmet.ProtustrankaNazivFormated_1">ENERGO DRVO jednostavno društvo s ograničenom odgovornošću za proizvodnju, trgovinu i usluge</derivirana_varijabla>
  </DomainObject.Predmet.ProtustrankaNazivFormated>
  <DomainObject.Predmet.ProtustrankaNazivFormatedOIB>
    <izvorni_sadrzaj>ENERGO DRVO jednostavno društvo s ograničenom odgovornošću za proizvodnju, trgovinu i usluge, OIB 58124866700</izvorni_sadrzaj>
    <derivirana_varijabla naziv="DomainObject.Predmet.ProtustrankaNazivFormatedOIB_1">ENERGO DRVO jednostavno društvo s ograničenom odgovornošću za proizvodnju, trgovinu i usluge, OIB 58124866700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 DRVO jednostavno društvo s ograničenom odgovornošću za proizvodnju, trgovinu i usluge</item>
    </izvorni_sadrzaj>
    <derivirana_varijabla naziv="DomainObject.Predmet.ProtuStrankaListFormated_1">
      <item>ENERGO DRVO jednostavno društvo s ograničenom odgovornošću za proizvodnju, trgovinu i usluge</item>
    </derivirana_varijabla>
  </DomainObject.Predmet.ProtuStrankaListFormated>
  <DomainObject.Predmet.ProtuStrankaListFormatedOIB>
    <izvorni_sadrzaj>
      <item>ENERGO DRVO jednostavno društvo s ograničenom odgovornošću za proizvodnju, trgovinu i usluge, OIB 58124866700</item>
    </izvorni_sadrzaj>
    <derivirana_varijabla naziv="DomainObject.Predmet.ProtuStrankaListFormatedOIB_1">
      <item>ENERGO DRVO jednostavno društvo s ograničenom odgovornošću za proizvodnju, trgovinu i usluge, OIB 58124866700</item>
    </derivirana_varijabla>
  </DomainObject.Predmet.ProtuStrankaListFormatedOIB>
  <DomainObject.Predmet.ProtuStrankaListFormatedWithAdress>
    <izvorni_sadrzaj>
      <item>ENERGO DRVO jednostavno društvo s ograničenom odgovornošću za proizvodnju, trgovinu i usluge, Trpinjska cesta 1, 32000 Vukovar</item>
    </izvorni_sadrzaj>
    <derivirana_varijabla naziv="DomainObject.Predmet.ProtuStrankaListFormatedWithAdress_1">
      <item>ENERGO DRVO jednostavno društvo s ograničenom odgovornošću za proizvodnju, trgovinu i usluge, Trpinjska cesta 1, 32000 Vukovar</item>
    </derivirana_varijabla>
  </DomainObject.Predmet.ProtuStrankaListFormatedWithAdress>
  <DomainObject.Predmet.ProtuStrankaListFormatedWithAdressOIB>
    <izvorni_sadrzaj>
      <item>ENERGO DRVO jednostavno društvo s ograničenom odgovornošću za proizvodnju, trgovinu i usluge, OIB 58124866700, Trpinjska cesta 1, 32000 Vukovar</item>
    </izvorni_sadrzaj>
    <derivirana_varijabla naziv="DomainObject.Predmet.ProtuStrankaListFormatedWithAdressOIB_1">
      <item>ENERGO DRVO jednostavno društvo s ograničenom odgovornošću za proizvodnju, trgovinu i usluge, OIB 58124866700, Trpinjska cesta 1, 32000 Vukovar</item>
    </derivirana_varijabla>
  </DomainObject.Predmet.ProtuStrankaListFormatedWithAdressOIB>
  <DomainObject.Predmet.ProtuStrankaListNazivFormated>
    <izvorni_sadrzaj>
      <item>ENERGO DRVO jednostavno društvo s ograničenom odgovornošću za proizvodnju, trgovinu i usluge</item>
    </izvorni_sadrzaj>
    <derivirana_varijabla naziv="DomainObject.Predmet.ProtuStrankaListNazivFormated_1">
      <item>ENERGO DRVO jednostavno društvo s ograničenom odgovornošću za proizvodnju, trgovinu i usluge</item>
    </derivirana_varijabla>
  </DomainObject.Predmet.ProtuStrankaListNazivFormated>
  <DomainObject.Predmet.ProtuStrankaListNazivFormatedOIB>
    <izvorni_sadrzaj>
      <item>ENERGO DRVO jednostavno društvo s ograničenom odgovornošću za proizvodnju, trgovinu i usluge, OIB 58124866700</item>
    </izvorni_sadrzaj>
    <derivirana_varijabla naziv="DomainObject.Predmet.ProtuStrankaListNazivFormatedOIB_1">
      <item>ENERGO DRVO jednostavno društvo s ograničenom odgovornošću za proizvodnju, trgovinu i usluge, OIB 58124866700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St-771/2016-27</izvorni_sadrzaj>
    <derivirana_varijabla naziv="DomainObject.PoslovniBrojDokumenta_1">St-771/2016-27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 DRVO jednostavno društvo s ograničenom odgovornošću za proizvodnju, trgovinu i usluge</izvorni_sadrzaj>
    <derivirana_varijabla naziv="DomainObject.Predmet.ProtustrankaIDrugi_1">ENERGO DRVO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 DRVO jednostavno društvo s ograničenom odgovornošću za proizvodnju, trgovinu i usluge, OIB 58124866700, Trpinjska cesta 1, 32000 Vukovar</izvorni_sadrzaj>
    <derivirana_varijabla naziv="DomainObject.Predmet.ProtustrankaIDrugiAdressOIB_1">ENERGO DRVO jednostavno društvo s ograničenom odgovornošću za proizvodnju, trgovinu i usluge, OIB 58124866700, Trpinjska cesta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>9. ožujka 2018.</izvorni_sadrzaj>
    <derivirana_varijabla naziv="DomainObject.Predmet.OdlukaRjesenje.DatumPravomocnosti_1">9. ožujka 2018.</derivirana_varijabla>
  </DomainObject.Predmet.OdlukaRjesenje.DatumPravomocnosti>
  <DomainObject.Predmet.OdlukaRjesenje.Oznaka>
    <izvorni_sadrzaj>St-771/2016-25</izvorni_sadrzaj>
    <derivirana_varijabla naziv="DomainObject.Predmet.OdlukaRjesenje.Oznaka_1">St-771/2016-25</derivirana_varijabla>
  </DomainObject.Predmet.OdlukaRjesenje.Oznaka>
  <DomainObject.Predmet.SudioniciListNaziv>
    <izvorni_sadrzaj>
      <item>FINA RC OSIJEK</item>
      <item>ENERGO DRVO jednostavno društvo s ograničenom odgovornošću za proizvodnju, trgovinu i usluge</item>
    </izvorni_sadrzaj>
    <derivirana_varijabla naziv="DomainObject.Predmet.SudioniciListNaziv_1">
      <item>FINA RC OSIJEK</item>
      <item>ENERGO DRVO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ENERGO DRVO jednostavno društvo s ograničenom odgovornošću za proizvodnju, trgovinu i usluge, OIB 58124866700, Trpinjska cesta 1,32000 Vukovar</item>
    </izvorni_sadrzaj>
    <derivirana_varijabla naziv="DomainObject.Predmet.SudioniciListAdressOIB_1">
      <item>FINA RC OSIJEK, OIB 85821130368</item>
      <item>ENERGO DRVO jednostavno društvo s ograničenom odgovornošću za proizvodnju, trgovinu i usluge, OIB 58124866700, Trpinjska cesta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58124866700</item>
    </izvorni_sadrzaj>
    <derivirana_varijabla naziv="DomainObject.Predmet.SudioniciListNazivOIB_1">
      <item>, OIB 85821130368</item>
      <item>, OIB 58124866700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7358E-5834-425A-959F-04D9A746D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2662</properties:Characters>
  <properties:Lines>92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2018-03-21T08:39:00Z</dcterms:created>
  <dc:creator>hermanj</dc:creator>
  <cp:lastModifiedBy>Maja Kocijan</cp:lastModifiedBy>
  <cp:lastPrinted>2018-03-21T08:43:00Z</cp:lastPrinted>
  <dcterms:modified xmlns:xsi="http://www.w3.org/2001/XMLSchema-instance" xsi:type="dcterms:W3CDTF">2018-03-21T08:49:00Z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St-771/2016-27 / Odluka - Rješenje - određivanje nagrade stečajnom upravitelju (Jadranka Šeput.docx)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