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1e41" w14:paraId="6451e41" w:rsidRDefault="00AB4602" w:rsidP="00C82F08" w:rsidR="00C82F08" w:rsidRPr="00C82F0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</w:r>
      <w:r w:rsidR="00C82F08" w:rsidRPr="00C82F08">
        <w:rPr>
          <w:rFonts w:cs="Times New Roman"/>
        </w:rPr>
        <w:tab/>
        <w:t xml:space="preserve">         </w:t>
      </w:r>
      <w:r w:rsidR="00C82F08">
        <w:rPr>
          <w:rFonts w:cs="Times New Roman"/>
        </w:rPr>
        <w:t xml:space="preserve">         </w:t>
      </w:r>
      <w:r w:rsidR="00C82F08" w:rsidRPr="00C82F08">
        <w:rPr>
          <w:rFonts w:cs="Times New Roman"/>
        </w:rPr>
        <w:t xml:space="preserve">  1 St-6618/16</w:t>
      </w:r>
      <w:r w:rsidR="00C82F08">
        <w:rPr>
          <w:rFonts w:cs="Times New Roman"/>
        </w:rPr>
        <w:t xml:space="preserve"> </w:t>
      </w:r>
    </w:p>
    <w:p w:rsidRDefault="00C82F08" w:rsidP="00C82F08" w:rsidR="00C82F08" w:rsidRPr="00C82F08">
      <w:pPr>
        <w:spacing w:after="0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spacing w:after="0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   REPUBLIKA HRVATSKA</w:t>
      </w:r>
    </w:p>
    <w:p w:rsidRDefault="00C82F08" w:rsidP="00C82F08" w:rsidR="00C82F08" w:rsidRPr="00C82F08">
      <w:pPr>
        <w:spacing w:after="0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spacing w:after="0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TRGOVAČKI SUD U ZAGREBU</w:t>
      </w:r>
    </w:p>
    <w:p w:rsidRDefault="00C82F08" w:rsidP="00C82F08" w:rsidR="00C82F08" w:rsidRPr="00C82F08">
      <w:pPr>
        <w:spacing w:after="0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         Stalna služba u Karlovcu </w:t>
      </w:r>
    </w:p>
    <w:p w:rsidRDefault="00C82F08" w:rsidP="00C82F08" w:rsidR="00C82F08" w:rsidRPr="00C82F08">
      <w:pPr>
        <w:spacing w:after="0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C82F08" w:rsidP="00C82F08" w:rsidR="00C82F08" w:rsidRPr="00C82F08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ab/>
      </w:r>
    </w:p>
    <w:p w:rsidRDefault="00C82F08" w:rsidP="00C82F08" w:rsidR="00C82F08" w:rsidRPr="00C82F08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>R E P U B L I K A   H R V A T S K A</w:t>
      </w:r>
    </w:p>
    <w:p w:rsidRDefault="00C82F08" w:rsidP="00C82F08" w:rsidR="00C82F08" w:rsidRPr="00C82F08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Z A K L J U Č A K </w:t>
      </w:r>
    </w:p>
    <w:p w:rsidRDefault="00C82F08" w:rsidP="00C82F08" w:rsidR="00C82F08" w:rsidRPr="00C82F08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spacing w:after="0"/>
        <w:jc w:val="both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ab/>
        <w:t>Trgovački sud u Zagrebu, Stalna služba u Karlovcu</w:t>
      </w:r>
      <w:r w:rsidRPr="00C82F08">
        <w:rPr>
          <w:rFonts w:cs="Times New Roman" w:eastAsia="Times New Roman"/>
          <w:b/>
          <w:lang w:eastAsia="hr-HR"/>
        </w:rPr>
        <w:t>,</w:t>
      </w:r>
      <w:r w:rsidRPr="00C82F08">
        <w:rPr>
          <w:rFonts w:cs="Times New Roman" w:eastAsia="Times New Roman"/>
          <w:lang w:eastAsia="hr-HR"/>
        </w:rPr>
        <w:t xml:space="preserve"> po sucu Jadranki Mađeruh, kao stečajnom sucu, u stečajnom postupku nad dužnikom ŠKUGOR STUDIO d.o.o. u stečaju, Zagreb, Antuna </w:t>
      </w:r>
      <w:proofErr w:type="spellStart"/>
      <w:r w:rsidRPr="00C82F08">
        <w:rPr>
          <w:rFonts w:cs="Times New Roman" w:eastAsia="Times New Roman"/>
          <w:lang w:eastAsia="hr-HR"/>
        </w:rPr>
        <w:t>Štrbana</w:t>
      </w:r>
      <w:proofErr w:type="spellEnd"/>
      <w:r w:rsidRPr="00C82F08">
        <w:rPr>
          <w:rFonts w:cs="Times New Roman" w:eastAsia="Times New Roman"/>
          <w:lang w:eastAsia="hr-HR"/>
        </w:rPr>
        <w:t xml:space="preserve"> 2, OIB: 00613430099,  24. rujna 2018.</w:t>
      </w:r>
    </w:p>
    <w:p w:rsidRDefault="00C82F08" w:rsidP="00C82F08" w:rsidR="00C82F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spacing w:after="0"/>
        <w:jc w:val="center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>z a k l j u č i o   j e</w:t>
      </w:r>
    </w:p>
    <w:p w:rsidRDefault="00C82F08" w:rsidP="00C82F08" w:rsidR="00C82F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F08" w:rsidP="00C82F08" w:rsidR="00C82F08" w:rsidRPr="00C82F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F08" w:rsidP="00C82F08" w:rsidR="00C82F08" w:rsidRPr="00C82F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Ispitno i izvještajno ročište u stečajnom postupku nad dužnikom ŠKUGOR STUDIO d.o.o. u stečaju, Zagreb, Antuna </w:t>
      </w:r>
      <w:proofErr w:type="spellStart"/>
      <w:r w:rsidRPr="00C82F08">
        <w:rPr>
          <w:rFonts w:cs="Times New Roman" w:eastAsia="Times New Roman"/>
          <w:lang w:eastAsia="hr-HR"/>
        </w:rPr>
        <w:t>Štrbana</w:t>
      </w:r>
      <w:proofErr w:type="spellEnd"/>
      <w:r w:rsidRPr="00C82F08">
        <w:rPr>
          <w:rFonts w:cs="Times New Roman" w:eastAsia="Times New Roman"/>
          <w:lang w:eastAsia="hr-HR"/>
        </w:rPr>
        <w:t xml:space="preserve"> 2, OIB: 00613430099, zakazano za 10. listopada 2018. u 10,40 sati u zgradi Trgovačkog suda u Zagrebu, Petrinjska 8, soba broj 88/II, održat će se isti dan u isto vrijeme  u zgradi Stalne službe Trgovačkog suda u Zagrebu, u Karlovcu, Trg hrvatskih branitelja 1/II, soba broj 207, a zbog promjene stečajnog suca.</w:t>
      </w:r>
    </w:p>
    <w:p w:rsidRDefault="00C82F08" w:rsidP="00C82F08" w:rsidR="00C82F08" w:rsidRPr="00C82F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</w:t>
      </w:r>
    </w:p>
    <w:p w:rsidRDefault="00C82F08" w:rsidP="00C82F08" w:rsidR="00C82F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F08" w:rsidP="00C82F08" w:rsidR="00C82F08" w:rsidRPr="00C82F08">
      <w:pPr>
        <w:spacing w:after="0"/>
        <w:jc w:val="center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>U Karlovcu 24. rujna 2018.</w:t>
      </w:r>
    </w:p>
    <w:p w:rsidRDefault="00C82F08" w:rsidP="00C82F08" w:rsidR="00C82F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F08" w:rsidP="00C82F08" w:rsidR="00C82F08" w:rsidRPr="00C82F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F08" w:rsidP="00C82F08" w:rsidR="00C82F08" w:rsidRPr="00C82F0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       Sudac:</w:t>
      </w:r>
    </w:p>
    <w:p w:rsidRDefault="00C82F08" w:rsidP="00C82F08" w:rsidR="00C82F08">
      <w:pPr>
        <w:spacing w:after="0"/>
        <w:jc w:val="center"/>
        <w:rPr>
          <w:rFonts w:cs="Times New Roman" w:eastAsia="Times New Roman"/>
          <w:lang w:eastAsia="hr-HR"/>
        </w:rPr>
      </w:pPr>
      <w:r w:rsidRPr="00C82F08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C82F08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C82F08" w:rsidP="00C82F08" w:rsidR="00C82F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F08" w:rsidP="00C82F08" w:rsidR="00C82F0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C82F08" w:rsidP="00C82F08" w:rsidR="00C82F08" w:rsidRPr="00C82F08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C82F08" w:rsidRPr="00C82F0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F0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St-6618/2016-13</izvorni_sadrzaj>
    <derivirana_varijabla naziv="DomainObject.Oznaka_1">St-6618/2016-13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6618</izvorni_sadrzaj>
    <derivirana_varijabla naziv="DomainObject.Predmet.Broj_1">6618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St-6618/2016</izvorni_sadrzaj>
    <derivirana_varijabla naziv="DomainObject.Predmet.OznakaBroj_1">St-6618/2016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ŠKUGOR STUDIO d.o.o. zastupanog po punomoćniku Zoran Škugor</izvorni_sadrzaj>
    <derivirana_varijabla naziv="DomainObject.Predmet.ProtustrankaFormated_1">  ŠKUGOR STUDIO d.o.o. zastupanog po punomoćniku Zoran Škugor</derivirana_varijabla>
  </DomainObject.Predmet.ProtustrankaFormated>
  <DomainObject.Predmet.ProtustrankaFormatedOIB>
    <izvorni_sadrzaj>  ŠKUGOR STUDIO d.o.o., OIB 00613430099 zastupanog po punomoćniku Zoran Škugor</izvorni_sadrzaj>
    <derivirana_varijabla naziv="DomainObject.Predmet.ProtustrankaFormatedOIB_1">  ŠKUGOR STUDIO d.o.o., OIB 00613430099 zastupanog po punomoćniku Zoran Škugor</derivirana_varijabla>
  </DomainObject.Predmet.ProtustrankaFormatedOIB>
  <DomainObject.Predmet.ProtustrankaFormatedWithAdress>
    <izvorni_sadrzaj> ŠKUGOR STUDIO d.o.o., Antuna Štrbana 2, 10000 Zagreb zastupanog po punomoćniku Zoran Škugor</izvorni_sadrzaj>
    <derivirana_varijabla naziv="DomainObject.Predmet.ProtustrankaFormatedWithAdress_1"> ŠKUGOR STUDIO d.o.o., Antuna Štrbana 2, 10000 Zagreb zastupanog po punomoćniku Zoran Škugor</derivirana_varijabla>
  </DomainObject.Predmet.ProtustrankaFormatedWithAdress>
  <DomainObject.Predmet.ProtustrankaFormatedWithAdressOIB>
    <izvorni_sadrzaj> ŠKUGOR STUDIO d.o.o., OIB 00613430099, Antuna Štrbana 2, 10000 Zagreb zastupanog po punomoćniku Zoran Škugor</izvorni_sadrzaj>
    <derivirana_varijabla naziv="DomainObject.Predmet.ProtustrankaFormatedWithAdressOIB_1"> ŠKUGOR STUDIO d.o.o., OIB 00613430099, Antuna Štrbana 2, 10000 Zagreb zastupanog po punomoćniku Zoran Škugor</derivirana_varijabla>
  </DomainObject.Predmet.ProtustrankaFormatedWithAdressOIB>
  <DomainObject.Predmet.ProtustrankaWithAdress>
    <izvorni_sadrzaj>ŠKUGOR STUDIO d.o.o. Antuna Štrbana 2, 10000 Zagreb</izvorni_sadrzaj>
    <derivirana_varijabla naziv="DomainObject.Predmet.ProtustrankaWithAdress_1">ŠKUGOR STUDIO d.o.o. Antuna Štrbana 2, 10000 Zagreb</derivirana_varijabla>
  </DomainObject.Predmet.ProtustrankaWithAdress>
  <DomainObject.Predmet.ProtustrankaWithAdressOIB>
    <izvorni_sadrzaj>ŠKUGOR STUDIO d.o.o., OIB 00613430099, Antuna Štrbana 2, 10000 Zagreb</izvorni_sadrzaj>
    <derivirana_varijabla naziv="DomainObject.Predmet.ProtustrankaWithAdressOIB_1">ŠKUGOR STUDIO d.o.o., OIB 00613430099, Antuna Štrbana 2, 10000 Zagreb</derivirana_varijabla>
  </DomainObject.Predmet.ProtustrankaWithAdressOIB>
  <DomainObject.Predmet.ProtustrankaNazivFormated>
    <izvorni_sadrzaj>ŠKUGOR STUDIO d.o.o.</izvorni_sadrzaj>
    <derivirana_varijabla naziv="DomainObject.Predmet.ProtustrankaNazivFormated_1">ŠKUGOR STUDIO d.o.o.</derivirana_varijabla>
  </DomainObject.Predmet.ProtustrankaNazivFormated>
  <DomainObject.Predmet.ProtustrankaNazivFormatedOIB>
    <izvorni_sadrzaj>ŠKUGOR STUDIO d.o.o., OIB 00613430099</izvorni_sadrzaj>
    <derivirana_varijabla naziv="DomainObject.Predmet.ProtustrankaNazivFormatedOIB_1">ŠKUGOR STUDIO d.o.o., OIB 00613430099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ŠKUGOR STUDIO d.o.o. zastupanog po punomoćniku Zoran Škugor</item>
    </izvorni_sadrzaj>
    <derivirana_varijabla naziv="DomainObject.Predmet.ProtuStrankaListFormated_1">
      <item>ŠKUGOR STUDIO d.o.o. zastupanog po punomoćniku Zoran Škugor</item>
    </derivirana_varijabla>
  </DomainObject.Predmet.ProtuStrankaListFormated>
  <DomainObject.Predmet.ProtuStrankaListFormatedOIB>
    <izvorni_sadrzaj>
      <item>ŠKUGOR STUDIO d.o.o., OIB 00613430099 zastupanog po punomoćniku Zoran Škugor</item>
    </izvorni_sadrzaj>
    <derivirana_varijabla naziv="DomainObject.Predmet.ProtuStrankaListFormatedOIB_1">
      <item>ŠKUGOR STUDIO d.o.o., OIB 00613430099 zastupanog po punomoćniku Zoran Škugor</item>
    </derivirana_varijabla>
  </DomainObject.Predmet.ProtuStrankaListFormatedOIB>
  <DomainObject.Predmet.ProtuStrankaListFormatedWithAdress>
    <izvorni_sadrzaj>
      <item>ŠKUGOR STUDIO d.o.o., Antuna Štrbana 2, 10000 Zagreb zastupanog po punomoćniku Zoran Škugor</item>
    </izvorni_sadrzaj>
    <derivirana_varijabla naziv="DomainObject.Predmet.ProtuStrankaListFormatedWithAdress_1">
      <item>ŠKUGOR STUDIO d.o.o., Antuna Štrbana 2, 10000 Zagreb zastupanog po punomoćniku Zoran Škugor</item>
    </derivirana_varijabla>
  </DomainObject.Predmet.ProtuStrankaListFormatedWithAdress>
  <DomainObject.Predmet.ProtuStrankaListFormatedWithAdressOIB>
    <izvorni_sadrzaj>
      <item>ŠKUGOR STUDIO d.o.o., OIB 00613430099, Antuna Štrbana 2, 10000 Zagreb zastupanog po punomoćniku Zoran Škugor</item>
    </izvorni_sadrzaj>
    <derivirana_varijabla naziv="DomainObject.Predmet.ProtuStrankaListFormatedWithAdressOIB_1">
      <item>ŠKUGOR STUDIO d.o.o., OIB 00613430099, Antuna Štrbana 2, 10000 Zagreb zastupanog po punomoćniku Zoran Škugor</item>
    </derivirana_varijabla>
  </DomainObject.Predmet.ProtuStrankaListFormatedWithAdressOIB>
  <DomainObject.Predmet.ProtuStrankaListNazivFormated>
    <izvorni_sadrzaj>
      <item>ŠKUGOR STUDIO d.o.o.</item>
    </izvorni_sadrzaj>
    <derivirana_varijabla naziv="DomainObject.Predmet.ProtuStrankaListNazivFormated_1">
      <item>ŠKUGOR STUDIO d.o.o.</item>
    </derivirana_varijabla>
  </DomainObject.Predmet.ProtuStrankaListNazivFormated>
  <DomainObject.Predmet.ProtuStrankaListNazivFormatedOIB>
    <izvorni_sadrzaj>
      <item>ŠKUGOR STUDIO d.o.o., OIB 00613430099</item>
    </izvorni_sadrzaj>
    <derivirana_varijabla naziv="DomainObject.Predmet.ProtuStrankaListNazivFormatedOIB_1">
      <item>ŠKUGOR STUDIO d.o.o., OIB 00613430099</item>
    </derivirana_varijabla>
  </DomainObject.Predmet.ProtuStrankaListNazivFormatedOIB>
  <DomainObject.Predmet.OstaliListFormated>
    <izvorni_sadrzaj>
      <item>Zoran Škugor punomoćnik sudionika u postupku ŠKUGOR STUDIO d.o.o.</item>
      <item>ŽDO u Zagrebu punomoćnik sudionika u postupku RH MF Porezna uprava Zagreb</item>
      <item>Stjepan Lović</item>
    </izvorni_sadrzaj>
    <derivirana_varijabla naziv="DomainObject.Predmet.OstaliListFormated_1">
      <item>Zoran Škugor punomoćnik sudionika u postupku ŠKUGOR STUDIO d.o.o.</item>
      <item>ŽDO u Zagrebu punomoćnik sudionika u postupku RH MF Porezna uprava Zagreb</item>
      <item>Stjepan Lović</item>
    </derivirana_varijabla>
  </DomainObject.Predmet.OstaliListFormated>
  <DomainObject.Predmet.OstaliListFormatedOIB>
    <izvorni_sadrzaj>
      <item>Zoran Škugor, OIB  punomoćnik sudionika u postupku ŠKUGOR STUDIO d.o.o.</item>
      <item>ŽDO u Zagrebu, OIB 16488001145 punomoćnik sudionika u postupku RH MF Porezna uprava Zagreb</item>
      <item>Stjepan Lović, OIB 25964288839</item>
    </izvorni_sadrzaj>
    <derivirana_varijabla naziv="DomainObject.Predmet.OstaliListFormatedOIB_1">
      <item>Zoran Škugor, OIB  punomoćnik sudionika u postupku ŠKUGOR STUDIO d.o.o.</item>
      <item>ŽDO u Zagrebu, OIB 16488001145 punomoćnik sudionika u postupku RH MF Porezna uprava Zagreb</item>
      <item>Stjepan Lović, OIB 25964288839</item>
    </derivirana_varijabla>
  </DomainObject.Predmet.OstaliListFormatedOIB>
  <DomainObject.Predmet.OstaliListFormatedWithAdress>
    <izvorni_sadrzaj>
      <item>Zoran Škugor, Debeucova 2, 10000 Zagreb punomoćnik sudionika u postupku ŠKUGOR STUDIO d.o.o.</item>
      <item>ŽDO u Zagrebu, Savska cesta 41, 10000 Zagreb punomoćnik sudionika u postupku RH MF Porezna uprava Zagreb</item>
      <item>Stjepan Lović, Preradovićeva 13, 10000 Zagreb</item>
    </izvorni_sadrzaj>
    <derivirana_varijabla naziv="DomainObject.Predmet.OstaliListFormatedWithAdress_1">
      <item>Zoran Škugor, Debeucova 2, 10000 Zagreb punomoćnik sudionika u postupku ŠKUGOR STUDIO d.o.o.</item>
      <item>ŽDO u Zagrebu, Savska cesta 41, 10000 Zagreb punomoćnik sudionika u postupku RH MF Porezna uprava Zagreb</item>
      <item>Stjepan Lović, Preradovićeva 13, 10000 Zagreb</item>
    </derivirana_varijabla>
  </DomainObject.Predmet.OstaliListFormatedWithAdress>
  <DomainObject.Predmet.OstaliListFormatedWithAdressOIB>
    <izvorni_sadrzaj>
      <item>Zoran Škugor, OIB , Debeucova 2, 10000 Zagreb punomoćnik sudionika u postupku ŠKUGOR STUDIO d.o.o.</item>
      <item>ŽDO u Zagrebu, OIB 16488001145, Savska cesta 41, 10000 Zagreb punomoćnik sudionika u postupku RH MF Porezna uprava Zagreb</item>
      <item>Stjepan Lović, OIB 25964288839, Preradovićeva 13, 10000 Zagreb</item>
    </izvorni_sadrzaj>
    <derivirana_varijabla naziv="DomainObject.Predmet.OstaliListFormatedWithAdressOIB_1">
      <item>Zoran Škugor, OIB , Debeucova 2, 10000 Zagreb punomoćnik sudionika u postupku ŠKUGOR STUDIO d.o.o.</item>
      <item>ŽDO u Zagrebu, OIB 16488001145, Savska cesta 41, 10000 Zagreb punomoćnik sudionika u postupku RH MF Porezna uprava Zagreb</item>
      <item>Stjepan Lović, OIB 25964288839, Preradovićeva 13, 10000 Zagreb</item>
    </derivirana_varijabla>
  </DomainObject.Predmet.OstaliListFormatedWithAdressOIB>
  <DomainObject.Predmet.OstaliListNazivFormated>
    <izvorni_sadrzaj>
      <item>Zoran Škugor</item>
      <item>ŽDO u Zagrebu</item>
      <item>Stjepan Lović</item>
    </izvorni_sadrzaj>
    <derivirana_varijabla naziv="DomainObject.Predmet.OstaliListNazivFormated_1">
      <item>Zoran Škugor</item>
      <item>ŽDO u Zagrebu</item>
      <item>Stjepan Lović</item>
    </derivirana_varijabla>
  </DomainObject.Predmet.OstaliListNazivFormated>
  <DomainObject.Predmet.OstaliListNazivFormatedOIB>
    <izvorni_sadrzaj>
      <item>Zoran Škugor, OIB </item>
      <item>ŽDO u Zagrebu, OIB 16488001145</item>
      <item>Stjepan Lović, OIB 25964288839</item>
    </izvorni_sadrzaj>
    <derivirana_varijabla naziv="DomainObject.Predmet.OstaliListNazivFormatedOIB_1">
      <item>Zoran Škugor, OIB </item>
      <item>ŽDO u Zagrebu, OIB 16488001145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St-6618/2016-13</izvorni_sadrzaj>
    <derivirana_varijabla naziv="DomainObject.PoslovniBrojDokumenta_1">St-6618/2016-13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ŠKUGOR STUDIO d.o.o.</izvorni_sadrzaj>
    <derivirana_varijabla naziv="DomainObject.Predmet.ProtustrankaIDrugi_1">ŠKUGOR STUDIO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ŠKUGOR STUDIO d.o.o., OIB 00613430099, Antuna Štrbana 2, 10000 Zagreb</izvorni_sadrzaj>
    <derivirana_varijabla naziv="DomainObject.Predmet.ProtustrankaIDrugiAdressOIB_1">ŠKUGOR STUDIO d.o.o., OIB 00613430099, Antuna Štrbana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ŠKUGOR STUDIO d.o.o.</item>
      <item>FINA Regionalni centar Zagreb</item>
      <item>Zoran Škugor</item>
      <item>RH MF Porezna uprava Zagreb</item>
      <item>ŽDO u Zagrebu</item>
      <item>Stjepan Lović</item>
    </izvorni_sadrzaj>
    <derivirana_varijabla naziv="DomainObject.Predmet.SudioniciListNaziv_1">
      <item>ŠKUGOR STUDIO d.o.o.</item>
      <item>FINA Regionalni centar Zagreb</item>
      <item>Zoran Škugor</item>
      <item>RH MF Porezna uprava Zagreb</item>
      <item>ŽDO u Zagrebu</item>
      <item>Stjepan Lović</item>
    </derivirana_varijabla>
  </DomainObject.Predmet.SudioniciListNaziv>
  <DomainObject.Predmet.SudioniciListAdressOIB>
    <izvorni_sadrzaj>
      <item>ŠKUGOR STUDIO d.o.o., OIB 00613430099, Antuna Štrbana 2,10000 Zagreb</item>
      <item>FINA Regionalni centar Zagreb, OIB 85821130368, Trg svibanjskih žrtava 1995.br 1,10000 Zagreb</item>
      <item>Zoran Škugor, OIB , Debeucova 2,10000 Zagreb</item>
      <item>RH MF Porezna uprava Zagreb, OIB 18683136487</item>
      <item>ŽDO u Zagrebu, OIB 16488001145, Savska cesta 41,10000 Zagreb</item>
      <item>Stjepan Lović, OIB 25964288839, Preradovićeva 13,10000 Zagreb</item>
    </izvorni_sadrzaj>
    <derivirana_varijabla naziv="DomainObject.Predmet.SudioniciListAdressOIB_1">
      <item>ŠKUGOR STUDIO d.o.o., OIB 00613430099, Antuna Štrbana 2,10000 Zagreb</item>
      <item>FINA Regionalni centar Zagreb, OIB 85821130368, Trg svibanjskih žrtava 1995.br 1,10000 Zagreb</item>
      <item>Zoran Škugor, OIB , Debeucova 2,10000 Zagreb</item>
      <item>RH MF Porezna uprava Zagreb, OIB 18683136487</item>
      <item>ŽDO u Zagrebu, OIB 16488001145, Savska cesta 41,10000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A2274-29DB-4D23-B7EF-96C757E51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788</properties:Characters>
  <properties:Lines>35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2018-09-24T12:50:00Z</cp:lastPrinted>
  <dcterms:modified xmlns:xsi="http://www.w3.org/2001/XMLSchema-instance" xsi:type="dcterms:W3CDTF">2018-09-24T12:50:00Z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St-6618/2016-13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