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692b" w14:paraId="c67692b" w:rsidRDefault="00613220" w:rsidP="00613220" w:rsidR="006132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220" w:rsidP="00613220" w:rsidR="0061322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3220" w:rsidP="00613220" w:rsidR="006132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3220" w:rsidP="00613220" w:rsidR="006132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13220" w:rsidP="00613220" w:rsidR="0061322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3220" w:rsidP="00613220" w:rsidR="006132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13220" w:rsidP="00613220" w:rsidR="00613220" w:rsidRPr="005D578C">
      <w:pPr>
        <w:jc w:val="center"/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13220" w:rsidP="00613220" w:rsidR="00613220" w:rsidRPr="005D578C">
      <w:pPr>
        <w:rPr>
          <w:rFonts w:cs="Times New Roman" w:eastAsia="Times New Roman"/>
          <w:szCs w:val="24"/>
        </w:rPr>
      </w:pPr>
    </w:p>
    <w:p w:rsidRDefault="00613220" w:rsidP="00613220" w:rsidR="0061322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EKOLOŠKI INŽENJERING d. o. o. Poreč, Ive Andrića 76, OIB 12965216571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040042105,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D3DB3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2016.</w:t>
      </w:r>
    </w:p>
    <w:p w:rsidRDefault="00613220" w:rsidP="00613220" w:rsidR="00613220" w:rsidRPr="005D578C">
      <w:pPr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13220" w:rsidP="00613220" w:rsidR="00613220" w:rsidRPr="005D578C">
      <w:pPr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EKOLOŠKI INŽENJERING d. o. o. Poreč, Ive Andrića 76, OIB 12965216571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040042105,</w:t>
      </w:r>
      <w:r w:rsidRPr="005D578C">
        <w:rPr>
          <w:rFonts w:cs="Times New Roman" w:eastAsia="Times New Roman"/>
          <w:szCs w:val="24"/>
        </w:rPr>
        <w:t xml:space="preserve"> s danom </w:t>
      </w:r>
      <w:r w:rsidR="00455F04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13220" w:rsidP="00613220" w:rsidR="00613220" w:rsidRPr="005D578C">
      <w:pPr>
        <w:rPr>
          <w:rFonts w:cs="Times New Roman" w:eastAsia="Times New Roman"/>
          <w:szCs w:val="24"/>
        </w:rPr>
      </w:pPr>
    </w:p>
    <w:p w:rsidRDefault="00613220" w:rsidP="00613220" w:rsidR="0061322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13220" w:rsidP="00613220" w:rsidR="00613220">
      <w:pPr>
        <w:rPr>
          <w:rFonts w:cs="Times New Roman" w:eastAsia="Times New Roman"/>
          <w:szCs w:val="20"/>
        </w:rPr>
      </w:pPr>
    </w:p>
    <w:p w:rsidRDefault="00613220" w:rsidP="00613220" w:rsidR="006132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EKOLOŠKI INŽENJERING d. o. o. Poreč, Ive Andrića 76, OIB 12965216571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040042105.</w:t>
      </w:r>
    </w:p>
    <w:p w:rsidRDefault="00613220" w:rsidP="00613220" w:rsidR="00613220">
      <w:pPr>
        <w:ind w:firstLine="709"/>
        <w:rPr>
          <w:rFonts w:cs="Times New Roman" w:eastAsia="Times New Roman"/>
          <w:szCs w:val="24"/>
        </w:rPr>
      </w:pPr>
    </w:p>
    <w:p w:rsidRDefault="00613220" w:rsidP="00613220" w:rsidR="006132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EKOLOŠKI INŽENJERING d. o. o. Poreč, Ive Andrića 76, OIB 12965216571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040042105.</w:t>
      </w:r>
    </w:p>
    <w:p w:rsidRDefault="00613220" w:rsidP="00613220" w:rsidR="00613220">
      <w:pPr>
        <w:rPr>
          <w:rFonts w:cs="Times New Roman" w:eastAsia="Times New Roman"/>
          <w:szCs w:val="24"/>
        </w:rPr>
      </w:pPr>
    </w:p>
    <w:p w:rsidRDefault="00455F04" w:rsidP="00613220" w:rsidR="00455F04" w:rsidRPr="005D578C">
      <w:pPr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13220" w:rsidP="00613220" w:rsidR="00613220">
      <w:pPr>
        <w:ind w:firstLine="708"/>
        <w:rPr>
          <w:rFonts w:cs="Times New Roman" w:eastAsia="Times New Roman"/>
          <w:szCs w:val="24"/>
        </w:rPr>
      </w:pPr>
    </w:p>
    <w:p w:rsidRDefault="00613220" w:rsidP="00613220" w:rsidR="006132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455F04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EKOLOŠKI INŽENJERING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St-696/2015-3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13220" w:rsidP="00613220" w:rsidR="006132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13220" w:rsidP="00613220" w:rsidR="00613220" w:rsidRPr="005D578C">
      <w:pPr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D3DB3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13220" w:rsidP="00613220" w:rsidR="00613220">
      <w:pPr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13220" w:rsidP="00613220" w:rsidR="006132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DD3DB3">
        <w:rPr>
          <w:rFonts w:cs="Times New Roman" w:eastAsia="Times New Roman"/>
          <w:szCs w:val="24"/>
        </w:rPr>
        <w:t>, v. r.</w:t>
      </w:r>
    </w:p>
    <w:p w:rsidRDefault="00613220" w:rsidP="00613220" w:rsidR="00613220">
      <w:pPr>
        <w:jc w:val="left"/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jc w:val="left"/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13220" w:rsidP="00613220" w:rsidR="0061322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13220" w:rsidP="00613220" w:rsidR="006132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13220" w:rsidP="00613220" w:rsidR="00613220">
      <w:pPr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rPr>
          <w:rFonts w:cs="Times New Roman" w:eastAsia="Times New Roman"/>
          <w:szCs w:val="24"/>
        </w:rPr>
      </w:pPr>
    </w:p>
    <w:p w:rsidRDefault="00613220" w:rsidP="00613220" w:rsidR="006132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13220" w:rsidP="00613220" w:rsidR="006132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13220" w:rsidP="00613220" w:rsidR="006132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EKOLOŠKI INŽENJERING d. o. o. Poreč, Ive Andrića 76,</w:t>
      </w:r>
    </w:p>
    <w:p w:rsidRDefault="00613220" w:rsidP="00613220" w:rsidR="006132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Vice Šoljan, Zagreb, Ul. Brozova 14,</w:t>
      </w:r>
    </w:p>
    <w:p w:rsidRDefault="00613220" w:rsidP="00613220" w:rsidR="0061322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13220" w:rsidP="00613220" w:rsidR="006132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13220" w:rsidP="00613220" w:rsidR="006132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13220" w:rsidP="00613220" w:rsidR="0061322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DD3DB3">
        <w:rPr>
          <w:rFonts w:cs="Times New Roman" w:eastAsia="Times New Roman"/>
          <w:szCs w:val="24"/>
        </w:rPr>
        <w:t xml:space="preserve">8 dana, </w:t>
      </w:r>
    </w:p>
    <w:p w:rsidRDefault="00613220" w:rsidP="00613220" w:rsidR="006132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13220" w:rsidP="00613220" w:rsidR="006132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13220" w:rsidP="00613220" w:rsidR="00613220"/>
    <w:p w:rsidRDefault="00613220" w:rsidP="00613220" w:rsidR="00613220"/>
    <w:p w:rsidRDefault="00613220" w:rsidP="00613220" w:rsidR="00613220"/>
    <w:p w:rsidRDefault="00613220" w:rsidP="00613220" w:rsidR="00613220"/>
    <w:p w:rsidRDefault="00613220" w:rsidP="00613220" w:rsidR="00613220"/>
    <w:p w:rsidRDefault="00613220" w:rsidP="00613220" w:rsidR="00613220"/>
    <w:p w:rsidRDefault="00613220" w:rsidP="00613220" w:rsidR="00613220"/>
    <w:p w:rsidRDefault="00613220" w:rsidP="00613220" w:rsidR="00613220"/>
    <w:p w:rsidRDefault="00613220" w:rsidP="00613220" w:rsidR="00613220"/>
    <w:p w:rsidRDefault="00407BC9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220" w:rsidP="00613220" w:rsidR="00613220">
      <w:r>
        <w:separator/>
      </w:r>
    </w:p>
  </w:endnote>
  <w:endnote w:id="0" w:type="continuationSeparator">
    <w:p w:rsidRDefault="00613220" w:rsidP="00613220" w:rsidR="00613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220" w:rsidP="00613220" w:rsidR="00613220">
      <w:r>
        <w:separator/>
      </w:r>
    </w:p>
  </w:footnote>
  <w:footnote w:id="0" w:type="continuationSeparator">
    <w:p w:rsidRDefault="00613220" w:rsidP="00613220" w:rsidR="00613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220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07B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St-696/2015-5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220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St-696/2015-5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19C6"/>
    <w:rsid w:val="00407BC9"/>
    <w:rsid w:val="00455F04"/>
    <w:rsid w:val="00613220"/>
    <w:rsid w:val="0075528E"/>
    <w:rsid w:val="0079403F"/>
    <w:rsid w:val="00DD3DB3"/>
    <w:rsid w:val="00DE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2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2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132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2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3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32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B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7B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7B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7B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2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2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132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2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3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32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B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7B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7B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7B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EKOLOŠKI INŽENJERING d.o.o. POREČ</izvorni_sadrzaj>
    <derivirana_varijabla naziv="DomainObject.Predmet.ProtustrankaFormated_1">  EKOLOŠKI INŽENJERING d.o.o. POREČ</derivirana_varijabla>
  </DomainObject.Predmet.ProtustrankaFormated>
  <DomainObject.Predmet.ProtustrankaFormatedOIB>
    <izvorni_sadrzaj>  EKOLOŠKI INŽENJERING d.o.o. POREČ, OIB 12965216571</izvorni_sadrzaj>
    <derivirana_varijabla naziv="DomainObject.Predmet.ProtustrankaFormatedOIB_1">  EKOLOŠKI INŽENJERING d.o.o. POREČ, OIB 12965216571</derivirana_varijabla>
  </DomainObject.Predmet.ProtustrankaFormatedOIB>
  <DomainObject.Predmet.ProtustrankaFormatedWithAdress>
    <izvorni_sadrzaj> EKOLOŠKI INŽENJERING d.o.o. POREČ, Ive Andrića 76, 52440 Poreč</izvorni_sadrzaj>
    <derivirana_varijabla naziv="DomainObject.Predmet.ProtustrankaFormatedWithAdress_1"> EKOLOŠKI INŽENJERING d.o.o. POREČ, Ive Andrića 76, 52440 Poreč</derivirana_varijabla>
  </DomainObject.Predmet.ProtustrankaFormatedWithAdress>
  <DomainObject.Predmet.ProtustrankaFormatedWithAdressOIB>
    <izvorni_sadrzaj> EKOLOŠKI INŽENJERING d.o.o. POREČ, OIB 12965216571, Ive Andrića 76, 52440 Poreč</izvorni_sadrzaj>
    <derivirana_varijabla naziv="DomainObject.Predmet.ProtustrankaFormatedWithAdressOIB_1"> EKOLOŠKI INŽENJERING d.o.o. POREČ, OIB 12965216571, Ive Andrića 76, 52440 Poreč</derivirana_varijabla>
  </DomainObject.Predmet.ProtustrankaFormatedWithAdressOIB>
  <DomainObject.Predmet.ProtustrankaWithAdress>
    <izvorni_sadrzaj>EKOLOŠKI INŽENJERING d.o.o. POREČ Ive Andrića 76, 52440 Poreč</izvorni_sadrzaj>
    <derivirana_varijabla naziv="DomainObject.Predmet.ProtustrankaWithAdress_1">EKOLOŠKI INŽENJERING d.o.o. POREČ Ive Andrića 76, 52440 Poreč</derivirana_varijabla>
  </DomainObject.Predmet.ProtustrankaWithAdress>
  <DomainObject.Predmet.ProtustrankaWithAdressOIB>
    <izvorni_sadrzaj>EKOLOŠKI INŽENJERING d.o.o. POREČ, OIB 12965216571, Ive Andrića 76, 52440 Poreč</izvorni_sadrzaj>
    <derivirana_varijabla naziv="DomainObject.Predmet.ProtustrankaWithAdressOIB_1">EKOLOŠKI INŽENJERING d.o.o. POREČ, OIB 12965216571, Ive Andrića 76, 52440 Poreč</derivirana_varijabla>
  </DomainObject.Predmet.ProtustrankaWithAdressOIB>
  <DomainObject.Predmet.ProtustrankaNazivFormated>
    <izvorni_sadrzaj>EKOLOŠKI INŽENJERING d.o.o. POREČ</izvorni_sadrzaj>
    <derivirana_varijabla naziv="DomainObject.Predmet.ProtustrankaNazivFormated_1">EKOLOŠKI INŽENJERING d.o.o. POREČ</derivirana_varijabla>
  </DomainObject.Predmet.ProtustrankaNazivFormated>
  <DomainObject.Predmet.ProtustrankaNazivFormatedOIB>
    <izvorni_sadrzaj>EKOLOŠKI INŽENJERING d.o.o. POREČ, OIB 12965216571</izvorni_sadrzaj>
    <derivirana_varijabla naziv="DomainObject.Predmet.ProtustrankaNazivFormatedOIB_1">EKOLOŠKI INŽENJERING d.o.o. POREČ, OIB 12965216571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296961.75</izvorni_sadrzaj>
    <derivirana_varijabla naziv="DomainObject.Predmet.TrenutnaVrijednost_1">296961.75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EKOLOŠKI INŽENJERING d.o.o. POREČ</item>
    </izvorni_sadrzaj>
    <derivirana_varijabla naziv="DomainObject.Predmet.ProtuStrankaListFormated_1">
      <item>EKOLOŠKI INŽENJERING d.o.o. POREČ</item>
    </derivirana_varijabla>
  </DomainObject.Predmet.ProtuStrankaListFormated>
  <DomainObject.Predmet.ProtuStrankaListFormatedOIB>
    <izvorni_sadrzaj>
      <item>EKOLOŠKI INŽENJERING d.o.o. POREČ, OIB 12965216571</item>
    </izvorni_sadrzaj>
    <derivirana_varijabla naziv="DomainObject.Predmet.ProtuStrankaListFormatedOIB_1">
      <item>EKOLOŠKI INŽENJERING d.o.o. POREČ, OIB 12965216571</item>
    </derivirana_varijabla>
  </DomainObject.Predmet.ProtuStrankaListFormatedOIB>
  <DomainObject.Predmet.ProtuStrankaListFormatedWithAdress>
    <izvorni_sadrzaj>
      <item>EKOLOŠKI INŽENJERING d.o.o. POREČ, Ive Andrića 76, 52440 Poreč</item>
    </izvorni_sadrzaj>
    <derivirana_varijabla naziv="DomainObject.Predmet.ProtuStrankaListFormatedWithAdress_1">
      <item>EKOLOŠKI INŽENJERING d.o.o. POREČ, Ive Andrića 76, 52440 Poreč</item>
    </derivirana_varijabla>
  </DomainObject.Predmet.ProtuStrankaListFormatedWithAdress>
  <DomainObject.Predmet.ProtuStrankaListFormatedWithAdressOIB>
    <izvorni_sadrzaj>
      <item>EKOLOŠKI INŽENJERING d.o.o. POREČ, OIB 12965216571, Ive Andrića 76, 52440 Poreč</item>
    </izvorni_sadrzaj>
    <derivirana_varijabla naziv="DomainObject.Predmet.ProtuStrankaListFormatedWithAdressOIB_1">
      <item>EKOLOŠKI INŽENJERING d.o.o. POREČ, OIB 12965216571, Ive Andrića 76, 52440 Poreč</item>
    </derivirana_varijabla>
  </DomainObject.Predmet.ProtuStrankaListFormatedWithAdressOIB>
  <DomainObject.Predmet.ProtuStrankaListNazivFormated>
    <izvorni_sadrzaj>
      <item>EKOLOŠKI INŽENJERING d.o.o. POREČ</item>
    </izvorni_sadrzaj>
    <derivirana_varijabla naziv="DomainObject.Predmet.ProtuStrankaListNazivFormated_1">
      <item>EKOLOŠKI INŽENJERING d.o.o. POREČ</item>
    </derivirana_varijabla>
  </DomainObject.Predmet.ProtuStrankaListNazivFormated>
  <DomainObject.Predmet.ProtuStrankaListNazivFormatedOIB>
    <izvorni_sadrzaj>
      <item>EKOLOŠKI INŽENJERING d.o.o. POREČ, OIB 12965216571</item>
    </izvorni_sadrzaj>
    <derivirana_varijabla naziv="DomainObject.Predmet.ProtuStrankaListNazivFormatedOIB_1">
      <item>EKOLOŠKI INŽENJERING d.o.o. POREČ, OIB 12965216571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EKOLOŠKI INŽENJERING d.o.o. POREČ</izvorni_sadrzaj>
    <derivirana_varijabla naziv="DomainObject.Predmet.ProtustrankaIDrugi_1">EKOLOŠKI INŽENJERING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EKOLOŠKI INŽENJERING d.o.o. POREČ, OIB 12965216571, Ive Andrića 76, 52440 Poreč</izvorni_sadrzaj>
    <derivirana_varijabla naziv="DomainObject.Predmet.ProtustrankaIDrugiAdressOIB_1">EKOLOŠKI INŽENJERING d.o.o. POREČ, OIB 12965216571, Ive Andrića 76,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EKOLOŠKI INŽENJERING d.o.o. POREČ</item>
    </izvorni_sadrzaj>
    <derivirana_varijabla naziv="DomainObject.Predmet.SudioniciListNaziv_1">
      <item>FINANCIJSKA AGENCIJA, RC RIJEKA, PODRUŽNICA PULA, PULA</item>
      <item>EKOLOŠKI INŽENJERING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EKOLOŠKI INŽENJERING d.o.o. POREČ, OIB 12965216571, Ive Andrića 76,52440 Poreč</item>
    </izvorni_sadrzaj>
    <derivirana_varijabla naziv="DomainObject.Predmet.SudioniciListAdressOIB_1">
      <item>FINANCIJSKA AGENCIJA, RC RIJEKA, PODRUŽNICA PULA, PULA, OIB 85821130368, Ulica grada Vukovara 70,Zagreb</item>
      <item>EKOLOŠKI INŽENJERING d.o.o. POREČ, OIB 12965216571, Ive Andrića 76,52440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12965216571</item>
    </izvorni_sadrzaj>
    <derivirana_varijabla naziv="DomainObject.Predmet.SudioniciListNazivOIB_1">
      <item>, OIB 85821130368</item>
      <item>, OIB 12965216571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3118</properties:Characters>
  <properties:Lines>86</properties:Lines>
  <properties:Paragraphs>30</properties:Paragraphs>
  <properties:TotalTime>10</properties:TotalTime>
  <properties:ScaleCrop>false</properties:ScaleCrop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2016-03-14T09:20:00Z</dcterms:created>
  <dc:creator>Mihaela Kaligari</dc:creator>
  <dc:description/>
  <cp:keywords/>
  <cp:lastModifiedBy>Jasmina Matika</cp:lastModifiedBy>
  <cp:lastPrinted>2016-03-17T09:24:00Z</cp:lastPrinted>
  <dcterms:modified xmlns:xsi="http://www.w3.org/2001/XMLSchema-instance" xsi:type="dcterms:W3CDTF">2016-03-17T11:53:00Z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