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0683" w14:paraId="f010683" w:rsidRDefault="005F4308" w:rsidP="005F4308" w:rsidR="005F4308" w:rsidRPr="005F4308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5F4308">
        <w:rPr>
          <w:rFonts w:cs="Times New Roman" w:eastAsia="Times New Roman"/>
          <w:lang w:eastAsia="hr-HR"/>
        </w:rPr>
        <w:t>Poslovni broj: 3 St-6/2016-8</w:t>
      </w:r>
    </w:p>
    <w:p w:rsidRDefault="005F4308" w:rsidP="005F4308" w:rsidR="005F4308" w:rsidRPr="005F430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F4308" w:rsidP="005F4308" w:rsidR="005F4308" w:rsidRPr="005F430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F4308" w:rsidP="005F4308" w:rsidR="005F4308" w:rsidRPr="005F430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F4308" w:rsidP="005F4308" w:rsidR="005F4308" w:rsidRPr="005F4308">
      <w:pPr>
        <w:spacing w:after="0"/>
        <w:ind w:firstLine="708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REPUBLIKA HRVATSKA</w:t>
      </w:r>
    </w:p>
    <w:p w:rsidRDefault="005F4308" w:rsidP="005F4308" w:rsidR="005F4308" w:rsidRPr="005F4308">
      <w:pPr>
        <w:spacing w:after="0"/>
        <w:ind w:firstLine="708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TRGOVAČKI SUD U ZADRU</w:t>
      </w:r>
    </w:p>
    <w:p w:rsidRDefault="005F4308" w:rsidP="005F4308" w:rsidR="005F4308" w:rsidRPr="005F4308">
      <w:pPr>
        <w:spacing w:after="0"/>
        <w:ind w:firstLine="708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Zadar, Dr. Franje Tuđmana 35.</w:t>
      </w:r>
    </w:p>
    <w:p w:rsidRDefault="005F4308" w:rsidP="005F4308" w:rsidR="005F4308" w:rsidRPr="005F4308">
      <w:pPr>
        <w:spacing w:after="0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ab/>
        <w:t>R E PU B L I K A   H R V A T S K A</w:t>
      </w:r>
      <w:r w:rsidRPr="005F4308">
        <w:rPr>
          <w:rFonts w:cs="Times New Roman" w:eastAsia="Times New Roman"/>
          <w:lang w:eastAsia="hr-HR"/>
        </w:rPr>
        <w:tab/>
      </w:r>
    </w:p>
    <w:p w:rsidRDefault="005F4308" w:rsidP="005F4308" w:rsidR="005F4308" w:rsidRPr="005F43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jc w:val="center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 xml:space="preserve">Z A K LJ U Č A K </w:t>
      </w:r>
    </w:p>
    <w:p w:rsidRDefault="005F4308" w:rsidP="005F4308" w:rsidR="005F4308" w:rsidRPr="005F43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jc w:val="both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ab/>
        <w:t xml:space="preserve">Trgovački sud u Zadru, OIB </w:t>
      </w:r>
      <w:r w:rsidRPr="005F4308">
        <w:rPr>
          <w:rFonts w:cs="Times New Roman" w:eastAsia="Times New Roman"/>
          <w:szCs w:val="20"/>
          <w:lang w:eastAsia="hr-HR"/>
        </w:rPr>
        <w:t xml:space="preserve">39670464653, </w:t>
      </w:r>
      <w:r w:rsidRPr="005F430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AGER d.o.o., Benkovac, </w:t>
      </w:r>
      <w:proofErr w:type="spellStart"/>
      <w:r w:rsidRPr="005F4308">
        <w:rPr>
          <w:rFonts w:cs="Times New Roman" w:eastAsia="Times New Roman"/>
          <w:lang w:eastAsia="hr-HR"/>
        </w:rPr>
        <w:t>Šopot</w:t>
      </w:r>
      <w:proofErr w:type="spellEnd"/>
      <w:r w:rsidRPr="005F4308">
        <w:rPr>
          <w:rFonts w:cs="Times New Roman" w:eastAsia="Times New Roman"/>
          <w:lang w:eastAsia="hr-HR"/>
        </w:rPr>
        <w:t xml:space="preserve"> 1, OIB: 98866625994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5F4308">
          <w:rPr>
            <w:rFonts w:cs="Times New Roman" w:eastAsia="Times New Roman"/>
            <w:lang w:eastAsia="hr-HR"/>
          </w:rPr>
          <w:t>11. st</w:t>
        </w:r>
      </w:smartTag>
      <w:r w:rsidRPr="005F4308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5F4308" w:rsidP="005F4308" w:rsidR="005F4308" w:rsidRPr="005F4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jc w:val="center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 xml:space="preserve">z a k </w:t>
      </w:r>
      <w:proofErr w:type="spellStart"/>
      <w:r w:rsidRPr="005F4308">
        <w:rPr>
          <w:rFonts w:cs="Times New Roman" w:eastAsia="Times New Roman"/>
          <w:lang w:eastAsia="hr-HR"/>
        </w:rPr>
        <w:t>lj</w:t>
      </w:r>
      <w:proofErr w:type="spellEnd"/>
      <w:r w:rsidRPr="005F4308">
        <w:rPr>
          <w:rFonts w:cs="Times New Roman" w:eastAsia="Times New Roman"/>
          <w:lang w:eastAsia="hr-HR"/>
        </w:rPr>
        <w:t xml:space="preserve"> u č i o  j e</w:t>
      </w:r>
    </w:p>
    <w:p w:rsidRDefault="005F4308" w:rsidP="005F4308" w:rsidR="005F4308" w:rsidRPr="005F4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5F4308">
        <w:rPr>
          <w:rFonts w:cs="Times New Roman" w:eastAsia="Times New Roman"/>
          <w:lang w:eastAsia="hr-HR"/>
        </w:rPr>
        <w:t>otpravka</w:t>
      </w:r>
      <w:proofErr w:type="spellEnd"/>
      <w:r w:rsidRPr="005F430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161.893,52 kn koje je u Očevidniku redoslijeda osnova za plaćanje evidentirano na dan 1. rujna 2015. </w:t>
      </w:r>
    </w:p>
    <w:p w:rsidRDefault="005F4308" w:rsidP="005F4308" w:rsidR="005F4308" w:rsidRPr="005F43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jc w:val="center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U Zadru 30. lipnja 2016.</w:t>
      </w:r>
    </w:p>
    <w:p w:rsidRDefault="005F4308" w:rsidP="005F4308" w:rsidR="005F4308" w:rsidRPr="005F430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5F4308" w:rsidP="005F4308" w:rsidR="005F4308" w:rsidRPr="005F430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Tina Grgas</w:t>
      </w:r>
    </w:p>
    <w:p w:rsidRDefault="005F4308" w:rsidP="005F4308" w:rsidR="005F4308" w:rsidRPr="005F430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jc w:val="right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 xml:space="preserve"> </w:t>
      </w:r>
    </w:p>
    <w:p w:rsidRDefault="005F4308" w:rsidP="005F4308" w:rsidR="005F4308" w:rsidRPr="005F4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jc w:val="both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UPUTA O PRAVNOM LIJEKU</w:t>
      </w:r>
    </w:p>
    <w:p w:rsidRDefault="005F4308" w:rsidP="005F4308" w:rsidR="005F4308" w:rsidRPr="005F430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Protiv ovog zaključka nije dopuštena žalba.</w:t>
      </w:r>
    </w:p>
    <w:p w:rsidRDefault="005F4308" w:rsidP="005F4308" w:rsidR="005F4308" w:rsidRPr="005F4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308" w:rsidP="005F4308" w:rsidR="005F4308" w:rsidRPr="005F4308">
      <w:pPr>
        <w:spacing w:after="0"/>
        <w:jc w:val="both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DNA:</w:t>
      </w:r>
    </w:p>
    <w:p w:rsidRDefault="005F4308" w:rsidP="005F4308" w:rsidR="005F4308" w:rsidRPr="005F430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FINA, Regionalni centar Split, Podružnica Zadar</w:t>
      </w:r>
    </w:p>
    <w:p w:rsidRDefault="005F4308" w:rsidP="005F4308" w:rsidR="005F4308" w:rsidRPr="005F430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F4308">
        <w:rPr>
          <w:rFonts w:cs="Times New Roman" w:eastAsia="Times New Roman"/>
          <w:lang w:eastAsia="hr-HR"/>
        </w:rPr>
        <w:t>e-Oglasna ploča</w:t>
      </w:r>
    </w:p>
    <w:p w:rsidRDefault="005F4308" w:rsidP="005F4308" w:rsidR="005F4308" w:rsidRPr="005F4308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5F4308" w:rsidP="005F4308" w:rsidR="005F4308" w:rsidRPr="005F430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5F430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30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773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St-6/2016-6</izvorni_sadrzaj>
    <derivirana_varijabla naziv="DomainObject.Oznaka_1">St-6/2016-6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AGER d.o.o. za poljoprivrednu proizvodnju, preradu, trgovinu i usluge</izvorni_sadrzaj>
    <derivirana_varijabla naziv="DomainObject.Predmet.ProtustrankaFormated_1">  AGER d.o.o. za poljoprivrednu proizvodnju, preradu, trgovinu i usluge</derivirana_varijabla>
  </DomainObject.Predmet.ProtustrankaFormated>
  <DomainObject.Predmet.ProtustrankaFormatedOIB>
    <izvorni_sadrzaj>  AGER d.o.o. za poljoprivrednu proizvodnju, preradu, trgovinu i usluge, OIB 98866625994</izvorni_sadrzaj>
    <derivirana_varijabla naziv="DomainObject.Predmet.ProtustrankaFormatedOIB_1">  AGER d.o.o. za poljoprivrednu proizvodnju, preradu, trgovinu i usluge, OIB 98866625994</derivirana_varijabla>
  </DomainObject.Predmet.ProtustrankaFormatedOIB>
  <DomainObject.Predmet.ProtustrankaFormatedWithAdress>
    <izvorni_sadrzaj> AGER d.o.o. za poljoprivrednu proizvodnju, preradu, trgovinu i usluge, Šopot 1, 23420 Benkovac</izvorni_sadrzaj>
    <derivirana_varijabla naziv="DomainObject.Predmet.ProtustrankaFormatedWithAdress_1"> AGER d.o.o. za poljoprivrednu proizvodnju, preradu, trgovinu i usluge, Šopot 1, 23420 Benkovac</derivirana_varijabla>
  </DomainObject.Predmet.ProtustrankaFormatedWithAdress>
  <DomainObject.Predmet.ProtustrankaFormatedWithAdressOIB>
    <izvorni_sadrzaj> AGER d.o.o. za poljoprivrednu proizvodnju, preradu, trgovinu i usluge, OIB 98866625994, Šopot 1, 23420 Benkovac</izvorni_sadrzaj>
    <derivirana_varijabla naziv="DomainObject.Predmet.ProtustrankaFormatedWithAdressOIB_1"> AGER d.o.o. za poljoprivrednu proizvodnju, preradu, trgovinu i usluge, OIB 98866625994, Šopot 1, 23420 Benkovac</derivirana_varijabla>
  </DomainObject.Predmet.ProtustrankaFormatedWithAdressOIB>
  <DomainObject.Predmet.ProtustrankaWithAdress>
    <izvorni_sadrzaj>AGER d.o.o. za poljoprivrednu proizvodnju, preradu, trgovinu i usluge Šopot 1, 23420 Benkovac</izvorni_sadrzaj>
    <derivirana_varijabla naziv="DomainObject.Predmet.ProtustrankaWithAdress_1">AGER d.o.o. za poljoprivrednu proizvodnju, preradu, trgovinu i usluge Šopot 1, 23420 Benkovac</derivirana_varijabla>
  </DomainObject.Predmet.ProtustrankaWithAdress>
  <DomainObject.Predmet.ProtustrankaWithAdressOIB>
    <izvorni_sadrzaj>AGER d.o.o. za poljoprivrednu proizvodnju, preradu, trgovinu i usluge, OIB 98866625994, Šopot 1, 23420 Benkovac</izvorni_sadrzaj>
    <derivirana_varijabla naziv="DomainObject.Predmet.ProtustrankaWithAdressOIB_1">AGER d.o.o. za poljoprivrednu proizvodnju, preradu, trgovinu i usluge, OIB 98866625994, Šopot 1, 23420 Benkovac</derivirana_varijabla>
  </DomainObject.Predmet.ProtustrankaWithAdressOIB>
  <DomainObject.Predmet.ProtustrankaNazivFormated>
    <izvorni_sadrzaj>AGER d.o.o. za poljoprivrednu proizvodnju, preradu, trgovinu i usluge</izvorni_sadrzaj>
    <derivirana_varijabla naziv="DomainObject.Predmet.ProtustrankaNazivFormated_1">AGER d.o.o. za poljoprivrednu proizvodnju, preradu, trgovinu i usluge</derivirana_varijabla>
  </DomainObject.Predmet.ProtustrankaNazivFormated>
  <DomainObject.Predmet.ProtustrankaNazivFormatedOIB>
    <izvorni_sadrzaj>AGER d.o.o. za poljoprivrednu proizvodnju, preradu, trgovinu i usluge, OIB 98866625994</izvorni_sadrzaj>
    <derivirana_varijabla naziv="DomainObject.Predmet.ProtustrankaNazivFormatedOIB_1">AGER d.o.o. za poljoprivrednu proizvodnju, preradu, trgovinu i usluge, OIB 98866625994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161893.52</izvorni_sadrzaj>
    <derivirana_varijabla naziv="DomainObject.Predmet.TrenutnaVrijednost_1">161893.52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AGER d.o.o. za poljoprivrednu proizvodnju, preradu, trgovinu i usluge</item>
    </izvorni_sadrzaj>
    <derivirana_varijabla naziv="DomainObject.Predmet.ProtuStrankaListFormated_1">
      <item>AGER d.o.o. za poljoprivrednu proizvodnju, preradu, trgovinu i usluge</item>
    </derivirana_varijabla>
  </DomainObject.Predmet.ProtuStrankaListFormated>
  <DomainObject.Predmet.ProtuStrankaListFormatedOIB>
    <izvorni_sadrzaj>
      <item>AGER d.o.o. za poljoprivrednu proizvodnju, preradu, trgovinu i usluge, OIB 98866625994</item>
    </izvorni_sadrzaj>
    <derivirana_varijabla naziv="DomainObject.Predmet.ProtuStrankaListFormatedOIB_1">
      <item>AGER d.o.o. za poljoprivrednu proizvodnju, preradu, trgovinu i usluge, OIB 98866625994</item>
    </derivirana_varijabla>
  </DomainObject.Predmet.ProtuStrankaListFormatedOIB>
  <DomainObject.Predmet.ProtuStrankaListFormatedWithAdress>
    <izvorni_sadrzaj>
      <item>AGER d.o.o. za poljoprivrednu proizvodnju, preradu, trgovinu i usluge, Šopot 1, 23420 Benkovac</item>
    </izvorni_sadrzaj>
    <derivirana_varijabla naziv="DomainObject.Predmet.ProtuStrankaListFormatedWithAdress_1">
      <item>AGER d.o.o. za poljoprivrednu proizvodnju, preradu, trgovinu i usluge, Šopot 1, 23420 Benkovac</item>
    </derivirana_varijabla>
  </DomainObject.Predmet.ProtuStrankaListFormatedWithAdress>
  <DomainObject.Predmet.ProtuStrankaListFormatedWithAdressOIB>
    <izvorni_sadrzaj>
      <item>AGER d.o.o. za poljoprivrednu proizvodnju, preradu, trgovinu i usluge, OIB 98866625994, Šopot 1, 23420 Benkovac</item>
    </izvorni_sadrzaj>
    <derivirana_varijabla naziv="DomainObject.Predmet.ProtuStrankaListFormatedWithAdressOIB_1">
      <item>AGER d.o.o. za poljoprivrednu proizvodnju, preradu, trgovinu i usluge, OIB 98866625994, Šopot 1, 23420 Benkovac</item>
    </derivirana_varijabla>
  </DomainObject.Predmet.ProtuStrankaListFormatedWithAdressOIB>
  <DomainObject.Predmet.ProtuStrankaListNazivFormated>
    <izvorni_sadrzaj>
      <item>AGER d.o.o. za poljoprivrednu proizvodnju, preradu, trgovinu i usluge</item>
    </izvorni_sadrzaj>
    <derivirana_varijabla naziv="DomainObject.Predmet.ProtuStrankaListNazivFormated_1">
      <item>AGER d.o.o. za poljoprivrednu proizvodnju, preradu, trgovinu i usluge</item>
    </derivirana_varijabla>
  </DomainObject.Predmet.ProtuStrankaListNazivFormated>
  <DomainObject.Predmet.ProtuStrankaListNazivFormatedOIB>
    <izvorni_sadrzaj>
      <item>AGER d.o.o. za poljoprivrednu proizvodnju, preradu, trgovinu i usluge, OIB 98866625994</item>
    </izvorni_sadrzaj>
    <derivirana_varijabla naziv="DomainObject.Predmet.ProtuStrankaListNazivFormatedOIB_1">
      <item>AGER d.o.o. za poljoprivrednu proizvodnju, preradu, trgovinu i usluge, OIB 98866625994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St-6/2016-6</izvorni_sadrzaj>
    <derivirana_varijabla naziv="DomainObject.PoslovniBrojDokumenta_1">St-6/2016-6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AGER d.o.o. za poljoprivrednu proizvodnju, preradu, trgovinu i usluge</izvorni_sadrzaj>
    <derivirana_varijabla naziv="DomainObject.Predmet.ProtustrankaIDrugi_1">AGER d.o.o. za poljoprivrednu proizvodnju, preradu,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AGER d.o.o. za poljoprivrednu proizvodnju, preradu, trgovinu i usluge, OIB 98866625994, Šopot 1, 23420 Benkovac</izvorni_sadrzaj>
    <derivirana_varijabla naziv="DomainObject.Predmet.ProtustrankaIDrugiAdressOIB_1">AGER d.o.o. za poljoprivrednu proizvodnju, preradu, trgovinu i usluge, OIB 98866625994, Šopot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AGER d.o.o. za poljoprivrednu proizvodnju, preradu, trgovinu i usluge</item>
    </izvorni_sadrzaj>
    <derivirana_varijabla naziv="DomainObject.Predmet.SudioniciListNaziv_1">
      <item>FINA</item>
      <item>AGER d.o.o. za poljoprivrednu proizvodnju, preradu, trgovinu i usluge</item>
    </derivirana_varijabla>
  </DomainObject.Predmet.SudioniciListNaziv>
  <DomainObject.Predmet.SudioniciListAdressOIB>
    <izvorni_sadrzaj>
      <item>FINA, OIB 85821130368</item>
      <item>AGER d.o.o. za poljoprivrednu proizvodnju, preradu, trgovinu i usluge, OIB 98866625994, Šopot 1,23420 Benkovac</item>
    </izvorni_sadrzaj>
    <derivirana_varijabla naziv="DomainObject.Predmet.SudioniciListAdressOIB_1">
      <item>FINA, OIB 85821130368</item>
      <item>AGER d.o.o. za poljoprivrednu proizvodnju, preradu, trgovinu i usluge, OIB 98866625994, Šopot 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8F608-6D75-445A-A7AC-BF980C559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824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