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EC7D8B" w:rsidR="00EC7D8B">
        <w:tc>
          <w:tcPr>
            <w:tcW w:type="dxa" w:w="2985"/>
            <w:hideMark/>
          </w:tcPr>
          <w:p w:rsidRDefault="00EC7D8B" w:rsidP="00EC7D8B" w:rsidR="00EC7D8B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EC7D8B" w:rsidP="00EC7D8B" w:rsidR="00EC7D8B">
            <w:pPr>
              <w:spacing w:after="0"/>
              <w:jc w:val="center"/>
            </w:pPr>
            <w:r>
              <w:t>Republika Hrvatska</w:t>
            </w:r>
          </w:p>
          <w:p w:rsidRDefault="00EC7D8B" w:rsidP="00EC7D8B" w:rsidR="00EC7D8B">
            <w:pPr>
              <w:spacing w:after="0"/>
              <w:jc w:val="center"/>
            </w:pPr>
            <w:r>
              <w:t>Trgovački sud u Varaždinu</w:t>
            </w:r>
          </w:p>
          <w:p w:rsidRDefault="00EC7D8B" w:rsidP="00EC7D8B" w:rsidR="00EC7D8B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72dab9b" w14:paraId="72dab9b" w:rsidRDefault="00EC7D8B" w:rsidP="00EC7D8B" w:rsidR="00EC7D8B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EC7D8B" w:rsidP="00EC7D8B" w:rsidR="00EC7D8B">
      <w:pPr>
        <w:spacing w:after="0"/>
        <w:jc w:val="right"/>
      </w:pPr>
      <w:r>
        <w:t>Poslovni broj: 3 St-74/2012-685</w:t>
      </w:r>
    </w:p>
    <w:p w:rsidRDefault="00EC7D8B" w:rsidP="00EC7D8B" w:rsidR="00EC7D8B">
      <w:pPr>
        <w:spacing w:after="0"/>
        <w:jc w:val="right"/>
      </w:pPr>
    </w:p>
    <w:p w:rsidRDefault="00EC7D8B" w:rsidP="00EC7D8B" w:rsidR="00EC7D8B">
      <w:pPr>
        <w:spacing w:after="0"/>
      </w:pPr>
    </w:p>
    <w:p w:rsidRDefault="00EC7D8B" w:rsidP="00EC7D8B" w:rsidR="00EC7D8B">
      <w:pPr>
        <w:spacing w:after="0"/>
      </w:pPr>
    </w:p>
    <w:p w:rsidRDefault="00EC7D8B" w:rsidP="00EC7D8B" w:rsidR="00EC7D8B">
      <w:pPr>
        <w:spacing w:after="0"/>
        <w:jc w:val="center"/>
      </w:pPr>
      <w:r>
        <w:t>R E P U B L I K A   H R V A T S K A</w:t>
      </w:r>
    </w:p>
    <w:p w:rsidRDefault="00EC7D8B" w:rsidP="00EC7D8B" w:rsidR="00EC7D8B">
      <w:pPr>
        <w:spacing w:after="0"/>
      </w:pPr>
    </w:p>
    <w:p w:rsidRDefault="00EC7D8B" w:rsidP="00EC7D8B" w:rsidR="00EC7D8B">
      <w:pPr>
        <w:spacing w:after="0"/>
        <w:jc w:val="center"/>
      </w:pPr>
      <w:r>
        <w:t>R J E Š E N J E</w:t>
      </w:r>
    </w:p>
    <w:p w:rsidRDefault="00EC7D8B" w:rsidP="00EC7D8B" w:rsidR="00EC7D8B">
      <w:pPr>
        <w:spacing w:after="0"/>
        <w:jc w:val="center"/>
      </w:pPr>
    </w:p>
    <w:p w:rsidRDefault="00EC7D8B" w:rsidP="00EC7D8B" w:rsidR="00EC7D8B">
      <w:pPr>
        <w:spacing w:after="0"/>
        <w:jc w:val="center"/>
      </w:pPr>
    </w:p>
    <w:p w:rsidRDefault="00EC7D8B" w:rsidP="00EC7D8B" w:rsidR="00EC7D8B">
      <w:pPr>
        <w:spacing w:after="0"/>
        <w:jc w:val="both"/>
      </w:pPr>
      <w:r>
        <w:tab/>
        <w:t>Trgovački sud u Varaždinu, po sucu toga suda Jasni Lekić, u stečajnom postupku nad stečajnim dužnikom METEOR GRUPA d.o.o. u stečaju, Varaždin, Optujska 12, OIB: 09637080512, dana 26. ožujka 2018. godine,</w:t>
      </w:r>
    </w:p>
    <w:p w:rsidRDefault="00EC7D8B" w:rsidP="00EC7D8B" w:rsidR="00EC7D8B">
      <w:pPr>
        <w:spacing w:after="0"/>
        <w:jc w:val="both"/>
      </w:pPr>
    </w:p>
    <w:p w:rsidRDefault="00EC7D8B" w:rsidP="00EC7D8B" w:rsidR="00EC7D8B">
      <w:pPr>
        <w:spacing w:after="0"/>
        <w:jc w:val="both"/>
      </w:pPr>
    </w:p>
    <w:p w:rsidRDefault="00EC7D8B" w:rsidP="00EC7D8B" w:rsidR="00EC7D8B">
      <w:pPr>
        <w:spacing w:after="0"/>
        <w:jc w:val="center"/>
      </w:pPr>
      <w:r>
        <w:t>r i j e š i o   j e</w:t>
      </w:r>
    </w:p>
    <w:p w:rsidRDefault="00EC7D8B" w:rsidP="00EC7D8B" w:rsidR="00EC7D8B">
      <w:pPr>
        <w:spacing w:after="0"/>
        <w:jc w:val="center"/>
      </w:pPr>
    </w:p>
    <w:p w:rsidRDefault="00EC7D8B" w:rsidP="00EC7D8B" w:rsidR="00EC7D8B">
      <w:pPr>
        <w:spacing w:after="0"/>
        <w:jc w:val="both"/>
      </w:pPr>
      <w:r>
        <w:tab/>
        <w:t xml:space="preserve">I/ Određuje se prodaja nekretnina stečajnog dužnika i to: </w:t>
      </w:r>
    </w:p>
    <w:p w:rsidRDefault="00EC7D8B" w:rsidP="00EC7D8B" w:rsidR="00EC7D8B">
      <w:pPr>
        <w:spacing w:after="0"/>
        <w:jc w:val="both"/>
      </w:pPr>
    </w:p>
    <w:p w:rsidRDefault="00EC7D8B" w:rsidP="00EC7D8B" w:rsidR="00EC7D8B">
      <w:pPr>
        <w:spacing w:after="0"/>
        <w:jc w:val="both"/>
      </w:pPr>
      <w:r>
        <w:t xml:space="preserve">- nekretnina  upisanih u z.k.ul. 13578 k.o. Varaždin (u osnivanju), čkbr. 886/2 Optujska ulica sa 4079 m2, dvorište Optujska ulica sa 2940 m2, zgrada Optujska ulica sa 1139 m2, etažno vlasništvo, </w:t>
      </w:r>
    </w:p>
    <w:p w:rsidRDefault="00EC7D8B" w:rsidP="00EC7D8B" w:rsidR="00EC7D8B">
      <w:pPr>
        <w:spacing w:after="0"/>
        <w:jc w:val="both"/>
      </w:pPr>
    </w:p>
    <w:p w:rsidRDefault="00EC7D8B" w:rsidP="00EC7D8B" w:rsidR="00EC7D8B">
      <w:pPr>
        <w:spacing w:after="0"/>
        <w:jc w:val="both"/>
      </w:pPr>
      <w:r>
        <w:t>a) ETAŽA II, 32/100 dijela, koja se sastoji od prostorija u prizemlju, na katu i tavanu sveukupne površine 708 m2</w:t>
      </w:r>
    </w:p>
    <w:p w:rsidRDefault="00EC7D8B" w:rsidP="00EC7D8B" w:rsidR="00EC7D8B">
      <w:pPr>
        <w:spacing w:after="0"/>
        <w:jc w:val="both"/>
      </w:pPr>
      <w:r>
        <w:t>- prostor u prizemlju čini: poslovni prostor I sa 25 m2, wc I sa 3 m2, poslovni prostor II sa 25 m2, wc II sa 3 m2, poslovni prostor III sa 69 m2, skladište I sa 5 m2, wc III a sa 2 m2, wc III b sa 3 m2, wc III c sa 5 m2, terasa I sa 24 m2, poslovni prostor IV sa 27 m2, wc IV sa 3 m2, poslovni prostor V sa 27 m2, wc V sa 3 m2, stubišni predprostor I sa 14 m2, ili ukupno 238 m2.</w:t>
      </w:r>
    </w:p>
    <w:p w:rsidRDefault="00EC7D8B" w:rsidP="00EC7D8B" w:rsidR="00EC7D8B">
      <w:pPr>
        <w:spacing w:after="0"/>
        <w:jc w:val="both"/>
      </w:pPr>
      <w:r>
        <w:t>- prostor na prvom katu čini: stubište I sa 15 m2, poslovni prostor VI sa 19 m2, wc VI sa 3 m2, poslovni prostor VII sa 19 m2, wc VII sa 3 m2, poslovni prostor VIII sa 26 m2, wc VIII sa 3 m2, terasa II sa 24 m2, hodnik I sa 15 m2, poslovni prostor IX sa 50 m2, wc IX sa 4 m2, balkon I sa 5 m2, poslovni prostor X sa 18 m2, wc X sa 3 m2, poslovni prostor XI sa 18 m2, wc XI sa 3 m2, hodnik II sa 13 m2, ili ukupno 241 m2.</w:t>
      </w:r>
    </w:p>
    <w:p w:rsidRDefault="00EC7D8B" w:rsidP="00EC7D8B" w:rsidR="00EC7D8B">
      <w:pPr>
        <w:spacing w:after="0"/>
        <w:jc w:val="both"/>
      </w:pPr>
      <w:r>
        <w:t>- prostor na tavanu čini: tavan I sa 204 m2, tavan II sa 25 m2, ili ukupno 229 m2.</w:t>
      </w:r>
    </w:p>
    <w:p w:rsidRDefault="00EC7D8B" w:rsidP="00EC7D8B" w:rsidR="00EC7D8B">
      <w:pPr>
        <w:spacing w:after="0"/>
        <w:jc w:val="both"/>
      </w:pPr>
    </w:p>
    <w:p w:rsidRDefault="00EC7D8B" w:rsidP="00EC7D8B" w:rsidR="00EC7D8B">
      <w:pPr>
        <w:spacing w:after="0"/>
        <w:jc w:val="both"/>
      </w:pPr>
      <w:r>
        <w:t>b) ETAŽA III, 16/100 dijela, koja se sastoji od prostorija u skladištu sveukupne površine 345 m2</w:t>
      </w:r>
    </w:p>
    <w:p w:rsidRDefault="00EC7D8B" w:rsidP="00EC7D8B" w:rsidR="00EC7D8B">
      <w:pPr>
        <w:spacing w:after="0"/>
        <w:jc w:val="both"/>
      </w:pPr>
      <w:r>
        <w:t>- prostor u skladištu čini: skladište I sa 150 m2, skladište II sa 195 m2, ili sveukupno 345 m2.</w:t>
      </w:r>
    </w:p>
    <w:p w:rsidRDefault="00EC7D8B" w:rsidP="00EC7D8B" w:rsidR="00EC7D8B">
      <w:pPr>
        <w:spacing w:after="0"/>
        <w:ind w:left="720"/>
        <w:jc w:val="both"/>
      </w:pPr>
    </w:p>
    <w:p w:rsidRDefault="00EC7D8B" w:rsidP="00EC7D8B" w:rsidR="00EC7D8B">
      <w:pPr>
        <w:spacing w:after="0"/>
        <w:ind w:firstLine="708"/>
        <w:jc w:val="both"/>
      </w:pPr>
      <w:r>
        <w:lastRenderedPageBreak/>
        <w:t xml:space="preserve">Na navedenim nekretninama razlučni vjerovnik je METEOR TRGOVINA d.o.o. Varaždin, Optujska 12, OIB: 22113793679. </w:t>
      </w:r>
    </w:p>
    <w:p w:rsidRDefault="00EC7D8B" w:rsidP="00EC7D8B" w:rsidR="00EC7D8B">
      <w:pPr>
        <w:spacing w:after="0"/>
        <w:ind w:firstLine="708"/>
        <w:jc w:val="both"/>
      </w:pPr>
    </w:p>
    <w:p w:rsidRDefault="00EC7D8B" w:rsidP="00EC7D8B" w:rsidR="00EC7D8B">
      <w:pPr>
        <w:spacing w:after="0"/>
        <w:ind w:firstLine="708"/>
        <w:jc w:val="both"/>
      </w:pPr>
      <w:r>
        <w:t xml:space="preserve">Na nekretninama je upisano pravo zakupa i pravo prvokupa u korist nositelja prava METEOR TRGOVINA d.o.o. Varaždin, Optujska 12, OIB: 22113793679. </w:t>
      </w:r>
    </w:p>
    <w:p w:rsidRDefault="00EC7D8B" w:rsidP="00EC7D8B" w:rsidR="00EC7D8B">
      <w:pPr>
        <w:spacing w:after="0"/>
        <w:jc w:val="both"/>
      </w:pPr>
    </w:p>
    <w:p w:rsidRDefault="00EC7D8B" w:rsidP="00EC7D8B" w:rsidR="00EC7D8B">
      <w:pPr>
        <w:spacing w:after="0"/>
        <w:ind w:firstLine="708"/>
        <w:jc w:val="both"/>
      </w:pPr>
      <w:r>
        <w:t>Prema procjeni stalnog sudskog vještaka za graditeljstvo Vedrana Žamić, dipl. ing. građ., ukupna procijenjena vrijednost nekretnina iznosi 8.569.245,52 kn.</w:t>
      </w:r>
    </w:p>
    <w:p w:rsidRDefault="00EC7D8B" w:rsidP="00EC7D8B" w:rsidR="00EC7D8B">
      <w:pPr>
        <w:spacing w:after="0"/>
        <w:jc w:val="both"/>
      </w:pPr>
    </w:p>
    <w:p w:rsidRDefault="00EC7D8B" w:rsidP="00EC7D8B" w:rsidR="00EC7D8B">
      <w:pPr>
        <w:spacing w:after="0"/>
        <w:jc w:val="both"/>
      </w:pPr>
      <w:r>
        <w:tab/>
        <w:t>II/ Nalaže se zemljišnoknjižnom odjelu Općinskog suda u Varaždinu, da sukladno članku 247. st. 2. Stečajnog zakona (N.N. 71/15, dalje skraćeno SZ-a) u zemljišnoj knjizi upiše zabilježbu ovog rješenja o prodaji nekretnina u stečajnom postupku, na nekretninama pod točkom I/ izreke ovog rješenja.</w:t>
      </w:r>
    </w:p>
    <w:p w:rsidRDefault="00EC7D8B" w:rsidP="00EC7D8B" w:rsidR="00EC7D8B">
      <w:pPr>
        <w:spacing w:after="0"/>
        <w:jc w:val="both"/>
      </w:pPr>
    </w:p>
    <w:p w:rsidRDefault="00EC7D8B" w:rsidP="00EC7D8B" w:rsidR="00EC7D8B">
      <w:pPr>
        <w:spacing w:after="0"/>
        <w:ind w:firstLine="708"/>
        <w:jc w:val="both"/>
      </w:pPr>
      <w:r>
        <w:t xml:space="preserve">III/ Stečajni sudac će posebnim zaključkom o prodaji utvrditi vrijednost nekretnina, način prodaje i uvjete prodaje, sukladno članku 247. st. 3. SZ-a. </w:t>
      </w:r>
    </w:p>
    <w:p w:rsidRDefault="00EC7D8B" w:rsidP="00EC7D8B" w:rsidR="00EC7D8B">
      <w:pPr>
        <w:spacing w:after="0"/>
        <w:ind w:firstLine="708"/>
        <w:jc w:val="both"/>
      </w:pPr>
    </w:p>
    <w:p w:rsidRDefault="00EC7D8B" w:rsidP="00EC7D8B" w:rsidR="00EC7D8B">
      <w:pPr>
        <w:spacing w:after="0"/>
        <w:ind w:firstLine="708"/>
        <w:jc w:val="both"/>
      </w:pPr>
    </w:p>
    <w:p w:rsidRDefault="00EC7D8B" w:rsidP="00EC7D8B" w:rsidR="00EC7D8B">
      <w:pPr>
        <w:spacing w:after="0"/>
        <w:jc w:val="center"/>
      </w:pPr>
      <w:r>
        <w:t>Obrazloženje</w:t>
      </w:r>
    </w:p>
    <w:p w:rsidRDefault="00EC7D8B" w:rsidP="00EC7D8B" w:rsidR="00EC7D8B">
      <w:pPr>
        <w:spacing w:after="0"/>
        <w:jc w:val="center"/>
      </w:pPr>
    </w:p>
    <w:p w:rsidRDefault="00EC7D8B" w:rsidP="00EC7D8B" w:rsidR="00EC7D8B">
      <w:pPr>
        <w:spacing w:after="0"/>
        <w:jc w:val="both"/>
      </w:pPr>
      <w:r>
        <w:tab/>
        <w:t>Skupština vjerovnika u stečajnom postupku nad stečajnim dužnikom METEOR GRUPA d.o.o. u stečaju, Varaždin,  je 27. lipnja 2017. godine  donijela odluku da se  pristupi prodaji preostalih nekretnina stečajnog dužnika na kojima postoje razlučna prava, u stečajnom postupku.</w:t>
      </w:r>
    </w:p>
    <w:p w:rsidRDefault="00EC7D8B" w:rsidP="00EC7D8B" w:rsidR="00EC7D8B">
      <w:pPr>
        <w:spacing w:after="0"/>
        <w:jc w:val="both"/>
      </w:pPr>
      <w:r>
        <w:tab/>
        <w:t xml:space="preserve">Stečajna upraviteljica je podneskom od 13. veljače 2018. godine predložila prodaju nekretnina u stečajnom postupku te donošenje rješenja o prodaji nekretnina stečajnog dužnika u stečaju.  </w:t>
      </w:r>
    </w:p>
    <w:p w:rsidRDefault="00EC7D8B" w:rsidP="00EC7D8B" w:rsidR="00EC7D8B">
      <w:pPr>
        <w:spacing w:after="0"/>
        <w:jc w:val="both"/>
      </w:pPr>
      <w:r>
        <w:tab/>
        <w:t xml:space="preserve">Obzirom da se radi o nekretninama s razlučnim pravom, sud je donio ovo rješenje o prodaji nekretnina u stečajnom postupku te naložio upis zabilježbe rješenja o prodaji nekretnina u zemljišnim knjigama, sukladno članku 247. stavak 2. u svezi sa člankom 441. stavak 2. SZ-a. </w:t>
      </w:r>
    </w:p>
    <w:p w:rsidRDefault="00EC7D8B" w:rsidP="00EC7D8B" w:rsidR="00EC7D8B">
      <w:pPr>
        <w:spacing w:after="0"/>
        <w:jc w:val="both"/>
      </w:pPr>
    </w:p>
    <w:p w:rsidRDefault="00EC7D8B" w:rsidP="00EC7D8B" w:rsidR="00EC7D8B">
      <w:pPr>
        <w:spacing w:after="0"/>
        <w:jc w:val="both"/>
      </w:pPr>
    </w:p>
    <w:p w:rsidRDefault="00EC7D8B" w:rsidP="00EC7D8B" w:rsidR="00EC7D8B">
      <w:pPr>
        <w:spacing w:after="0"/>
        <w:jc w:val="center"/>
      </w:pPr>
      <w:r>
        <w:t>Varaždin, 26. ožujka 2018.</w:t>
      </w:r>
    </w:p>
    <w:p w:rsidRDefault="00EC7D8B" w:rsidP="00EC7D8B" w:rsidR="00EC7D8B">
      <w:pPr>
        <w:spacing w:after="0"/>
        <w:jc w:val="center"/>
      </w:pPr>
    </w:p>
    <w:p w:rsidRDefault="00EC7D8B" w:rsidP="00EC7D8B" w:rsidR="00EC7D8B">
      <w:pPr>
        <w:spacing w:after="0"/>
      </w:pPr>
    </w:p>
    <w:p w:rsidRDefault="00EC7D8B" w:rsidP="00EC7D8B" w:rsidR="00EC7D8B">
      <w:pPr>
        <w:pStyle w:val="Tijeloteksta"/>
        <w:tabs>
          <w:tab w:pos="1260" w:val="left"/>
        </w:tabs>
        <w:spacing w:after="0"/>
        <w:ind w:left="720"/>
        <w:jc w:val="center"/>
      </w:pPr>
      <w:r>
        <w:t xml:space="preserve">                                                                          Sudac:</w:t>
      </w:r>
    </w:p>
    <w:p w:rsidRDefault="00EC7D8B" w:rsidP="00EC7D8B" w:rsidR="00EC7D8B">
      <w:pPr>
        <w:pStyle w:val="Tijeloteksta"/>
        <w:tabs>
          <w:tab w:pos="1260" w:val="left"/>
        </w:tabs>
        <w:spacing w:after="0"/>
        <w:ind w:left="720"/>
        <w:jc w:val="center"/>
      </w:pPr>
    </w:p>
    <w:p w:rsidRDefault="00EC7D8B" w:rsidP="00EC7D8B" w:rsidR="00EC7D8B">
      <w:pPr>
        <w:pStyle w:val="Tijeloteksta"/>
        <w:tabs>
          <w:tab w:pos="1260" w:val="left"/>
        </w:tabs>
        <w:spacing w:after="0"/>
        <w:ind w:left="720"/>
        <w:jc w:val="center"/>
      </w:pPr>
      <w:r>
        <w:tab/>
      </w:r>
      <w:r>
        <w:tab/>
      </w:r>
      <w:r>
        <w:tab/>
        <w:t xml:space="preserve">                                                 Jasna Lekić</w:t>
      </w:r>
    </w:p>
    <w:p w:rsidRDefault="00EC7D8B" w:rsidP="00EC7D8B" w:rsidR="00EC7D8B">
      <w:pPr>
        <w:pStyle w:val="Tijeloteksta"/>
        <w:tabs>
          <w:tab w:pos="1260" w:val="left"/>
        </w:tabs>
        <w:spacing w:after="0"/>
      </w:pPr>
    </w:p>
    <w:p w:rsidRDefault="00EC7D8B" w:rsidP="00EC7D8B" w:rsidR="00EC7D8B">
      <w:pPr>
        <w:spacing w:after="0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</w:t>
      </w:r>
    </w:p>
    <w:p w:rsidRDefault="00EC7D8B" w:rsidP="00EC7D8B" w:rsidR="00EC7D8B">
      <w:pPr>
        <w:spacing w:after="0"/>
        <w:jc w:val="both"/>
      </w:pPr>
    </w:p>
    <w:p w:rsidRDefault="00EC7D8B" w:rsidP="00EC7D8B" w:rsidR="00EC7D8B">
      <w:pPr>
        <w:spacing w:after="0"/>
        <w:jc w:val="both"/>
      </w:pPr>
      <w:r>
        <w:t>POUKA O PRAVNOM LIJEKU:</w:t>
      </w:r>
    </w:p>
    <w:p w:rsidRDefault="00EC7D8B" w:rsidP="00EC7D8B" w:rsidR="00EC7D8B">
      <w:pPr>
        <w:spacing w:after="0"/>
        <w:jc w:val="both"/>
      </w:pPr>
    </w:p>
    <w:p w:rsidRDefault="00EC7D8B" w:rsidP="00EC7D8B" w:rsidR="00EC7D8B">
      <w:pPr>
        <w:spacing w:after="0"/>
        <w:jc w:val="both"/>
      </w:pPr>
      <w:r>
        <w:tab/>
        <w:t>Protiv ovog rješenja dopuštena je žalba u roku od 8 dana od isteka osmog dana od dana objave ovog rješenja na e-Oglasnoj ploči suda, time da se ista podnosi u 3 primjerka ovome sudu, a o istoj odlučuje Visoki trgovački sud RH.</w:t>
      </w:r>
    </w:p>
    <w:p w:rsidRDefault="00EC7D8B" w:rsidP="00EC7D8B" w:rsidR="00EC7D8B">
      <w:pPr>
        <w:spacing w:after="0"/>
        <w:jc w:val="both"/>
      </w:pPr>
      <w:r>
        <w:tab/>
        <w:t>Protiv ovog rješenja žalbu mogu izjaviti stečajni upravitelj i razlučni vjerovnici.</w:t>
      </w:r>
    </w:p>
    <w:p w:rsidRDefault="00EC7D8B" w:rsidP="00EC7D8B" w:rsidR="00EC7D8B">
      <w:pPr>
        <w:spacing w:after="0"/>
        <w:ind w:firstLine="708"/>
        <w:jc w:val="both"/>
      </w:pPr>
      <w:r>
        <w:t>Ovo rješenje objavljuje se na e-Oglasnoj ploči suda s danom 26.3.2018. godine.</w:t>
      </w:r>
    </w:p>
    <w:p w:rsidRDefault="00EC7D8B" w:rsidP="00EC7D8B" w:rsidR="00EC7D8B">
      <w:pPr>
        <w:spacing w:after="0"/>
        <w:jc w:val="both"/>
      </w:pPr>
    </w:p>
    <w:p w:rsidRDefault="00EC7D8B" w:rsidP="00EC7D8B" w:rsidR="00EC7D8B">
      <w:pPr>
        <w:spacing w:after="0"/>
        <w:jc w:val="both"/>
      </w:pPr>
      <w:r>
        <w:t xml:space="preserve">DNA: 1. Stečajna upraviteljica Nevenka Golubić, dipl. oec., Štefanec Marof 27, Štefanec, </w:t>
      </w:r>
    </w:p>
    <w:p w:rsidRDefault="00EC7D8B" w:rsidP="00EC7D8B" w:rsidR="00EC7D8B">
      <w:pPr>
        <w:spacing w:after="0"/>
        <w:jc w:val="both"/>
      </w:pPr>
      <w:r>
        <w:t xml:space="preserve">               42202 Trnovec Bartolovečki</w:t>
      </w:r>
    </w:p>
    <w:p w:rsidRDefault="00EC7D8B" w:rsidP="00EC7D8B" w:rsidR="00EC7D8B">
      <w:pPr>
        <w:spacing w:after="0"/>
        <w:jc w:val="both"/>
      </w:pPr>
      <w:r>
        <w:t xml:space="preserve">           2. Meteor trgovina d.o.o. Varaždin, Optujska 12</w:t>
      </w:r>
    </w:p>
    <w:p w:rsidRDefault="00EC7D8B" w:rsidP="00EC7D8B" w:rsidR="00EC7D8B">
      <w:pPr>
        <w:spacing w:after="0"/>
        <w:jc w:val="both"/>
      </w:pPr>
      <w:r>
        <w:t xml:space="preserve">           3. Općinski sud u Varaždinu, zemljišnoknjižni odjel, nakon pravomoćnosti</w:t>
      </w:r>
    </w:p>
    <w:p w:rsidRDefault="00EC7D8B" w:rsidP="00EC7D8B" w:rsidR="00EC7D8B">
      <w:pPr>
        <w:spacing w:after="0"/>
        <w:jc w:val="both"/>
      </w:pPr>
      <w:r>
        <w:t xml:space="preserve">           4. e-Oglasna ploča ovoga suda </w:t>
      </w:r>
    </w:p>
    <w:p w:rsidRDefault="00AE649C" w:rsidP="00EC7D8B" w:rsidR="00AE649C" w:rsidRPr="00B76F3C">
      <w:pPr>
        <w:pStyle w:val="NormaleSPIS"/>
        <w:spacing w:after="0"/>
      </w:pPr>
    </w:p>
    <w:p w:rsidRDefault="00AB4602" w:rsidP="00EC7D8B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EC7D8B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499D" w:rsidP="00537B78" w:rsidR="0068499D">
      <w:r>
        <w:separator/>
      </w:r>
    </w:p>
  </w:endnote>
  <w:endnote w:id="0" w:type="continuationSeparator">
    <w:p w:rsidRDefault="0068499D" w:rsidP="00537B78" w:rsidR="006849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499D" w:rsidP="00537B78" w:rsidR="0068499D">
      <w:r>
        <w:separator/>
      </w:r>
    </w:p>
  </w:footnote>
  <w:footnote w:id="0" w:type="continuationSeparator">
    <w:p w:rsidRDefault="0068499D" w:rsidP="00537B78" w:rsidR="006849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5AB9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499D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C7D8B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6823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ožujka 2018.</izvorni_sadrzaj>
    <derivirana_varijabla naziv="DomainObject.DatumDonosenjaOdluke_1">26.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St-74/2012-685</izvorni_sadrzaj>
    <derivirana_varijabla naziv="DomainObject.Oznaka_1">St-74/2012-685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2012.</izvorni_sadrzaj>
    <derivirana_varijabla naziv="DomainObject.Predmet.DatumOsnivanja_1">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Žalba 31.5.2012.</izvorni_sadrzaj>
    <derivirana_varijabla naziv="DomainObject.Predmet.Opis_1">Žalba 31.5.2012.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St-74/2012</izvorni_sadrzaj>
    <derivirana_varijabla naziv="DomainObject.Predmet.OznakaBroj_1">St-74/2012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napomena: javna dražba 27.5.2015.
odbor vjerovnika 15.07.2015.- spis u roč. 15.7.2015
=================================</izvorni_sadrzaj>
    <derivirana_varijabla naziv="DomainObject.Predmet.PrimjedbaSuca_1">napomena: javna dražba 27.5.2015.
odbor vjerovnika 15.07.2015.- spis u roč. 15.7.2015
=================================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METEOR GRUPA društvo s ograničenom odgovornošću za trgovinu, proizvodnju i graditeljstvo</izvorni_sadrzaj>
    <derivirana_varijabla naziv="DomainObject.Predmet.ProtustrankaFormated_1">  METEOR GRUPA društvo s ograničenom odgovornošću za trgovinu, proizvodnju i graditeljstvo</derivirana_varijabla>
  </DomainObject.Predmet.ProtustrankaFormated>
  <DomainObject.Predmet.ProtustrankaFormatedOIB>
    <izvorni_sadrzaj>  METEOR GRUPA društvo s ograničenom odgovornošću za trgovinu, proizvodnju i graditeljstvo, OIB 09637080512</izvorni_sadrzaj>
    <derivirana_varijabla naziv="DomainObject.Predmet.ProtustrankaFormatedOIB_1">  METEOR GRUPA društvo s ograničenom odgovornošću za trgovinu, proizvodnju i graditeljstvo, OIB 09637080512</derivirana_varijabla>
  </DomainObject.Predmet.ProtustrankaFormatedOIB>
  <DomainObject.Predmet.ProtustrankaFormatedWithAdress>
    <izvorni_sadrzaj> METEOR GRUPA društvo s ograničenom odgovornošću za trgovinu, proizvodnju i graditeljstvo, Optujska 12, Varaždin</izvorni_sadrzaj>
    <derivirana_varijabla naziv="DomainObject.Predmet.ProtustrankaFormatedWithAdress_1"> METEOR GRUPA društvo s ograničenom odgovornošću za trgovinu, proizvodnju i graditeljstvo, Optujska 12, Varaždin</derivirana_varijabla>
  </DomainObject.Predmet.ProtustrankaFormatedWithAdress>
  <DomainObject.Predmet.ProtustrankaFormatedWithAdressOIB>
    <izvorni_sadrzaj> METEOR GRUPA društvo s ograničenom odgovornošću za trgovinu, proizvodnju i graditeljstvo, OIB 09637080512, Optujska 12, Varaždin</izvorni_sadrzaj>
    <derivirana_varijabla naziv="DomainObject.Predmet.ProtustrankaFormatedWithAdressOIB_1"> METEOR GRUPA društvo s ograničenom odgovornošću za trgovinu, proizvodnju i graditeljstvo, OIB 09637080512, Optujska 12, Varaždin</derivirana_varijabla>
  </DomainObject.Predmet.ProtustrankaFormatedWithAdressOIB>
  <DomainObject.Predmet.ProtustrankaWithAdress>
    <izvorni_sadrzaj>METEOR GRUPA društvo s ograničenom odgovornošću za trgovinu, proizvodnju i graditeljstvo Optujska 12, Varaždin</izvorni_sadrzaj>
    <derivirana_varijabla naziv="DomainObject.Predmet.ProtustrankaWithAdress_1">METEOR GRUPA društvo s ograničenom odgovornošću za trgovinu, proizvodnju i graditeljstvo Optujska 12, Varaždin</derivirana_varijabla>
  </DomainObject.Predmet.ProtustrankaWithAdress>
  <DomainObject.Predmet.ProtustrankaWithAdressOIB>
    <izvorni_sadrzaj>METEOR GRUPA društvo s ograničenom odgovornošću za trgovinu, proizvodnju i graditeljstvo, OIB 09637080512, Optujska 12, Varaždin</izvorni_sadrzaj>
    <derivirana_varijabla naziv="DomainObject.Predmet.ProtustrankaWithAdressOIB_1">METEOR GRUPA društvo s ograničenom odgovornošću za trgovinu, proizvodnju i graditeljstvo, OIB 09637080512, Optujska 12, Varaždin</derivirana_varijabla>
  </DomainObject.Predmet.ProtustrankaWithAdressOIB>
  <DomainObject.Predmet.ProtustrankaNazivFormated>
    <izvorni_sadrzaj>METEOR GRUPA društvo s ograničenom odgovornošću za trgovinu, proizvodnju i graditeljstvo</izvorni_sadrzaj>
    <derivirana_varijabla naziv="DomainObject.Predmet.ProtustrankaNazivFormated_1">METEOR GRUPA društvo s ograničenom odgovornošću za trgovinu, proizvodnju i graditeljstvo</derivirana_varijabla>
  </DomainObject.Predmet.ProtustrankaNazivFormated>
  <DomainObject.Predmet.ProtustrankaNazivFormatedOIB>
    <izvorni_sadrzaj>METEOR GRUPA društvo s ograničenom odgovornošću za trgovinu, proizvodnju i graditeljstvo, OIB 09637080512</izvorni_sadrzaj>
    <derivirana_varijabla naziv="DomainObject.Predmet.ProtustrankaNazivFormatedOIB_1">METEOR GRUPA društvo s ograničenom odgovornošću za trgovinu, proizvodnju i graditeljstvo, OIB 09637080512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KORNI, društvo s ograničenom odgovornošću za građevinarstvo zastupanog po punomoćniku Odvjetnik DRAGAN SUŠA; GK grupa društvo s ograničenom odgovornošću za projektiranje i graditeljstvo</izvorni_sadrzaj>
    <derivirana_varijabla naziv="DomainObject.Predmet.StrankaFormated_1">  KORNI, društvo s ograničenom odgovornošću za građevinarstvo zastupanog po punomoćniku Odvjetnik DRAGAN SUŠA; GK grupa društvo s ograničenom odgovornošću za projektiranje i graditeljstvo</derivirana_varijabla>
  </DomainObject.Predmet.StrankaFormated>
  <DomainObject.Predmet.StrankaFormatedOIB>
    <izvorni_sadrzaj>  KORNI, društvo s ograničenom odgovornošću za građevinarstvo, OIB 96470231164 zastupanog po punomoćniku Odvjetnik DRAGAN SUŠA; GK grupa društvo s ograničenom odgovornošću za projektiranje i graditeljstvo, OIB 32165824835</izvorni_sadrzaj>
    <derivirana_varijabla naziv="DomainObject.Predmet.StrankaFormatedOIB_1">  KORNI, društvo s ograničenom odgovornošću za građevinarstvo, OIB 96470231164 zastupanog po punomoćniku Odvjetnik DRAGAN SUŠA; GK grupa društvo s ograničenom odgovornošću za projektiranje i graditeljstvo, OIB 32165824835</derivirana_varijabla>
  </DomainObject.Predmet.StrankaFormatedOIB>
  <DomainObject.Predmet.StrankaFormatedWithAdress>
    <izvorni_sadrzaj> KORNI, društvo s ograničenom odgovornošću za građevinarstvo, Ilica 209, 10000 Zagreb zastupanog po punomoćniku Odvjetnik DRAGAN SUŠA; GK grupa društvo s ograničenom odgovornošću za projektiranje i graditeljstvo, Miroslava Krleže 1/1, 42000 Varaždin</izvorni_sadrzaj>
    <derivirana_varijabla naziv="DomainObject.Predmet.StrankaFormatedWithAdress_1"> KORNI, društvo s ograničenom odgovornošću za građevinarstvo, Ilica 209, 10000 Zagreb zastupanog po punomoćniku Odvjetnik DRAGAN SUŠA; GK grupa društvo s ograničenom odgovornošću za projektiranje i graditeljstvo, Miroslava Krleže 1/1, 42000 Varaždin</derivirana_varijabla>
  </DomainObject.Predmet.StrankaFormatedWithAdress>
  <DomainObject.Predmet.StrankaFormatedWithAdressOIB>
    <izvorni_sadrzaj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izvorni_sadrzaj>
    <derivirana_varijabla naziv="DomainObject.Predmet.StrankaFormatedWithAdressOIB_1"> KORNI, društvo s ograničenom odgovornošću za građevinarstvo, OIB 96470231164, Ilica 209, 10000 Zagreb zastupanog po punomoćniku Odvjetnik DRAGAN SUŠA; GK grupa društvo s ograničenom odgovornošću za projektiranje i graditeljstvo, OIB 32165824835, Miroslava Krleže 1/1, 42000 Varaždin</derivirana_varijabla>
  </DomainObject.Predmet.StrankaFormatedWithAdressOIB>
  <DomainObject.Predmet.StrankaWithAdress>
    <izvorni_sadrzaj>KORNI, društvo s ograničenom odgovornošću za građevinarstvo Ilica 209,10000 Zagreb,GK grupa društvo s ograničenom odgovornošću za projektiranje i graditeljstvo Miroslava Krleže 1/1,42000 Varaždin</izvorni_sadrzaj>
    <derivirana_varijabla naziv="DomainObject.Predmet.StrankaWithAdress_1">KORNI, društvo s ograničenom odgovornošću za građevinarstvo Ilica 209,10000 Zagreb,GK grupa društvo s ograničenom odgovornošću za projektiranje i graditeljstvo Miroslava Krleže 1/1,42000 Varaždin</derivirana_varijabla>
  </DomainObject.Predmet.StrankaWithAdress>
  <DomainObject.Predmet.StrankaWithAdressOIB>
    <izvorni_sadrzaj>KORNI, društvo s ograničenom odgovornošću za građevinarstvo, OIB 96470231164, Ilica 209,10000 Zagreb,GK grupa društvo s ograničenom odgovornošću za projektiranje i graditeljstvo, OIB 32165824835, Miroslava Krleže 1/1,42000 Varaždin</izvorni_sadrzaj>
    <derivirana_varijabla naziv="DomainObject.Predmet.StrankaWithAdressOIB_1">KORNI, društvo s ograničenom odgovornošću za građevinarstvo, OIB 96470231164, Ilica 209,10000 Zagreb,GK grupa društvo s ograničenom odgovornošću za projektiranje i graditeljstvo, OIB 32165824835, Miroslava Krleže 1/1,42000 Varaždin</derivirana_varijabla>
  </DomainObject.Predmet.StrankaWithAdressOIB>
  <DomainObject.Predmet.StrankaNazivFormated>
    <izvorni_sadrzaj>KORNI, društvo s ograničenom odgovornošću za građevinarstvo,GK grupa društvo s ograničenom odgovornošću za projektiranje i graditeljstvo</izvorni_sadrzaj>
    <derivirana_varijabla naziv="DomainObject.Predmet.StrankaNazivFormated_1">KORNI, društvo s ograničenom odgovornošću za građevinarstvo,GK grupa društvo s ograničenom odgovornošću za projektiranje i graditeljstvo</derivirana_varijabla>
  </DomainObject.Predmet.StrankaNazivFormated>
  <DomainObject.Predmet.StrankaNazivFormatedOIB>
    <izvorni_sadrzaj>KORNI, društvo s ograničenom odgovornošću za građevinarstvo, OIB 96470231164,GK grupa društvo s ograničenom odgovornošću za projektiranje i graditeljstvo, OIB 32165824835</izvorni_sadrzaj>
    <derivirana_varijabla naziv="DomainObject.Predmet.StrankaNazivFormatedOIB_1">KORNI, društvo s ograničenom odgovornošću za građevinarstvo, OIB 96470231164,GK grupa društvo s ograničenom odgovornošću za projektiranje i graditeljstvo, OIB 32165824835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KORNI, društvo s ograničenom odgovornošću za građevinarstvo zastupanog po punomoćniku Odvjetnik DRAGAN SUŠA</item>
      <item>GK grupa društvo s ograničenom odgovornošću za projektiranje i graditeljstvo</item>
    </izvorni_sadrzaj>
    <derivirana_varijabla naziv="DomainObject.Predmet.StrankaListFormated_1">
      <item>KORNI, društvo s ograničenom odgovornošću za građevinarstvo zastupanog po punomoćniku Odvjetnik DRAGAN SUŠA</item>
      <item>GK grupa društvo s ograničenom odgovornošću za projektiranje i graditeljstvo</item>
    </derivirana_varijabla>
  </DomainObject.Predmet.StrankaListFormated>
  <DomainObject.Predmet.StrankaListFormatedOIB>
    <izvorni_sadrzaj>
      <item>KORNI, društvo s ograničenom odgovornošću za građevinarstvo, OIB 96470231164 zastupanog po punomoćniku Odvjetnik DRAGAN SUŠA</item>
      <item>GK grupa društvo s ograničenom odgovornošću za projektiranje i graditeljstvo, OIB 32165824835</item>
    </izvorni_sadrzaj>
    <derivirana_varijabla naziv="DomainObject.Predmet.StrankaListFormatedOIB_1">
      <item>KORNI, društvo s ograničenom odgovornošću za građevinarstvo, OIB 96470231164 zastupanog po punomoćniku Odvjetnik DRAGAN SUŠA</item>
      <item>GK grupa društvo s ograničenom odgovornošću za projektiranje i graditeljstvo, OIB 32165824835</item>
    </derivirana_varijabla>
  </DomainObject.Predmet.StrankaListFormatedOIB>
  <DomainObject.Predmet.StrankaListFormatedWithAdress>
    <izvorni_sadrzaj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izvorni_sadrzaj>
    <derivirana_varijabla naziv="DomainObject.Predmet.StrankaListFormatedWithAdress_1">
      <item>KORNI, društvo s ograničenom odgovornošću za građevinarstvo, Ilica 209, 10000 Zagreb zastupanog po punomoćniku Odvjetnik DRAGAN SUŠA</item>
      <item>GK grupa društvo s ograničenom odgovornošću za projektiranje i graditeljstvo, Miroslava Krleže 1/1, 42000 Varaždin</item>
    </derivirana_varijabla>
  </DomainObject.Predmet.StrankaListFormatedWithAdress>
  <DomainObject.Predmet.StrankaListFormatedWithAdressOIB>
    <izvorni_sadrzaj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izvorni_sadrzaj>
    <derivirana_varijabla naziv="DomainObject.Predmet.StrankaListFormatedWithAdressOIB_1">
      <item>KORNI, društvo s ograničenom odgovornošću za građevinarstvo, OIB 96470231164, Ilica 209, 10000 Zagreb zastupanog po punomoćniku Odvjetnik DRAGAN SUŠA</item>
      <item>GK grupa društvo s ograničenom odgovornošću za projektiranje i graditeljstvo, OIB 32165824835, Miroslava Krleže 1/1, 42000 Varaždin</item>
    </derivirana_varijabla>
  </DomainObject.Predmet.StrankaListFormatedWithAdressOIB>
  <DomainObject.Predmet.StrankaListNazivFormated>
    <izvorni_sadrzaj>
      <item>KORNI, društvo s ograničenom odgovornošću za građevinarstvo</item>
      <item>GK grupa društvo s ograničenom odgovornošću za projektiranje i graditeljstvo</item>
    </izvorni_sadrzaj>
    <derivirana_varijabla naziv="DomainObject.Predmet.StrankaListNazivFormated_1">
      <item>KORNI, društvo s ograničenom odgovornošću za građevinarstvo</item>
      <item>GK grupa društvo s ograničenom odgovornošću za projektiranje i graditeljstvo</item>
    </derivirana_varijabla>
  </DomainObject.Predmet.StrankaListNazivFormated>
  <DomainObject.Predmet.StrankaListNazivFormatedOIB>
    <izvorni_sadrzaj>
      <item>KORNI, društvo s ograničenom odgovornošću za građevinarstvo, OIB 96470231164</item>
      <item>GK grupa društvo s ograničenom odgovornošću za projektiranje i graditeljstvo, OIB 32165824835</item>
    </izvorni_sadrzaj>
    <derivirana_varijabla naziv="DomainObject.Predmet.StrankaListNazivFormatedOIB_1">
      <item>KORNI, društvo s ograničenom odgovornošću za građevinarstvo, OIB 96470231164</item>
      <item>GK grupa društvo s ograničenom odgovornošću za projektiranje i graditeljstvo, OIB 32165824835</item>
    </derivirana_varijabla>
  </DomainObject.Predmet.StrankaListNazivFormatedOIB>
  <DomainObject.Predmet.ProtuStrankaListFormated>
    <izvorni_sadrzaj>
      <item>METEOR GRUPA društvo s ograničenom odgovornošću za trgovinu, proizvodnju i graditeljstvo</item>
    </izvorni_sadrzaj>
    <derivirana_varijabla naziv="DomainObject.Predmet.ProtuStrankaListFormated_1">
      <item>METEOR GRUPA društvo s ograničenom odgovornošću za trgovinu, proizvodnju i graditeljstvo</item>
    </derivirana_varijabla>
  </DomainObject.Predmet.ProtuStrankaListFormated>
  <DomainObject.Predmet.ProtuStrankaListFormatedOIB>
    <izvorni_sadrzaj>
      <item>METEOR GRUPA društvo s ograničenom odgovornošću za trgovinu, proizvodnju i graditeljstvo, OIB 09637080512</item>
    </izvorni_sadrzaj>
    <derivirana_varijabla naziv="DomainObject.Predmet.ProtuStrankaListFormatedOIB_1">
      <item>METEOR GRUPA društvo s ograničenom odgovornošću za trgovinu, proizvodnju i graditeljstvo, OIB 09637080512</item>
    </derivirana_varijabla>
  </DomainObject.Predmet.ProtuStrankaListFormatedOIB>
  <DomainObject.Predmet.ProtuStrankaListFormatedWithAdress>
    <izvorni_sadrzaj>
      <item>METEOR GRUPA društvo s ograničenom odgovornošću za trgovinu, proizvodnju i graditeljstvo, Optujska 12, Varaždin</item>
    </izvorni_sadrzaj>
    <derivirana_varijabla naziv="DomainObject.Predmet.ProtuStrankaListFormatedWithAdress_1">
      <item>METEOR GRUPA društvo s ograničenom odgovornošću za trgovinu, proizvodnju i graditeljstvo, Optujska 12, Varaždin</item>
    </derivirana_varijabla>
  </DomainObject.Predmet.ProtuStrankaListFormatedWithAdress>
  <DomainObject.Predmet.ProtuStrankaListFormatedWithAdressOIB>
    <izvorni_sadrzaj>
      <item>METEOR GRUPA društvo s ograničenom odgovornošću za trgovinu, proizvodnju i graditeljstvo, OIB 09637080512, Optujska 12, Varaždin</item>
    </izvorni_sadrzaj>
    <derivirana_varijabla naziv="DomainObject.Predmet.ProtuStrankaListFormatedWithAdressOIB_1">
      <item>METEOR GRUPA društvo s ograničenom odgovornošću za trgovinu, proizvodnju i graditeljstvo, OIB 09637080512, Optujska 12, Varaždin</item>
    </derivirana_varijabla>
  </DomainObject.Predmet.ProtuStrankaListFormatedWithAdressOIB>
  <DomainObject.Predmet.ProtuStrankaListNazivFormated>
    <izvorni_sadrzaj>
      <item>METEOR GRUPA društvo s ograničenom odgovornošću za trgovinu, proizvodnju i graditeljstvo</item>
    </izvorni_sadrzaj>
    <derivirana_varijabla naziv="DomainObject.Predmet.ProtuStrankaListNazivFormated_1">
      <item>METEOR GRUPA društvo s ograničenom odgovornošću za trgovinu, proizvodnju i graditeljstvo</item>
    </derivirana_varijabla>
  </DomainObject.Predmet.ProtuStrankaListNazivFormated>
  <DomainObject.Predmet.ProtuStrankaListNazivFormatedOIB>
    <izvorni_sadrzaj>
      <item>METEOR GRUPA društvo s ograničenom odgovornošću za trgovinu, proizvodnju i graditeljstvo, OIB 09637080512</item>
    </izvorni_sadrzaj>
    <derivirana_varijabla naziv="DomainObject.Predmet.ProtuStrankaListNazivFormatedOIB_1">
      <item>METEOR GRUPA društvo s ograničenom odgovornošću za trgovinu, proizvodnju i graditeljstvo, OIB 09637080512</item>
    </derivirana_varijabla>
  </DomainObject.Predmet.ProtuStrankaListNazivFormatedOIB>
  <DomainObject.Predmet.OstaliListFormated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izvorni_sadrzaj>
    <derivirana_varijabla naziv="DomainObject.Predmet.OstaliListFormated_1">
      <item>Odvjetnik DRAGAN SUŠA punomoćnik sudionika u postupku KORNI, društvo s ograničenom odgovornošću za građevinarstvo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derivirana_varijabla>
  </DomainObject.Predmet.OstaliListFormated>
  <DomainObject.Predmet.OstaliListFormatedOIB>
    <izvorni_sadrzaj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  <item>Petar Stevanja, OIB 79582391414</item>
      <item>Šime Mrkić, OIB 13687221783</item>
      <item>Dražen Kraš, OIB 20465168399</item>
      <item>Bojana Marčelan, OIB 12612926063</item>
    </izvorni_sadrzaj>
    <derivirana_varijabla naziv="DomainObject.Predmet.OstaliListFormatedOIB_1">
      <item>Odvjetnik DRAGAN SUŠA punomoćnik sudionika u postupku KORNI, društvo s ograničenom odgovornošću za građevinarstvo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  <item>Petar Stevanja, OIB 79582391414</item>
      <item>Šime Mrkić, OIB 13687221783</item>
      <item>Dražen Kraš, OIB 20465168399</item>
      <item>Bojana Marčelan, OIB 12612926063</item>
    </derivirana_varijabla>
  </DomainObject.Predmet.OstaliListFormatedOIB>
  <DomainObject.Predmet.OstaliListFormatedWithAdress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  <item>Petar Stevanja, Miroslava Krleže 25, 23210 Biograd Na Moru</item>
      <item>Šime Mrkić, Osječka 147, 23210 Biograd Na Moru</item>
      <item>Dražen Kraš, Ulica Antuna Mihanovića 7, 42240 Ivanec</item>
      <item>Bojana Marčelan, Braće Radića 8b, 42000 Varaždin</item>
    </izvorni_sadrzaj>
    <derivirana_varijabla naziv="DomainObject.Predmet.OstaliListFormatedWithAdress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Koromačno 7B, Koromačno</item>
      <item>MIĆO LJUBENKO, Branimirova 29, 10000 Zagreb</item>
      <item>Nevenka Golubić,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Radnička cesta 173/g, 10000 Zagreb</item>
      <item>Ivana Aralica Lalić, Vlaška 80, 10000 Zagreb</item>
      <item>H-ABDUCO društvo s ograničenom odgovornošću za usluge, Slavonska avenija 6A, 10000 Zagreb</item>
      <item>Zemljišno-knjižni odjel Općinskog suda u Varaždinu, B.Radića 2, 42000 Varaždin</item>
      <item>PRIVREDNA BANKA ZAGREB - DIONIČKO DRUŠTVO, Radnička cesta 50, 10000 Zagreb</item>
      <item>Davor Ivančić,odvjetnik, Park Rudlofa Kropeka 1, 40000 Čakovec</item>
      <item>Županjska banka dioničko društvo ˝u stečaju˝, J.J. Strossmayera 9, 32270 Županja</item>
      <item>Mizana,odvjetnica Mekić, Mažuranićev trg 1, 10000 Zagreb</item>
      <item>KORANA, d.o.o. za proizvodnju,trgovinu i turizam, Ulica Karla Vipauca 11, 22000 Šibenik</item>
      <item>Odvjetničko društvo Porobija i Špoljarić, društvo s ograničenom odgovornošću, Kolodvorska Ulica 12, 42000 Varaždin</item>
      <item>ODVJETNIČKO DRUŠTVO USKOKOVIĆ &amp; PARTNERI društvo s ograničenom odgovornošću za obavljanje odvjetničkih poslova, Vatroslava Lisinskog 6, 42000 Varaždin</item>
      <item>Ivana Moravec, Božene Plazzeriano 19, 42000 Varaždin</item>
      <item>Otto Patafta, Božene Plazzeriano 19, 42000 Varaždin</item>
      <item>METEOR GRADITELJSTVO društvo s ograničenom odgovornošću za građevinu i trgovinu,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Biljevec 77, 42243 Biljevec</item>
      <item>Dalibor Gradinščak, Krčka Ulica 4, 42220 Novi Marof</item>
      <item>ISEMA društvo s ograničenom odgovornošću za usluge tokarenja, Ulica Bana Jelačića 7, 42204 Doljan</item>
      <item>METEOR PROIZVODNJA društvo s ograničenom odgovornošću za proizvodnju, trgovinu i usluge, Optujska 12, 42000 Varaždin</item>
      <item>Franjo Šebijan, odvjetnik</item>
      <item>GK grupa društvo s ograničenom odgovornošću za projektiranje i graditeljstvo, Miroslava Krleže 1/1, 42000 Varaždin</item>
      <item>ODVJETNIČKO DRUŠTVO USKOKOVIĆ &amp; PARTNERI društvo s ograničenom odgovornošću za obavljanje odvjetničkih poslova, Vatroslava Lisinskog 6, 42000 Varaždin</item>
      <item>Davor Bedeković,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Remetinečka cesta 7, 10000 Zagreb</item>
      <item>Odvjetničko društvo SEVŠEK &amp; Partneri, društvo s ograničenom odgovornošću, Kratka 4, 42000 Varaždin</item>
      <item>Adriatic Assets d.o.o. za usluge, Radnička cesta 80, 10000 Zagreb</item>
      <item>BANKA KOVANICA dioničko društvo, Petra Preradovića 29, 42000 Varaždin</item>
      <item>HRVATSKE ŠUME društvo s ograničenom odgovornošću, Ul.Ljudevita Farkaša Vukotinovića 2, 10000 Zagreb</item>
      <item>Odvjetničko društvo KLIŠANIN &amp; PARTNERI društvo s ograničenom odgovornošću, Zelinska 2/I, 10000 Zagreb</item>
      <item>Antonio Volarević, Palmotićeva 4, 10000 Zagreb</item>
      <item>Petar Stevanja, Miroslava Krleže 25, 23210 Biograd Na Moru</item>
      <item>Šime Mrkić, Osječka 147, 23210 Biograd Na Moru</item>
      <item>Dražen Kraš, Ulica Antuna Mihanovića 7, 42240 Ivanec</item>
      <item>Bojana Marčelan, Braće Radića 8b, 42000 Varaždin</item>
    </derivirana_varijabla>
  </DomainObject.Predmet.OstaliListFormatedWithAdress>
  <DomainObject.Predmet.OstaliListFormatedWithAdressOIB>
    <izvorni_sadrzaj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  <item>Petar Stevanja, OIB 79582391414, Miroslava Krleže 25, 23210 Biograd Na Moru</item>
      <item>Šime Mrkić, OIB 13687221783, Osječka 147, 23210 Biograd Na Moru</item>
      <item>Dražen Kraš, OIB 20465168399, Ulica Antuna Mihanovića 7, 42240 Ivanec</item>
      <item>Bojana Marčelan, OIB 12612926063, Braće Radića 8b, 42000 Varaždin</item>
    </izvorni_sadrzaj>
    <derivirana_varijabla naziv="DomainObject.Predmet.OstaliListFormatedWithAdressOIB_1">
      <item>Odvjetnik DRAGAN SUŠA, Kralja Zvonimira 62, 10000 Zagreb punomoćnik sudionika u postupku KORNI, društvo s ograničenom odgovornošću za građevinarstvo</item>
      <item>Odvjetničko društvo BRLEČIĆ &amp; partneri, javno trgovačko društvo za obavljanje odvjetničkih poslova, OIB 75277763692, Optujska ulica 25/1, Varaždin</item>
      <item>Odvjetnica Marija Martinez Ostroški, I. Cankara 1A, 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 Koromačno</item>
      <item>MIĆO LJUBENKO, Branimirova 29, 10000 Zagreb</item>
      <item>Nevenka Golubić, OIB 84663367442, Štefanec Marof 27, 42202 Trnovec Bartolovečki</item>
      <item>Prekršajni sud u Čakovcu, Zrinsko-frankopanska 9, 40000 Čakovec</item>
      <item>ŽDO Građansko-upravni odjel u Varaždinu, Braće Radića 2, 42000 Varaždin</item>
      <item>DOKA Hrvatska društvo s ograničenom odgovornošću za proizvodnju, prodaju i iznajmljivanje oplatnih proizvoda i sustava, OIB 25940944046, Radnička cesta 173/g, 10000 Zagreb</item>
      <item>Ivana Aralica Lalić, Vlaška 80, 10000 Zagreb</item>
      <item>H-ABDUCO društvo s ograničenom odgovornošću za usluge, OIB 13667298928, Slavonska avenija 6A, 10000 Zagreb</item>
      <item>Zemljišno-knjižni odjel Općinskog suda u Varaždinu, B.Radića 2, 42000 Varaždin</item>
      <item>PRIVREDNA BANKA ZAGREB - DIONIČKO DRUŠTVO, OIB 02535697732, Radnička cesta 50, 10000 Zagreb</item>
      <item>Davor Ivančić,odvjetnik, OIB 21146522885, Park Rudlofa Kropeka 1, 40000 Čakovec</item>
      <item>Županjska banka dioničko društvo ˝u stečaju˝, OIB 37988746480, J.J. Strossmayera 9, 32270 Županja</item>
      <item>Mizana,odvjetnica Mekić, Mažuranićev trg 1, 10000 Zagreb</item>
      <item>KORANA, d.o.o. za proizvodnju,trgovinu i turizam, OIB 18079518933, Ulica Karla Vipauca 11, 22000 Šibenik</item>
      <item>Odvjetničko društvo Porobija i Špoljarić, društvo s ograničenom odgovornošću, OIB 02347849218, Kolodvorska Ulica 12, 42000 Varaždin</item>
      <item>ODVJETNIČKO DRUŠTVO USKOKOVIĆ &amp; PARTNERI društvo s ograničenom odgovornošću za obavljanje odvjetničkih poslova, OIB 80328852561, Vatroslava Lisinskog 6, 42000 Varaždin</item>
      <item>Ivana Moravec, OIB 04205450099, Božene Plazzeriano 19, 42000 Varaždin</item>
      <item>Otto Patafta, OIB 30722891722, Božene Plazzeriano 19, 42000 Varaždin</item>
      <item>METEOR GRADITELJSTVO društvo s ograničenom odgovornošću za građevinu i trgovinu, OIB 06381817290, Optujska 12, 42000 Varaždin</item>
      <item>Franjo Šebijan,odvjetnik, Pavlinska 5, 42000 Varaždin</item>
      <item>Boris Ravić,odvjetnik, Zagrebačka 2, 42220 Novi Marof</item>
      <item>Općinski sud u Šibeniku</item>
      <item>HUDEK-TRGOTRANS društvo s ograničenom odgovornošću, OIB 66718146008, Biljevec 77, 42243 Biljevec</item>
      <item>Dalibor Gradinščak, OIB 16095594061, Krčka Ulica 4, 42220 Novi Marof</item>
      <item>ISEMA društvo s ograničenom odgovornošću za usluge tokarenja, OIB 81460953996, Ulica Bana Jelačića 7, 42204 Doljan</item>
      <item>METEOR PROIZVODNJA društvo s ograničenom odgovornošću za proizvodnju, trgovinu i usluge, OIB 70923246479, Optujska 12, 42000 Varaždin</item>
      <item>Franjo Šebijan, odvjetnik</item>
      <item>GK grupa društvo s ograničenom odgovornošću za projektiranje i graditeljstvo, OIB 32165824835, Miroslava Krleže 1/1, 42000 Varaždin</item>
      <item>ODVJETNIČKO DRUŠTVO USKOKOVIĆ &amp; PARTNERI društvo s ograničenom odgovornošću za obavljanje odvjetničkih poslova, OIB 80328852561, Vatroslava Lisinskog 6, 42000 Varaždin</item>
      <item>Davor Bedeković, OIB 87341993376, Radnička 39, 42204 Doljan</item>
      <item>Odvjetničko društvo Vidović &amp; Vidović, Kratka ulica 2/1, 42000 Varaždin</item>
      <item>Policijska uprava Varaždinska Služba zajedničkih i upravnih poslova, A. Cesarca 6, 42000 Varaždin</item>
      <item>ŽEPOH d.o.o., OIB 25953903177, Remetinečka cesta 7, 10000 Zagreb</item>
      <item>Odvjetničko društvo SEVŠEK &amp; Partneri, društvo s ograničenom odgovornošću, OIB 99381965992, Kratka 4, 42000 Varaždin</item>
      <item>Adriatic Assets d.o.o. za usluge, OIB 18846383988, Radnička cesta 80, 10000 Zagreb</item>
      <item>BANKA KOVANICA dioničko društvo, OIB 33039197637, Petra Preradovića 29, 42000 Varaždin</item>
      <item>HRVATSKE ŠUME društvo s ograničenom odgovornošću, OIB 69693144506, Ul.Ljudevita Farkaša Vukotinovića 2, 10000 Zagreb</item>
      <item>Odvjetničko društvo KLIŠANIN &amp; PARTNERI društvo s ograničenom odgovornošću, OIB 06259076695, Zelinska 2/I, 10000 Zagreb</item>
      <item>Antonio Volarević, Palmotićeva 4, 10000 Zagreb</item>
      <item>Petar Stevanja, OIB 79582391414, Miroslava Krleže 25, 23210 Biograd Na Moru</item>
      <item>Šime Mrkić, OIB 13687221783, Osječka 147, 23210 Biograd Na Moru</item>
      <item>Dražen Kraš, OIB 20465168399, Ulica Antuna Mihanovića 7, 42240 Ivanec</item>
      <item>Bojana Marčelan, OIB 12612926063, Braće Radića 8b, 42000 Varaždin</item>
    </derivirana_varijabla>
  </DomainObject.Predmet.OstaliListFormatedWithAdressOIB>
  <DomainObject.Predmet.OstaliListNazivFormated>
    <izvorni_sadrzaj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izvorni_sadrzaj>
    <derivirana_varijabla naziv="DomainObject.Predmet.OstaliListNazivFormated_1"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derivirana_varijabla>
  </DomainObject.Predmet.OstaliListNazivFormated>
  <DomainObject.Predmet.OstaliListNazivFormatedOIB>
    <izvorni_sadrzaj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  <item>Petar Stevanja, OIB 79582391414</item>
      <item>Šime Mrkić, OIB 13687221783</item>
      <item>Dražen Kraš, OIB 20465168399</item>
      <item>Bojana Marčelan, OIB 12612926063</item>
    </izvorni_sadrzaj>
    <derivirana_varijabla naziv="DomainObject.Predmet.OstaliListNazivFormatedOIB_1">
      <item>Odvjetnik DRAGAN SUŠA</item>
      <item>Odvjetničko društvo BRLEČIĆ &amp; partneri, javno trgovačko društvo za obavljanje odvjetničkih poslova, OIB 75277763692</item>
      <item>Odvjetnica Marija Martinez Ostroški</item>
      <item>FINA VARAŽDIN</item>
      <item>SAVEZ SAMOSTALNIH SINDIKATA HRVATSKE URED VARAŽDINSKE ŽUPANIJE</item>
      <item>Holcim (Hrvatska), društvo s ograničenom odgovornošću za proizvodnju cementa, OIB 60131430579</item>
      <item>MIĆO LJUBENKO</item>
      <item>Nevenka Golubić, OIB 84663367442</item>
      <item>Prekršajni sud u Čakovcu</item>
      <item>ŽDO Građansko-upravni odjel u Varaždinu</item>
      <item>DOKA Hrvatska društvo s ograničenom odgovornošću za proizvodnju, prodaju i iznajmljivanje oplatnih proizvoda i sustava, OIB 25940944046</item>
      <item>Ivana Aralica Lalić</item>
      <item>H-ABDUCO društvo s ograničenom odgovornošću za usluge, OIB 13667298928</item>
      <item>Zemljišno-knjižni odjel Općinskog suda u Varaždinu</item>
      <item>PRIVREDNA BANKA ZAGREB - DIONIČKO DRUŠTVO, OIB 02535697732</item>
      <item>Davor Ivančić,odvjetnik, OIB 21146522885</item>
      <item>Županjska banka dioničko društvo ˝u stečaju˝, OIB 37988746480</item>
      <item>Mizana,odvjetnica Mekić</item>
      <item>KORANA, d.o.o. za proizvodnju,trgovinu i turizam, OIB 18079518933</item>
      <item>Odvjetničko društvo Porobija i Špoljarić, društvo s ograničenom odgovornošću, OIB 02347849218</item>
      <item>ODVJETNIČKO DRUŠTVO USKOKOVIĆ &amp; PARTNERI društvo s ograničenom odgovornošću za obavljanje odvjetničkih poslova, OIB 80328852561</item>
      <item>Ivana Moravec, OIB 04205450099</item>
      <item>Otto Patafta, OIB 30722891722</item>
      <item>METEOR GRADITELJSTVO društvo s ograničenom odgovornošću za građevinu i trgovinu, OIB 06381817290</item>
      <item>Franjo Šebijan,odvjetnik</item>
      <item>Boris Ravić,odvjetnik</item>
      <item>Općinski sud u Šibeniku</item>
      <item>HUDEK-TRGOTRANS društvo s ograničenom odgovornošću, OIB 66718146008</item>
      <item>Dalibor Gradinščak, OIB 16095594061</item>
      <item>ISEMA društvo s ograničenom odgovornošću za usluge tokarenja, OIB 81460953996</item>
      <item>METEOR PROIZVODNJA društvo s ograničenom odgovornošću za proizvodnju, trgovinu i usluge, OIB 70923246479</item>
      <item>Franjo Šebijan, odvjetnik</item>
      <item>GK grupa društvo s ograničenom odgovornošću za projektiranje i graditeljstvo, OIB 32165824835</item>
      <item>ODVJETNIČKO DRUŠTVO USKOKOVIĆ &amp; PARTNERI društvo s ograničenom odgovornošću za obavljanje odvjetničkih poslova, OIB 80328852561</item>
      <item>Davor Bedeković, OIB 87341993376</item>
      <item>Odvjetničko društvo Vidović &amp; Vidović</item>
      <item>Policijska uprava Varaždinska Služba zajedničkih i upravnih poslova</item>
      <item>ŽEPOH d.o.o., OIB 25953903177</item>
      <item>Odvjetničko društvo SEVŠEK &amp; Partneri, društvo s ograničenom odgovornošću, OIB 99381965992</item>
      <item>Adriatic Assets d.o.o. za usluge, OIB 18846383988</item>
      <item>BANKA KOVANICA dioničko društvo, OIB 33039197637</item>
      <item>HRVATSKE ŠUME društvo s ograničenom odgovornošću, OIB 69693144506</item>
      <item>Odvjetničko društvo KLIŠANIN &amp; PARTNERI društvo s ograničenom odgovornošću, OIB 06259076695</item>
      <item>Antonio Volarević</item>
      <item>Petar Stevanja, OIB 79582391414</item>
      <item>Šime Mrkić, OIB 13687221783</item>
      <item>Dražen Kraš, OIB 20465168399</item>
      <item>Bojana Marčelan, OIB 12612926063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ožujka 2018.</izvorni_sadrzaj>
    <derivirana_varijabla naziv="DomainObject.Datum_1">26. ožujka 2018.</derivirana_varijabla>
  </DomainObject.Datum>
  <DomainObject.PoslovniBrojDokumenta>
    <izvorni_sadrzaj>St-74/2012-685</izvorni_sadrzaj>
    <derivirana_varijabla naziv="DomainObject.PoslovniBrojDokumenta_1">St-74/2012-685</derivirana_varijabla>
  </DomainObject.PoslovniBrojDokumenta>
  <DomainObject.Predmet.StrankaIDrugi>
    <izvorni_sadrzaj>KORNI, društvo s ograničenom odgovornošću za građevinarstvo i dr.</izvorni_sadrzaj>
    <derivirana_varijabla naziv="DomainObject.Predmet.StrankaIDrugi_1">KORNI, društvo s ograničenom odgovornošću za građevinarstvo i dr.</derivirana_varijabla>
  </DomainObject.Predmet.StrankaIDrugi>
  <DomainObject.Predmet.ProtustrankaIDrugi>
    <izvorni_sadrzaj>METEOR GRUPA društvo s ograničenom odgovornošću za trgovinu, proizvodnju i graditeljstvo</izvorni_sadrzaj>
    <derivirana_varijabla naziv="DomainObject.Predmet.ProtustrankaIDrugi_1">METEOR GRUPA društvo s ograničenom odgovornošću za trgovinu, proizvodnju i graditeljstvo</derivirana_varijabla>
  </DomainObject.Predmet.ProtustrankaIDrugi>
  <DomainObject.Predmet.StrankaIDrugiAdressOIB>
    <izvorni_sadrzaj>KORNI, društvo s ograničenom odgovornošću za građevinarstvo, OIB 96470231164, Ilica 209, 10000 Zagreb i dr.</izvorni_sadrzaj>
    <derivirana_varijabla naziv="DomainObject.Predmet.StrankaIDrugiAdressOIB_1">KORNI, društvo s ograničenom odgovornošću za građevinarstvo, OIB 96470231164, Ilica 209, 10000 Zagreb i dr.</derivirana_varijabla>
  </DomainObject.Predmet.StrankaIDrugiAdressOIB>
  <DomainObject.Predmet.ProtustrankaIDrugiAdressOIB>
    <izvorni_sadrzaj>METEOR GRUPA društvo s ograničenom odgovornošću za trgovinu, proizvodnju i graditeljstvo, OIB 09637080512, Optujska 12, Varaždin</izvorni_sadrzaj>
    <derivirana_varijabla naziv="DomainObject.Predmet.ProtustrankaIDrugiAdressOIB_1">METEOR GRUPA društvo s ograničenom odgovornošću za trgovinu, proizvodnju i graditeljstvo, OIB 09637080512, Optujska 12,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izvorni_sadrzaj>
    <derivirana_varijabla naziv="DomainObject.Predmet.SudioniciListNaziv_1">
      <item>KORNI, društvo s ograničenom odgovornošću za građevinarstvo</item>
      <item>METEOR GRUPA društvo s ograničenom odgovornošću za trgovinu, proizvodnju i graditeljstvo</item>
      <item>Odvjetnik DRAGAN SUŠA</item>
      <item>Odvjetničko društvo BRLEČIĆ &amp; partneri, javno trgovačko društvo za obavljanje odvjetničkih poslova</item>
      <item>Odvjetnica Marija Martinez Ostroški</item>
      <item>FINA VARAŽDIN</item>
      <item>SAVEZ SAMOSTALNIH SINDIKATA HRVATSKE URED VARAŽDINSKE ŽUPANIJE</item>
      <item>Holcim (Hrvatska), društvo s ograničenom odgovornošću za proizvodnju cementa</item>
      <item>MIĆO LJUBENKO</item>
      <item>Nevenka Golubić</item>
      <item>Prekršajni sud u Čakovcu</item>
      <item>ŽDO Građansko-upravni odjel u Varaždinu</item>
      <item>DOKA Hrvatska društvo s ograničenom odgovornošću za proizvodnju, prodaju i iznajmljivanje oplatnih proizvoda i sustava</item>
      <item>Ivana Aralica Lalić</item>
      <item>H-ABDUCO društvo s ograničenom odgovornošću za usluge</item>
      <item>Zemljišno-knjižni odjel Općinskog suda u Varaždinu</item>
      <item>PRIVREDNA BANKA ZAGREB - DIONIČKO DRUŠTVO</item>
      <item>Davor Ivančić,odvjetnik</item>
      <item>Županjska banka dioničko društvo ˝u stečaju˝</item>
      <item>Mizana,odvjetnica Mekić</item>
      <item>KORANA, d.o.o. za proizvodnju,trgovinu i turizam</item>
      <item>Odvjetničko društvo Porobija i Špoljarić, društvo s ograničenom odgovornošću</item>
      <item>GK grupa društvo s ograničenom odgovornošću za projektiranje i graditeljstvo</item>
      <item>ODVJETNIČKO DRUŠTVO USKOKOVIĆ &amp; PARTNERI društvo s ograničenom odgovornošću za obavljanje odvjetničkih poslova</item>
      <item>Ivana Moravec</item>
      <item>Otto Patafta</item>
      <item>METEOR GRADITELJSTVO društvo s ograničenom odgovornošću za građevinu i trgovinu</item>
      <item>Franjo Šebijan,odvjetnik</item>
      <item>Boris Ravić,odvjetnik</item>
      <item>Općinski sud u Šibeniku</item>
      <item>HUDEK-TRGOTRANS društvo s ograničenom odgovornošću</item>
      <item>Dalibor Gradinščak</item>
      <item>ISEMA društvo s ograničenom odgovornošću za usluge tokarenja</item>
      <item>METEOR PROIZVODNJA društvo s ograničenom odgovornošću za proizvodnju, trgovinu i usluge</item>
      <item>Franjo Šebijan, odvjetnik</item>
      <item>GK grupa društvo s ograničenom odgovornošću za projektiranje i graditeljstvo</item>
      <item>ODVJETNIČKO DRUŠTVO USKOKOVIĆ &amp; PARTNERI društvo s ograničenom odgovornošću za obavljanje odvjetničkih poslova</item>
      <item>Davor Bedeković</item>
      <item>Odvjetničko društvo Vidović &amp; Vidović</item>
      <item>Policijska uprava Varaždinska Služba zajedničkih i upravnih poslova</item>
      <item>ŽEPOH d.o.o.</item>
      <item>Odvjetničko društvo SEVŠEK &amp; Partneri, društvo s ograničenom odgovornošću</item>
      <item>Adriatic Assets d.o.o. za usluge</item>
      <item>BANKA KOVANICA dioničko društvo</item>
      <item>HRVATSKE ŠUME društvo s ograničenom odgovornošću</item>
      <item>Odvjetničko društvo KLIŠANIN &amp; PARTNERI društvo s ograničenom odgovornošću</item>
      <item>Antonio Volarević</item>
      <item>Petar Stevanja</item>
      <item>Šime Mrkić</item>
      <item>Dražen Kraš</item>
      <item>Bojana Marčelan</item>
    </derivirana_varijabla>
  </DomainObject.Predmet.SudioniciListNaziv>
  <DomainObject.Predmet.SudioniciListAdressOIB>
    <izvorni_sadrzaj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  <item>Petar Stevanja, OIB 79582391414, Miroslava Krleže 25,23210 Biograd Na Moru</item>
      <item>Šime Mrkić, OIB 13687221783, Osječka 147,23210 Biograd Na Moru</item>
      <item>Dražen Kraš, OIB 20465168399, Ulica Antuna Mihanovića 7,42240 Ivanec</item>
      <item>Bojana Marčelan, OIB 12612926063, Braće Radića 8b,42000 Varaždin</item>
    </izvorni_sadrzaj>
    <derivirana_varijabla naziv="DomainObject.Predmet.SudioniciListAdressOIB_1">
      <item>KORNI, društvo s ograničenom odgovornošću za građevinarstvo, OIB 96470231164, Ilica 209,10000 Zagreb</item>
      <item>METEOR GRUPA društvo s ograničenom odgovornošću za trgovinu, proizvodnju i graditeljstvo, OIB 09637080512, Optujska 12,Varaždin</item>
      <item>Odvjetnik DRAGAN SUŠA, Kralja Zvonimira 62,10000 Zagreb</item>
      <item>Odvjetničko društvo BRLEČIĆ &amp; partneri, javno trgovačko društvo za obavljanje odvjetničkih poslova, OIB 75277763692, Optujska ulica 25/1,Varaždin</item>
      <item>Odvjetnica Marija Martinez Ostroški, I. Cankara 1A,42000 Varaždin</item>
      <item>FINA VARAŽDIN</item>
      <item>SAVEZ SAMOSTALNIH SINDIKATA HRVATSKE URED VARAŽDINSKE ŽUPANIJE, 40000 Čakovec</item>
      <item>Holcim (Hrvatska), društvo s ograničenom odgovornošću za proizvodnju cementa, OIB 60131430579, Koromačno 7B,Koromačno</item>
      <item>MIĆO LJUBENKO, Branimirova 29,10000 Zagreb</item>
      <item>Nevenka Golubić, OIB 84663367442, Štefanec Marof 27,42202 Trnovec Bartolovečki</item>
      <item>Prekršajni sud u Čakovcu, Zrinsko-frankopanska 9,40000 Čakovec</item>
      <item>ŽDO Građansko-upravni odjel u Varaždinu, Braće Radića 2,42000 Varaždin</item>
      <item>DOKA Hrvatska društvo s ograničenom odgovornošću za proizvodnju, prodaju i iznajmljivanje oplatnih proizvoda i sustava, OIB 25940944046, Radnička cesta 173/g,10000 Zagreb</item>
      <item>Ivana Aralica Lalić, Vlaška 80,10000 Zagreb</item>
      <item>H-ABDUCO društvo s ograničenom odgovornošću za usluge, OIB 13667298928, Slavonska avenija 6A,10000 Zagreb</item>
      <item>Zemljišno-knjižni odjel Općinskog suda u Varaždinu, B.Radića 2,42000 Varaždin</item>
      <item>PRIVREDNA BANKA ZAGREB - DIONIČKO DRUŠTVO, OIB 02535697732, Radnička cesta 50,10000 Zagreb</item>
      <item>Davor Ivančić,odvjetnik, OIB 21146522885, Park Rudlofa Kropeka 1,40000 Čakovec</item>
      <item>Županjska banka dioničko društvo ˝u stečaju˝, OIB 37988746480, J.J. Strossmayera 9,32270 Županja</item>
      <item>Mizana,odvjetnica Mekić, Mažuranićev trg 1,10000 Zagreb</item>
      <item>KORANA, d.o.o. za proizvodnju,trgovinu i turizam, OIB 18079518933, Ulica Karla Vipauca 11,22000 Šibenik</item>
      <item>Odvjetničko društvo Porobija i Špoljarić, društvo s ograničenom odgovornošću, OIB 02347849218, Kolodvorska Ulica 12,42000 Varaždin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Ivana Moravec, OIB 04205450099, Božene Plazzeriano 19,42000 Varaždin</item>
      <item>Otto Patafta, OIB 30722891722, Božene Plazzeriano 19,42000 Varaždin</item>
      <item>METEOR GRADITELJSTVO društvo s ograničenom odgovornošću za građevinu i trgovinu, OIB 06381817290, Optujska 12,42000 Varaždin</item>
      <item>Franjo Šebijan,odvjetnik, Pavlinska 5,42000 Varaždin</item>
      <item>Boris Ravić,odvjetnik, Zagrebačka 2,42220 Novi Marof</item>
      <item>Općinski sud u Šibeniku</item>
      <item>HUDEK-TRGOTRANS društvo s ograničenom odgovornošću, OIB 66718146008, Biljevec 77,42243 Biljevec</item>
      <item>Dalibor Gradinščak, OIB 16095594061, Krčka Ulica 4,42220 Novi Marof</item>
      <item>ISEMA društvo s ograničenom odgovornošću za usluge tokarenja, OIB 81460953996, Ulica Bana Jelačića 7,42204 Doljan</item>
      <item>METEOR PROIZVODNJA društvo s ograničenom odgovornošću za proizvodnju, trgovinu i usluge, OIB 70923246479, Optujska 12,42000 Varaždin</item>
      <item>Franjo Šebijan, odvjetnik</item>
      <item>GK grupa društvo s ograničenom odgovornošću za projektiranje i graditeljstvo, OIB 32165824835, Miroslava Krleže 1/1,42000 Varaždin</item>
      <item>ODVJETNIČKO DRUŠTVO USKOKOVIĆ &amp; PARTNERI društvo s ograničenom odgovornošću za obavljanje odvjetničkih poslova, OIB 80328852561, Vatroslava Lisinskog 6,42000 Varaždin</item>
      <item>Davor Bedeković, OIB 87341993376, Radnička 39,42204 Doljan</item>
      <item>Odvjetničko društvo Vidović &amp; Vidović, Kratka ulica 2/1,42000 Varaždin</item>
      <item>Policijska uprava Varaždinska Služba zajedničkih i upravnih poslova, A. Cesarca 6,42000 Varaždin</item>
      <item>ŽEPOH d.o.o., OIB 25953903177, Remetinečka cesta 7,10000 Zagreb</item>
      <item>Odvjetničko društvo SEVŠEK &amp; Partneri, društvo s ograničenom odgovornošću, OIB 99381965992, Kratka 4,42000 Varaždin</item>
      <item>Adriatic Assets d.o.o. za usluge, OIB 18846383988, Radnička cesta 80,10000 Zagreb</item>
      <item>BANKA KOVANICA dioničko društvo, OIB 33039197637, Petra Preradovića 29,42000 Varaždin</item>
      <item>HRVATSKE ŠUME društvo s ograničenom odgovornošću, OIB 69693144506, Ul.Ljudevita Farkaša Vukotinovića 2,10000 Zagreb</item>
      <item>Odvjetničko društvo KLIŠANIN &amp; PARTNERI društvo s ograničenom odgovornošću, OIB 06259076695, Zelinska 2/I,10000 Zagreb</item>
      <item>Antonio Volarević, Palmotićeva 4,10000 Zagreb</item>
      <item>Petar Stevanja, OIB 79582391414, Miroslava Krleže 25,23210 Biograd Na Moru</item>
      <item>Šime Mrkić, OIB 13687221783, Osječka 147,23210 Biograd Na Moru</item>
      <item>Dražen Kraš, OIB 20465168399, Ulica Antuna Mihanovića 7,42240 Ivanec</item>
      <item>Bojana Marčelan, OIB 12612926063, Braće Radića 8b,42000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4D4CA9-8194-4765-86D6-10E61C86C31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725</properties:Words>
  <properties:Characters>3422</properties:Characters>
  <properties:Lines>102</properties:Lines>
  <properties:Paragraphs>37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4335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2018-03-26T06:37:00Z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St-74/2012-685 / Odluka - Rješenje - prodaja (odluka_St-74_2012-685.docx)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