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56ad" w14:paraId="68f56ad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227</w:t>
      </w:r>
      <w:r w:rsidR="0091078A">
        <w:t>6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1078A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91078A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DESIGN STUDIO MUSIOV j.d.o.o., OIB: 19820968508, MBS: 080867439, Zagreb, Lea Müllera I. odvojak</w:t>
      </w:r>
      <w:r w:rsidR="00450643" w:rsidRPr="00450643">
        <w:rPr>
          <w:lang w:val="pt-BR"/>
        </w:rPr>
        <w:t>, dana</w:t>
      </w:r>
      <w:r w:rsidR="00E466D0">
        <w:rPr>
          <w:lang w:val="pt-BR"/>
        </w:rPr>
        <w:t xml:space="preserve"> 11.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91078A" w:rsidRPr="0091078A">
        <w:rPr>
          <w:lang w:val="pt-BR"/>
        </w:rPr>
        <w:t>DESIGN STUDIO MUSIOV j.d.o.o., OIB: 19820968508, MBS: 080867439, Zagreb, Lea Müllera I. odvojak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</w:t>
      </w:r>
      <w:r w:rsidR="006A16F5">
        <w:t>7</w:t>
      </w:r>
      <w:r w:rsidR="0091078A">
        <w:t>6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91078A" w:rsidRPr="0091078A">
        <w:rPr>
          <w:lang w:val="pt-BR"/>
        </w:rPr>
        <w:t xml:space="preserve">DESIGN STUDIO MUSIOV j.d.o.o., OIB: 19820968508, MBS: 080867439, Zagreb, Lea Müllera I. odvojak 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91078A">
        <w:t>196</w:t>
      </w:r>
      <w:r w:rsidRPr="00BC2D3A">
        <w:t xml:space="preserve"> dana, u ukupnom iznosu od </w:t>
      </w:r>
      <w:r w:rsidR="0091078A">
        <w:rPr>
          <w:lang w:val="pl-PL"/>
        </w:rPr>
        <w:t>4.837,56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0A206E">
        <w:t>05.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11.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11.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90261A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90261A" w:rsidP="004F5146" w:rsidR="0090261A">
      <w:pPr>
        <w:jc w:val="right"/>
      </w:pPr>
      <w:r>
        <w:t>za točnost otpravka-ovlašteni službenik</w:t>
      </w:r>
    </w:p>
    <w:p w:rsidRDefault="0090261A" w:rsidP="004F5146" w:rsidR="0090261A">
      <w:pPr>
        <w:jc w:val="right"/>
      </w:pPr>
      <w:r>
        <w:t xml:space="preserve">Mirjana Gašparić </w:t>
      </w:r>
    </w:p>
    <w:p w:rsidRDefault="00856259" w:rsidP="0090261A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90261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0A206E">
          <w:rPr>
            <w:sz w:val="24"/>
          </w:rPr>
          <w:t>7</w:t>
        </w:r>
        <w:r w:rsidR="0091078A">
          <w:rPr>
            <w:sz w:val="24"/>
          </w:rPr>
          <w:t>6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6794"/>
    <w:rsid w:val="003D0115"/>
    <w:rsid w:val="003D1F88"/>
    <w:rsid w:val="003F3702"/>
    <w:rsid w:val="00404B33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D12ED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0261A"/>
    <w:rsid w:val="0091078A"/>
    <w:rsid w:val="009122D6"/>
    <w:rsid w:val="00947BCF"/>
    <w:rsid w:val="009713FB"/>
    <w:rsid w:val="00973C2C"/>
    <w:rsid w:val="009B1748"/>
    <w:rsid w:val="009B3D51"/>
    <w:rsid w:val="009F490F"/>
    <w:rsid w:val="00A0793E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2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6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6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6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6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2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6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61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6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6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2276</izvorni_sadrzaj>
    <derivirana_varijabla naziv="DomainObject.Predmet.Broj_1">2276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St-2276/2016</izvorni_sadrzaj>
    <derivirana_varijabla naziv="DomainObject.Predmet.OznakaBroj_1">St-2276/2016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DESIGN STUDIO MUSIOV j.d.o.o. za usluge</izvorni_sadrzaj>
    <derivirana_varijabla naziv="DomainObject.Predmet.ProtustrankaFormated_1">  DESIGN STUDIO MUSIOV j.d.o.o. za usluge</derivirana_varijabla>
  </DomainObject.Predmet.ProtustrankaFormated>
  <DomainObject.Predmet.ProtustrankaFormatedOIB>
    <izvorni_sadrzaj>  DESIGN STUDIO MUSIOV j.d.o.o. za usluge, OIB 19820968508</izvorni_sadrzaj>
    <derivirana_varijabla naziv="DomainObject.Predmet.ProtustrankaFormatedOIB_1">  DESIGN STUDIO MUSIOV j.d.o.o. za usluge, OIB 19820968508</derivirana_varijabla>
  </DomainObject.Predmet.ProtustrankaFormatedOIB>
  <DomainObject.Predmet.ProtustrankaFormatedWithAdress>
    <izvorni_sadrzaj> DESIGN STUDIO MUSIOV j.d.o.o. za usluge, Lea Müllera I. odvojak 1, 10000 Zagreb</izvorni_sadrzaj>
    <derivirana_varijabla naziv="DomainObject.Predmet.ProtustrankaFormatedWithAdress_1"> DESIGN STUDIO MUSIOV j.d.o.o. za usluge, Lea Müllera I. odvojak 1, 10000 Zagreb</derivirana_varijabla>
  </DomainObject.Predmet.ProtustrankaFormatedWithAdress>
  <DomainObject.Predmet.ProtustrankaFormatedWithAdressOIB>
    <izvorni_sadrzaj> DESIGN STUDIO MUSIOV j.d.o.o. za usluge, OIB 19820968508, Lea Müllera I. odvojak 1, 10000 Zagreb</izvorni_sadrzaj>
    <derivirana_varijabla naziv="DomainObject.Predmet.ProtustrankaFormatedWithAdressOIB_1"> DESIGN STUDIO MUSIOV j.d.o.o. za usluge, OIB 19820968508, Lea Müllera I. odvojak 1, 10000 Zagreb</derivirana_varijabla>
  </DomainObject.Predmet.ProtustrankaFormatedWithAdressOIB>
  <DomainObject.Predmet.ProtustrankaWithAdress>
    <izvorni_sadrzaj>DESIGN STUDIO MUSIOV j.d.o.o. za usluge Lea Müllera I. odvojak 1, 10000 Zagreb</izvorni_sadrzaj>
    <derivirana_varijabla naziv="DomainObject.Predmet.ProtustrankaWithAdress_1">DESIGN STUDIO MUSIOV j.d.o.o. za usluge Lea Müllera I. odvojak 1, 10000 Zagreb</derivirana_varijabla>
  </DomainObject.Predmet.ProtustrankaWithAdress>
  <DomainObject.Predmet.ProtustrankaWithAdressOIB>
    <izvorni_sadrzaj>DESIGN STUDIO MUSIOV j.d.o.o. za usluge, OIB 19820968508, Lea Müllera I. odvojak 1, 10000 Zagreb</izvorni_sadrzaj>
    <derivirana_varijabla naziv="DomainObject.Predmet.ProtustrankaWithAdressOIB_1">DESIGN STUDIO MUSIOV j.d.o.o. za usluge, OIB 19820968508, Lea Müllera I. odvojak 1, 10000 Zagreb</derivirana_varijabla>
  </DomainObject.Predmet.ProtustrankaWithAdressOIB>
  <DomainObject.Predmet.ProtustrankaNazivFormated>
    <izvorni_sadrzaj>DESIGN STUDIO MUSIOV j.d.o.o. za usluge</izvorni_sadrzaj>
    <derivirana_varijabla naziv="DomainObject.Predmet.ProtustrankaNazivFormated_1">DESIGN STUDIO MUSIOV j.d.o.o. za usluge</derivirana_varijabla>
  </DomainObject.Predmet.ProtustrankaNazivFormated>
  <DomainObject.Predmet.ProtustrankaNazivFormatedOIB>
    <izvorni_sadrzaj>DESIGN STUDIO MUSIOV j.d.o.o. za usluge, OIB 19820968508</izvorni_sadrzaj>
    <derivirana_varijabla naziv="DomainObject.Predmet.ProtustrankaNazivFormatedOIB_1">DESIGN STUDIO MUSIOV j.d.o.o. za usluge, OIB 19820968508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DESIGN STUDIO MUSIOV j.d.o.o. za usluge</item>
    </izvorni_sadrzaj>
    <derivirana_varijabla naziv="DomainObject.Predmet.ProtuStrankaListFormated_1">
      <item>DESIGN STUDIO MUSIOV j.d.o.o. za usluge</item>
    </derivirana_varijabla>
  </DomainObject.Predmet.ProtuStrankaListFormated>
  <DomainObject.Predmet.ProtuStrankaListFormatedOIB>
    <izvorni_sadrzaj>
      <item>DESIGN STUDIO MUSIOV j.d.o.o. za usluge, OIB 19820968508</item>
    </izvorni_sadrzaj>
    <derivirana_varijabla naziv="DomainObject.Predmet.ProtuStrankaListFormatedOIB_1">
      <item>DESIGN STUDIO MUSIOV j.d.o.o. za usluge, OIB 19820968508</item>
    </derivirana_varijabla>
  </DomainObject.Predmet.ProtuStrankaListFormatedOIB>
  <DomainObject.Predmet.ProtuStrankaListFormatedWithAdress>
    <izvorni_sadrzaj>
      <item>DESIGN STUDIO MUSIOV j.d.o.o. za usluge, Lea Müllera I. odvojak 1, 10000 Zagreb</item>
    </izvorni_sadrzaj>
    <derivirana_varijabla naziv="DomainObject.Predmet.ProtuStrankaListFormatedWithAdress_1">
      <item>DESIGN STUDIO MUSIOV j.d.o.o. za usluge, Lea Müllera I. odvojak 1, 10000 Zagreb</item>
    </derivirana_varijabla>
  </DomainObject.Predmet.ProtuStrankaListFormatedWithAdress>
  <DomainObject.Predmet.ProtuStrankaListFormatedWithAdressOIB>
    <izvorni_sadrzaj>
      <item>DESIGN STUDIO MUSIOV j.d.o.o. za usluge, OIB 19820968508, Lea Müllera I. odvojak 1, 10000 Zagreb</item>
    </izvorni_sadrzaj>
    <derivirana_varijabla naziv="DomainObject.Predmet.ProtuStrankaListFormatedWithAdressOIB_1">
      <item>DESIGN STUDIO MUSIOV j.d.o.o. za usluge, OIB 19820968508, Lea Müllera I. odvojak 1, 10000 Zagreb</item>
    </derivirana_varijabla>
  </DomainObject.Predmet.ProtuStrankaListFormatedWithAdressOIB>
  <DomainObject.Predmet.ProtuStrankaListNazivFormated>
    <izvorni_sadrzaj>
      <item>DESIGN STUDIO MUSIOV j.d.o.o. za usluge</item>
    </izvorni_sadrzaj>
    <derivirana_varijabla naziv="DomainObject.Predmet.ProtuStrankaListNazivFormated_1">
      <item>DESIGN STUDIO MUSIOV j.d.o.o. za usluge</item>
    </derivirana_varijabla>
  </DomainObject.Predmet.ProtuStrankaListNazivFormated>
  <DomainObject.Predmet.ProtuStrankaListNazivFormatedOIB>
    <izvorni_sadrzaj>
      <item>DESIGN STUDIO MUSIOV j.d.o.o. za usluge, OIB 19820968508</item>
    </izvorni_sadrzaj>
    <derivirana_varijabla naziv="DomainObject.Predmet.ProtuStrankaListNazivFormatedOIB_1">
      <item>DESIGN STUDIO MUSIOV j.d.o.o. za usluge, OIB 19820968508</item>
    </derivirana_varijabla>
  </DomainObject.Predmet.ProtuStrankaListNazivFormatedOIB>
  <DomainObject.Predmet.OstaliListFormated>
    <izvorni_sadrzaj>
      <item>Ines Musiov</item>
    </izvorni_sadrzaj>
    <derivirana_varijabla naziv="DomainObject.Predmet.OstaliListFormated_1">
      <item>Ines Musiov</item>
    </derivirana_varijabla>
  </DomainObject.Predmet.OstaliListFormated>
  <DomainObject.Predmet.OstaliListFormatedOIB>
    <izvorni_sadrzaj>
      <item>Ines Musiov, OIB 13162775953</item>
    </izvorni_sadrzaj>
    <derivirana_varijabla naziv="DomainObject.Predmet.OstaliListFormatedOIB_1">
      <item>Ines Musiov, OIB 13162775953</item>
    </derivirana_varijabla>
  </DomainObject.Predmet.OstaliListFormatedOIB>
  <DomainObject.Predmet.OstaliListFormatedWithAdress>
    <izvorni_sadrzaj>
      <item>Ines Musiov, Siječanjska 4, 10000 Zagreb</item>
    </izvorni_sadrzaj>
    <derivirana_varijabla naziv="DomainObject.Predmet.OstaliListFormatedWithAdress_1">
      <item>Ines Musiov, Siječanjska 4, 10000 Zagreb</item>
    </derivirana_varijabla>
  </DomainObject.Predmet.OstaliListFormatedWithAdress>
  <DomainObject.Predmet.OstaliListFormatedWithAdressOIB>
    <izvorni_sadrzaj>
      <item>Ines Musiov, OIB 13162775953, Siječanjska 4, 10000 Zagreb</item>
    </izvorni_sadrzaj>
    <derivirana_varijabla naziv="DomainObject.Predmet.OstaliListFormatedWithAdressOIB_1">
      <item>Ines Musiov, OIB 13162775953, Siječanjska 4, 10000 Zagreb</item>
    </derivirana_varijabla>
  </DomainObject.Predmet.OstaliListFormatedWithAdressOIB>
  <DomainObject.Predmet.OstaliListNazivFormated>
    <izvorni_sadrzaj>
      <item>Ines Musiov</item>
    </izvorni_sadrzaj>
    <derivirana_varijabla naziv="DomainObject.Predmet.OstaliListNazivFormated_1">
      <item>Ines Musiov</item>
    </derivirana_varijabla>
  </DomainObject.Predmet.OstaliListNazivFormated>
  <DomainObject.Predmet.OstaliListNazivFormatedOIB>
    <izvorni_sadrzaj>
      <item>Ines Musiov, OIB 13162775953</item>
    </izvorni_sadrzaj>
    <derivirana_varijabla naziv="DomainObject.Predmet.OstaliListNazivFormatedOIB_1">
      <item>Ines Musiov, OIB 13162775953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DESIGN STUDIO MUSIOV j.d.o.o. za usluge</izvorni_sadrzaj>
    <derivirana_varijabla naziv="DomainObject.Predmet.ProtustrankaIDrugi_1">DESIGN STUDIO MUSIOV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DESIGN STUDIO MUSIOV j.d.o.o. za usluge, OIB 19820968508, Lea Müllera I. odvojak 1, 10000 Zagreb</izvorni_sadrzaj>
    <derivirana_varijabla naziv="DomainObject.Predmet.ProtustrankaIDrugiAdressOIB_1">DESIGN STUDIO MUSIOV j.d.o.o. za usluge, OIB 19820968508, Lea Müllera I.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DESIGN STUDIO MUSIOV j.d.o.o. za usluge</item>
      <item>Ines Musiov</item>
    </izvorni_sadrzaj>
    <derivirana_varijabla naziv="DomainObject.Predmet.SudioniciListNaziv_1">
      <item>FINA Regionalni centar Zagreb</item>
      <item>DESIGN STUDIO MUSIOV j.d.o.o. za usluge</item>
      <item>Ines Musiov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DESIGN STUDIO MUSIOV j.d.o.o. za usluge, OIB 19820968508, Lea Müllera I. odvojak 1,10000 Zagreb</item>
      <item>Ines Musiov, OIB 13162775953, Siječanjska 4,10000 Zagreb</item>
    </izvorni_sadrzaj>
    <derivirana_varijabla naziv="DomainObject.Predmet.SudioniciListAdressOIB_1">
      <item>FINA Regionalni centar Zagreb, OIB 85821130368, Trg svibanjskih žrtava 1995. br. 1,10000 Zagreb</item>
      <item>DESIGN STUDIO MUSIOV j.d.o.o. za usluge, OIB 19820968508, Lea Müllera I. odvojak 1,10000 Zagreb</item>
      <item>Ines Musiov, OIB 13162775953, Siječanjska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19820968508</item>
      <item>, OIB 13162775953</item>
    </izvorni_sadrzaj>
    <derivirana_varijabla naziv="DomainObject.Predmet.SudioniciListNazivOIB_1">
      <item>, OIB 85821130368</item>
      <item>, OIB 19820968508</item>
      <item>, OIB 13162775953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6C6A6-9D85-4149-8277-5EFC7705B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726</properties:Words>
  <properties:Characters>4076</properties:Characters>
  <properties:Lines>86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2017-09-11T09:48:00Z</dcterms:created>
  <dc:creator>gzubak</dc:creator>
  <cp:lastModifiedBy>Mirjana Gašparić</cp:lastModifiedBy>
  <cp:lastPrinted>2017-09-11T09:50:00Z</cp:lastPrinted>
  <dcterms:modified xmlns:xsi="http://www.w3.org/2001/XMLSchema-instance" xsi:type="dcterms:W3CDTF">2017-09-11T10:19:00Z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