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3877" w14:paraId="ee93877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95056E">
        <w:t>3615</w:t>
      </w:r>
      <w:r w:rsidR="007D2411">
        <w:t>/16-</w:t>
      </w:r>
      <w:r w:rsidR="00210F56">
        <w:t>17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652C5D" w:rsidP="00652C5D" w:rsidR="00652C5D" w:rsidRPr="0065182A">
      <w:pPr>
        <w:jc w:val="center"/>
      </w:pPr>
    </w:p>
    <w:p w:rsidRDefault="00B215A9" w:rsidP="00B215A9" w:rsidR="00B215A9" w:rsidRPr="00070D63">
      <w:pPr>
        <w:jc w:val="center"/>
      </w:pPr>
    </w:p>
    <w:p w:rsidRDefault="0095056E" w:rsidP="0095056E" w:rsidR="0095056E">
      <w:pPr>
        <w:tabs>
          <w:tab w:pos="2977" w:val="left"/>
        </w:tabs>
        <w:ind w:firstLine="720"/>
        <w:jc w:val="both"/>
      </w:pPr>
    </w:p>
    <w:p w:rsidRDefault="0095056E" w:rsidP="0095056E" w:rsidR="00B215A9" w:rsidRPr="00210F56">
      <w:pPr>
        <w:tabs>
          <w:tab w:pos="2977" w:val="left"/>
        </w:tabs>
        <w:ind w:firstLine="720"/>
        <w:jc w:val="both"/>
      </w:pPr>
      <w:r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ŽAC VENIA d.o.o. za trgovinu i usluge, OIB: 81872630728, Zagreb, Nova cesta 44</w:t>
      </w:r>
      <w:r w:rsidR="00B215A9">
        <w:rPr>
          <w:lang w:val="pt-BR"/>
        </w:rPr>
        <w:t xml:space="preserve">, </w:t>
      </w:r>
      <w:r w:rsidR="00210F56">
        <w:rPr>
          <w:lang w:val="pt-BR"/>
        </w:rPr>
        <w:t>5</w:t>
      </w:r>
      <w:r w:rsidR="00B215A9" w:rsidRPr="00210F56">
        <w:t xml:space="preserve">. </w:t>
      </w:r>
      <w:r w:rsidR="00210F56">
        <w:t>siječnja 2018</w:t>
      </w:r>
      <w:r w:rsidR="00B215A9" w:rsidRPr="00210F56">
        <w:t>.,</w:t>
      </w:r>
    </w:p>
    <w:p w:rsidRDefault="00B215A9" w:rsidP="00B215A9" w:rsidR="00B215A9" w:rsidRPr="00210F56">
      <w:pPr>
        <w:jc w:val="both"/>
        <w:rPr>
          <w:b/>
        </w:rPr>
      </w:pP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95056E" w:rsidRPr="0095056E">
        <w:t>ŽAC VENIA d.o.o. za trgovinu i usluge, OIB: 81872630728, Zagreb, Nova cesta 44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95056E">
        <w:t>3615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95056E" w:rsidP="0095056E" w:rsidR="0095056E">
      <w:pPr>
        <w:ind w:firstLine="708"/>
        <w:jc w:val="both"/>
      </w:pPr>
      <w:r>
        <w:t>Financijska agencija, Regionalni centar Zagreb, podnijela je ovom sudu prijedlog za otvaranje stečajnog postupka nad dužnikom ŽAC VENIA d.o.o. za trgovinu i usluge, OIB: 81872630728, Zagreb, Nova cesta 44, na temelju čl. 444. stavka 2. Stečajnog zakona („Narodne novine“ broj 71/15, dalje: SZ).</w:t>
      </w:r>
    </w:p>
    <w:p w:rsidRDefault="0095056E" w:rsidP="0095056E" w:rsidR="0095056E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1133 dana, u ukupnom iznosu od 102.774,97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95056E" w:rsidP="0095056E" w:rsidR="00B215A9" w:rsidRPr="00070D63">
      <w:pPr>
        <w:ind w:firstLine="708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95056E">
        <w:t>25</w:t>
      </w:r>
      <w:r w:rsidR="007D2411">
        <w:t xml:space="preserve">. </w:t>
      </w:r>
      <w:r w:rsidR="0095056E">
        <w:t>kolovoza</w:t>
      </w:r>
      <w:r w:rsidR="007D2411">
        <w:t xml:space="preserve"> 2017</w:t>
      </w:r>
      <w:r w:rsidR="00AE38B1">
        <w:t xml:space="preserve">. </w:t>
      </w:r>
      <w:r w:rsidR="00D346E6" w:rsidRPr="0065182A">
        <w:t>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CE6611">
        <w:t>2</w:t>
      </w:r>
      <w:r w:rsidR="00AE38B1">
        <w:t>7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95056E">
        <w:t>27</w:t>
      </w:r>
      <w:r>
        <w:t xml:space="preserve">. </w:t>
      </w:r>
      <w:r w:rsidR="0095056E">
        <w:t>rujna</w:t>
      </w:r>
      <w:r w:rsidR="00B215A9">
        <w:t xml:space="preserve"> </w:t>
      </w:r>
      <w:r>
        <w:t xml:space="preserve">2017. nije vlasnik nekretnina (list </w:t>
      </w:r>
      <w:r w:rsidR="0095056E">
        <w:t>30</w:t>
      </w:r>
      <w:r>
        <w:t xml:space="preserve"> 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95056E">
        <w:t>Zagrebačka, od 13</w:t>
      </w:r>
      <w:r w:rsidRPr="00350BA2">
        <w:t xml:space="preserve">. </w:t>
      </w:r>
      <w:r w:rsidR="0095056E"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95056E">
        <w:t>32</w:t>
      </w:r>
      <w:r w:rsidRPr="00350BA2">
        <w:t xml:space="preserve"> spisa) iz kojeg proizlazi da dužnik nije evidentiran kao vlasnik vozila. </w:t>
      </w:r>
    </w:p>
    <w:p w:rsidRDefault="00B215A9" w:rsidP="00AE38B1" w:rsidR="00AE38B1">
      <w:pPr>
        <w:jc w:val="both"/>
      </w:pPr>
      <w:r>
        <w:tab/>
        <w:t>Uvidom u dopis FINE od 30</w:t>
      </w:r>
      <w:r w:rsidR="00AE38B1">
        <w:t xml:space="preserve">. </w:t>
      </w:r>
      <w:r>
        <w:t>ožujka 2017. (l</w:t>
      </w:r>
      <w:r w:rsidR="00CE6611">
        <w:t>ist 7</w:t>
      </w:r>
      <w:r w:rsidR="00AE38B1">
        <w:t xml:space="preserve"> spisa)</w:t>
      </w:r>
      <w:r w:rsidR="00CE6611">
        <w:t xml:space="preserve"> utvrđeno je da dužnik na dan 15</w:t>
      </w:r>
      <w:r w:rsidR="00AE38B1">
        <w:t xml:space="preserve">. </w:t>
      </w:r>
      <w:r w:rsidR="00CE6611">
        <w:t>svibnja</w:t>
      </w:r>
      <w:r w:rsidR="00AE38B1">
        <w:t xml:space="preserve"> 2017. u Očevidniku redoslijeda osnova za plaćanje imao neizvršene osnove za plaćanje u neprekinutom razdoblju od </w:t>
      </w:r>
      <w:r w:rsidR="00CE6611">
        <w:t>1755</w:t>
      </w:r>
      <w:r w:rsidR="00AE38B1">
        <w:t xml:space="preserve"> dana</w:t>
      </w:r>
      <w:r w:rsidR="00CE6611">
        <w:t xml:space="preserve"> u ukupnom iznosu od 259.935,75</w:t>
      </w:r>
      <w:r>
        <w:t xml:space="preserve"> kn</w:t>
      </w:r>
      <w:r w:rsidR="00AE38B1">
        <w:t>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CE6611">
      <w:pPr>
        <w:jc w:val="center"/>
      </w:pPr>
      <w:r w:rsidRPr="0065182A">
        <w:t xml:space="preserve">U </w:t>
      </w:r>
      <w:r w:rsidR="00065B42" w:rsidRPr="0065182A">
        <w:t>Zagreb</w:t>
      </w:r>
      <w:r w:rsidR="009B3D51" w:rsidRPr="0065182A">
        <w:t xml:space="preserve">u </w:t>
      </w:r>
      <w:r w:rsidR="00210F56">
        <w:t>5</w:t>
      </w:r>
      <w:r w:rsidR="00CE6611" w:rsidRPr="00CE6611">
        <w:t xml:space="preserve">. </w:t>
      </w:r>
      <w:r w:rsidR="00210F56">
        <w:t>siječnja 2018</w:t>
      </w:r>
      <w:r w:rsidR="00065B42" w:rsidRPr="00CE6611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BB4950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BB4950" w:rsidP="007B64C7" w:rsidR="00BB4950">
      <w:pPr>
        <w:ind w:firstLine="708" w:left="3540"/>
        <w:jc w:val="right"/>
      </w:pPr>
    </w:p>
    <w:p w:rsidRDefault="00BB4950" w:rsidP="007B64C7" w:rsidR="00BB4950">
      <w:pPr>
        <w:ind w:firstLine="708" w:left="3540"/>
        <w:jc w:val="right"/>
      </w:pPr>
      <w:r>
        <w:t>Za točnost otpravka-ovlašteni službenik:</w:t>
      </w:r>
    </w:p>
    <w:p w:rsidRDefault="00BB4950" w:rsidP="007B64C7" w:rsidR="00BB4950">
      <w:pPr>
        <w:ind w:firstLine="708" w:left="3540"/>
        <w:jc w:val="right"/>
      </w:pPr>
      <w:r>
        <w:t xml:space="preserve">                                       Valentina Gabud</w:t>
      </w:r>
    </w:p>
    <w:p w:rsidRDefault="001B2E63" w:rsidP="00065B42" w:rsidR="001B2E63" w:rsidRPr="0065182A"/>
    <w:sectPr w:rsidSect="001B2E63" w:rsidR="001B2E63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274E8F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95056E">
          <w:rPr>
            <w:sz w:val="24"/>
          </w:rPr>
          <w:t>3615</w:t>
        </w:r>
        <w:r w:rsidR="007D2411">
          <w:rPr>
            <w:sz w:val="24"/>
          </w:rPr>
          <w:t>/16-</w:t>
        </w:r>
        <w:r w:rsidR="00210F56">
          <w:rPr>
            <w:sz w:val="24"/>
          </w:rPr>
          <w:t>17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1535"/>
    <w:rsid w:val="00134F3A"/>
    <w:rsid w:val="00173A9F"/>
    <w:rsid w:val="001861A1"/>
    <w:rsid w:val="001A762F"/>
    <w:rsid w:val="001B2E63"/>
    <w:rsid w:val="00210F56"/>
    <w:rsid w:val="0021298E"/>
    <w:rsid w:val="00260C00"/>
    <w:rsid w:val="00274E8F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4F6FCB"/>
    <w:rsid w:val="00501EBB"/>
    <w:rsid w:val="005356ED"/>
    <w:rsid w:val="00535D8E"/>
    <w:rsid w:val="005543BD"/>
    <w:rsid w:val="0059075B"/>
    <w:rsid w:val="00591F57"/>
    <w:rsid w:val="0062522C"/>
    <w:rsid w:val="0065182A"/>
    <w:rsid w:val="00652C5D"/>
    <w:rsid w:val="00662884"/>
    <w:rsid w:val="006850B7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056E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B4950"/>
    <w:rsid w:val="00BC67EF"/>
    <w:rsid w:val="00BE5577"/>
    <w:rsid w:val="00BF01D0"/>
    <w:rsid w:val="00BF0DDB"/>
    <w:rsid w:val="00C23ADD"/>
    <w:rsid w:val="00C40A44"/>
    <w:rsid w:val="00C63030"/>
    <w:rsid w:val="00C90682"/>
    <w:rsid w:val="00CE6611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4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9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9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9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9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4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9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9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9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9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predlagatelju,
2.	dužniku,
3.	zastupniku po zakonu dužnika,
4.	 e-oglasna ploča,
5.	računovodstvo suda.</izvorni_sadrzaj>
    <derivirana_varijabla naziv="DomainObject.Primjedba_1">DNA:
1.	predlagatelju,
2.	dužniku,
3.	zastupniku po zakonu dužnika,
4.	 e-oglasna ploča,
5.	računovodstvo suda.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3615</izvorni_sadrzaj>
    <derivirana_varijabla naziv="DomainObject.Predmet.Broj_1">3615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St-3615/2016</izvorni_sadrzaj>
    <derivirana_varijabla naziv="DomainObject.Predmet.OznakaBroj_1">St-3615/2016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ŽAC VENIA d.o.o. zastupanog po punomoćniku Sanjin Uremović</izvorni_sadrzaj>
    <derivirana_varijabla naziv="DomainObject.Predmet.ProtustrankaFormated_1">  ŽAC VENIA d.o.o. zastupanog po punomoćniku Sanjin Uremović</derivirana_varijabla>
  </DomainObject.Predmet.ProtustrankaFormated>
  <DomainObject.Predmet.ProtustrankaFormatedOIB>
    <izvorni_sadrzaj>  ŽAC VENIA d.o.o., OIB 81872630728 zastupanog po punomoćniku Sanjin Uremović</izvorni_sadrzaj>
    <derivirana_varijabla naziv="DomainObject.Predmet.ProtustrankaFormatedOIB_1">  ŽAC VENIA d.o.o., OIB 81872630728 zastupanog po punomoćniku Sanjin Uremović</derivirana_varijabla>
  </DomainObject.Predmet.ProtustrankaFormatedOIB>
  <DomainObject.Predmet.ProtustrankaFormatedWithAdress>
    <izvorni_sadrzaj> ŽAC VENIA d.o.o., Nova cesta 44, 10000 Zagreb zastupanog po punomoćniku Sanjin Uremović</izvorni_sadrzaj>
    <derivirana_varijabla naziv="DomainObject.Predmet.ProtustrankaFormatedWithAdress_1"> ŽAC VENIA d.o.o., Nova cesta 44, 10000 Zagreb zastupanog po punomoćniku Sanjin Uremović</derivirana_varijabla>
  </DomainObject.Predmet.ProtustrankaFormatedWithAdress>
  <DomainObject.Predmet.ProtustrankaFormatedWithAdressOIB>
    <izvorni_sadrzaj> ŽAC VENIA d.o.o., OIB 81872630728, Nova cesta 44, 10000 Zagreb zastupanog po punomoćniku Sanjin Uremović</izvorni_sadrzaj>
    <derivirana_varijabla naziv="DomainObject.Predmet.ProtustrankaFormatedWithAdressOIB_1"> ŽAC VENIA d.o.o., OIB 81872630728, Nova cesta 44, 10000 Zagreb zastupanog po punomoćniku Sanjin Uremović</derivirana_varijabla>
  </DomainObject.Predmet.ProtustrankaFormatedWithAdressOIB>
  <DomainObject.Predmet.ProtustrankaWithAdress>
    <izvorni_sadrzaj>ŽAC VENIA d.o.o. Nova cesta 44, 10000 Zagreb</izvorni_sadrzaj>
    <derivirana_varijabla naziv="DomainObject.Predmet.ProtustrankaWithAdress_1">ŽAC VENIA d.o.o. Nova cesta 44, 10000 Zagreb</derivirana_varijabla>
  </DomainObject.Predmet.ProtustrankaWithAdress>
  <DomainObject.Predmet.ProtustrankaWithAdressOIB>
    <izvorni_sadrzaj>ŽAC VENIA d.o.o., OIB 81872630728, Nova cesta 44, 10000 Zagreb</izvorni_sadrzaj>
    <derivirana_varijabla naziv="DomainObject.Predmet.ProtustrankaWithAdressOIB_1">ŽAC VENIA d.o.o., OIB 81872630728, Nova cesta 44, 10000 Zagreb</derivirana_varijabla>
  </DomainObject.Predmet.ProtustrankaWithAdressOIB>
  <DomainObject.Predmet.ProtustrankaNazivFormated>
    <izvorni_sadrzaj>ŽAC VENIA d.o.o.</izvorni_sadrzaj>
    <derivirana_varijabla naziv="DomainObject.Predmet.ProtustrankaNazivFormated_1">ŽAC VENIA d.o.o.</derivirana_varijabla>
  </DomainObject.Predmet.ProtustrankaNazivFormated>
  <DomainObject.Predmet.ProtustrankaNazivFormatedOIB>
    <izvorni_sadrzaj>ŽAC VENIA d.o.o., OIB 81872630728</izvorni_sadrzaj>
    <derivirana_varijabla naziv="DomainObject.Predmet.ProtustrankaNazivFormatedOIB_1">ŽAC VENIA d.o.o., OIB 81872630728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Dujmović</izvorni_sadrzaj>
    <derivirana_varijabla naziv="DomainObject.Predmet.StrankaFormated_1">  FINA Regionalni centar Zagreb; Željko Dujmović</derivirana_varijabla>
  </DomainObject.Predmet.StrankaFormated>
  <DomainObject.Predmet.StrankaFormatedOIB>
    <izvorni_sadrzaj>  FINA Regionalni centar Zagreb, OIB 85821130368; Željko Dujmović, OIB 01211370844</izvorni_sadrzaj>
    <derivirana_varijabla naziv="DomainObject.Predmet.StrankaFormatedOIB_1">  FINA Regionalni centar Zagreb, OIB 85821130368; Željko Dujmović, OIB 01211370844</derivirana_varijabla>
  </DomainObject.Predmet.StrankaFormatedOIB>
  <DomainObject.Predmet.StrankaFormatedWithAdress>
    <izvorni_sadrzaj> FINA Regionalni centar Zagreb, Trg svibanjskih žrtava 1995. br. 1, 10000 Zagreb; Željko Dujmović, Ulica Božidara Magovca 14, 10000 Zagreb</izvorni_sadrzaj>
    <derivirana_varijabla naziv="DomainObject.Predmet.StrankaFormatedWithAdress_1"> FINA Regionalni centar Zagreb, Trg svibanjskih žrtava 1995. br. 1, 10000 Zagreb; Željko Dujmović, Ulica Božidara Magovca 14, 10000 Zagreb</derivirana_varijabla>
  </DomainObject.Predmet.StrankaFormatedWithAdress>
  <DomainObject.Predmet.StrankaFormatedWithAdressOIB>
    <izvorni_sadrzaj> FINA Regionalni centar Zagreb, OIB 85821130368, Trg svibanjskih žrtava 1995. br. 1, 10000 Zagreb; Željko Dujmović, OIB 01211370844, Ulica Božidara Magovca 14, 10000 Zagreb</izvorni_sadrzaj>
    <derivirana_varijabla naziv="DomainObject.Predmet.StrankaFormatedWithAdressOIB_1"> FINA Regionalni centar Zagreb, OIB 85821130368, Trg svibanjskih žrtava 1995. br. 1, 10000 Zagreb; Željko Dujmović, OIB 01211370844, Ulica Božidara Magovca 14, 10000 Zagreb</derivirana_varijabla>
  </DomainObject.Predmet.StrankaFormatedWithAdressOIB>
  <DomainObject.Predmet.StrankaWithAdress>
    <izvorni_sadrzaj>FINA Regionalni centar Zagreb Trg svibanjskih žrtava 1995. br. 1,10000 Zagreb,Željko Dujmović Ulica Božidara Magovca 14,10000 Zagreb</izvorni_sadrzaj>
    <derivirana_varijabla naziv="DomainObject.Predmet.StrankaWithAdress_1">FINA Regionalni centar Zagreb Trg svibanjskih žrtava 1995. br. 1,10000 Zagreb,Željko Dujmović Ulica Božidara Magovca 14,10000 Zagreb</derivirana_varijabla>
  </DomainObject.Predmet.StrankaWithAdress>
  <DomainObject.Predmet.StrankaWithAdressOIB>
    <izvorni_sadrzaj>FINA Regionalni centar Zagreb, OIB 85821130368, Trg svibanjskih žrtava 1995. br. 1,10000 Zagreb,Željko Dujmović, OIB 01211370844, Ulica Božidara Magovca 14,10000 Zagreb</izvorni_sadrzaj>
    <derivirana_varijabla naziv="DomainObject.Predmet.StrankaWithAdressOIB_1">FINA Regionalni centar Zagreb, OIB 85821130368, Trg svibanjskih žrtava 1995. br. 1,10000 Zagreb,Željko Dujmović, OIB 01211370844, Ulica Božidara Magovca 14,10000 Zagreb</derivirana_varijabla>
  </DomainObject.Predmet.StrankaWithAdressOIB>
  <DomainObject.Predmet.StrankaNazivFormated>
    <izvorni_sadrzaj>FINA Regionalni centar Zagreb,Željko Dujmović</izvorni_sadrzaj>
    <derivirana_varijabla naziv="DomainObject.Predmet.StrankaNazivFormated_1">FINA Regionalni centar Zagreb,Željko Dujmović</derivirana_varijabla>
  </DomainObject.Predmet.StrankaNazivFormated>
  <DomainObject.Predmet.StrankaNazivFormatedOIB>
    <izvorni_sadrzaj>FINA Regionalni centar Zagreb, OIB 85821130368,Željko Dujmović, OIB 01211370844</izvorni_sadrzaj>
    <derivirana_varijabla naziv="DomainObject.Predmet.StrankaNazivFormatedOIB_1">FINA Regionalni centar Zagreb, OIB 85821130368,Željko Dujmović, OIB 01211370844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Dujmović</item>
    </izvorni_sadrzaj>
    <derivirana_varijabla naziv="DomainObject.Predmet.StrankaListFormated_1">
      <item>FINA Regionalni centar Zagreb</item>
      <item>Željko Dujmović</item>
    </derivirana_varijabla>
  </DomainObject.Predmet.StrankaListFormated>
  <DomainObject.Predmet.StrankaListFormatedOIB>
    <izvorni_sadrzaj>
      <item>FINA Regionalni centar Zagreb, OIB 85821130368</item>
      <item>Željko Dujmović, OIB 01211370844</item>
    </izvorni_sadrzaj>
    <derivirana_varijabla naziv="DomainObject.Predmet.StrankaListFormatedOIB_1">
      <item>FINA Regionalni centar Zagreb, OIB 85821130368</item>
      <item>Željko Dujmović, OIB 01211370844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Dujmović, Ulica Božidara Magovca 14, 10000 Zagreb</item>
    </izvorni_sadrzaj>
    <derivirana_varijabla naziv="DomainObject.Predmet.StrankaListFormatedWithAdress_1">
      <item>FINA Regionalni centar Zagreb, Trg svibanjskih žrtava 1995. br. 1, 10000 Zagreb</item>
      <item>Željko Dujmović, Ulica Božidara Magovca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Dujmović, OIB 01211370844, Ulica Božidara Magovca 14, 10000 Zagreb</item>
    </izvorni_sadrzaj>
    <derivirana_varijabla naziv="DomainObject.Predmet.StrankaListFormatedWithAdressOIB_1">
      <item>FINA Regionalni centar Zagreb, OIB 85821130368, Trg svibanjskih žrtava 1995. br. 1, 10000 Zagreb</item>
      <item>Željko Dujmović, OIB 01211370844, Ulica Božidara Magovca 14, 10000 Zagreb</item>
    </derivirana_varijabla>
  </DomainObject.Predmet.StrankaListFormatedWithAdressOIB>
  <DomainObject.Predmet.StrankaListNazivFormated>
    <izvorni_sadrzaj>
      <item>FINA Regionalni centar Zagreb</item>
      <item>Željko Dujmović</item>
    </izvorni_sadrzaj>
    <derivirana_varijabla naziv="DomainObject.Predmet.StrankaListNazivFormated_1">
      <item>FINA Regionalni centar Zagreb</item>
      <item>Željko Dujmović</item>
    </derivirana_varijabla>
  </DomainObject.Predmet.StrankaListNazivFormated>
  <DomainObject.Predmet.StrankaListNazivFormatedOIB>
    <izvorni_sadrzaj>
      <item>FINA Regionalni centar Zagreb, OIB 85821130368</item>
      <item>Željko Dujmović, OIB 01211370844</item>
    </izvorni_sadrzaj>
    <derivirana_varijabla naziv="DomainObject.Predmet.StrankaListNazivFormatedOIB_1">
      <item>FINA Regionalni centar Zagreb, OIB 85821130368</item>
      <item>Željko Dujmović, OIB 01211370844</item>
    </derivirana_varijabla>
  </DomainObject.Predmet.StrankaListNazivFormatedOIB>
  <DomainObject.Predmet.ProtuStrankaListFormated>
    <izvorni_sadrzaj>
      <item>ŽAC VENIA d.o.o. zastupanog po punomoćniku Sanjin Uremović</item>
    </izvorni_sadrzaj>
    <derivirana_varijabla naziv="DomainObject.Predmet.ProtuStrankaListFormated_1">
      <item>ŽAC VENIA d.o.o. zastupanog po punomoćniku Sanjin Uremović</item>
    </derivirana_varijabla>
  </DomainObject.Predmet.ProtuStrankaListFormated>
  <DomainObject.Predmet.ProtuStrankaListFormatedOIB>
    <izvorni_sadrzaj>
      <item>ŽAC VENIA d.o.o., OIB 81872630728 zastupanog po punomoćniku Sanjin Uremović</item>
    </izvorni_sadrzaj>
    <derivirana_varijabla naziv="DomainObject.Predmet.ProtuStrankaListFormatedOIB_1">
      <item>ŽAC VENIA d.o.o., OIB 81872630728 zastupanog po punomoćniku Sanjin Uremović</item>
    </derivirana_varijabla>
  </DomainObject.Predmet.ProtuStrankaListFormatedOIB>
  <DomainObject.Predmet.ProtuStrankaListFormatedWithAdress>
    <izvorni_sadrzaj>
      <item>ŽAC VENIA d.o.o., Nova cesta 44, 10000 Zagreb zastupanog po punomoćniku Sanjin Uremović</item>
    </izvorni_sadrzaj>
    <derivirana_varijabla naziv="DomainObject.Predmet.ProtuStrankaListFormatedWithAdress_1">
      <item>ŽAC VENIA d.o.o., Nova cesta 44, 10000 Zagreb zastupanog po punomoćniku Sanjin Uremović</item>
    </derivirana_varijabla>
  </DomainObject.Predmet.ProtuStrankaListFormatedWithAdress>
  <DomainObject.Predmet.ProtuStrankaListFormatedWithAdressOIB>
    <izvorni_sadrzaj>
      <item>ŽAC VENIA d.o.o., OIB 81872630728, Nova cesta 44, 10000 Zagreb zastupanog po punomoćniku Sanjin Uremović</item>
    </izvorni_sadrzaj>
    <derivirana_varijabla naziv="DomainObject.Predmet.ProtuStrankaListFormatedWithAdressOIB_1">
      <item>ŽAC VENIA d.o.o., OIB 81872630728, Nova cesta 44, 10000 Zagreb zastupanog po punomoćniku Sanjin Uremović</item>
    </derivirana_varijabla>
  </DomainObject.Predmet.ProtuStrankaListFormatedWithAdressOIB>
  <DomainObject.Predmet.ProtuStrankaListNazivFormated>
    <izvorni_sadrzaj>
      <item>ŽAC VENIA d.o.o.</item>
    </izvorni_sadrzaj>
    <derivirana_varijabla naziv="DomainObject.Predmet.ProtuStrankaListNazivFormated_1">
      <item>ŽAC VENIA d.o.o.</item>
    </derivirana_varijabla>
  </DomainObject.Predmet.ProtuStrankaListNazivFormated>
  <DomainObject.Predmet.ProtuStrankaListNazivFormatedOIB>
    <izvorni_sadrzaj>
      <item>ŽAC VENIA d.o.o., OIB 81872630728</item>
    </izvorni_sadrzaj>
    <derivirana_varijabla naziv="DomainObject.Predmet.ProtuStrankaListNazivFormatedOIB_1">
      <item>ŽAC VENIA d.o.o., OIB 81872630728</item>
    </derivirana_varijabla>
  </DomainObject.Predmet.ProtuStrankaListNazivFormatedOIB>
  <DomainObject.Predmet.OstaliListFormated>
    <izvorni_sadrzaj>
      <item>Željko Dujmović</item>
      <item>Raiffeisenbank Austria d.d.</item>
      <item>Sanjin Uremović punomoćnik sudionika u postupku ŽAC VENIA d.o.o.</item>
    </izvorni_sadrzaj>
    <derivirana_varijabla naziv="DomainObject.Predmet.OstaliListFormated_1">
      <item>Željko Dujmović</item>
      <item>Raiffeisenbank Austria d.d.</item>
      <item>Sanjin Uremović punomoćnik sudionika u postupku ŽAC VENIA d.o.o.</item>
    </derivirana_varijabla>
  </DomainObject.Predmet.OstaliListFormated>
  <DomainObject.Predmet.OstaliListFormatedOIB>
    <izvorni_sadrzaj>
      <item>Željko Dujmović, OIB 01211370844</item>
      <item>Raiffeisenbank Austria d.d., OIB 53056966535</item>
      <item>Sanjin Uremović, OIB 68066711663 punomoćnik sudionika u postupku ŽAC VENIA d.o.o.</item>
    </izvorni_sadrzaj>
    <derivirana_varijabla naziv="DomainObject.Predmet.OstaliListFormatedOIB_1">
      <item>Željko Dujmović, OIB 01211370844</item>
      <item>Raiffeisenbank Austria d.d., OIB 53056966535</item>
      <item>Sanjin Uremović, OIB 68066711663 punomoćnik sudionika u postupku ŽAC VENIA d.o.o.</item>
    </derivirana_varijabla>
  </DomainObject.Predmet.OstaliListFormatedOIB>
  <DomainObject.Predmet.OstaliListFormatedWithAdress>
    <izvorni_sadrzaj>
      <item>Željko Dujmović, Ulica Božidara Magovca 14, 10000 Zagreb</item>
      <item>Raiffeisenbank Austria d.d., Magazinska cesta 69, 10000 Zagreb</item>
      <item>Sanjin Uremović, Ledenice 84, 51251 Ledenice punomoćnik sudionika u postupku ŽAC VENIA d.o.o.</item>
    </izvorni_sadrzaj>
    <derivirana_varijabla naziv="DomainObject.Predmet.OstaliListFormatedWithAdress_1">
      <item>Željko Dujmović, Ulica Božidara Magovca 14, 10000 Zagreb</item>
      <item>Raiffeisenbank Austria d.d., Magazinska cesta 69, 10000 Zagreb</item>
      <item>Sanjin Uremović, Ledenice 84, 51251 Ledenice punomoćnik sudionika u postupku ŽAC VENIA d.o.o.</item>
    </derivirana_varijabla>
  </DomainObject.Predmet.OstaliListFormatedWithAdress>
  <DomainObject.Predmet.OstaliListFormatedWithAdressOIB>
    <izvorni_sadrzaj>
      <item>Željko Dujmović, OIB 01211370844, Ulica Božidara Magovca 14, 10000 Zagreb</item>
      <item>Raiffeisenbank Austria d.d., OIB 53056966535, Magazinska cesta 69, 10000 Zagreb</item>
      <item>Sanjin Uremović, OIB 68066711663, Ledenice 84, 51251 Ledenice punomoćnik sudionika u postupku ŽAC VENIA d.o.o.</item>
    </izvorni_sadrzaj>
    <derivirana_varijabla naziv="DomainObject.Predmet.OstaliListFormatedWithAdressOIB_1">
      <item>Željko Dujmović, OIB 01211370844, Ulica Božidara Magovca 14, 10000 Zagreb</item>
      <item>Raiffeisenbank Austria d.d., OIB 53056966535, Magazinska cesta 69, 10000 Zagreb</item>
      <item>Sanjin Uremović, OIB 68066711663, Ledenice 84, 51251 Ledenice punomoćnik sudionika u postupku ŽAC VENIA d.o.o.</item>
    </derivirana_varijabla>
  </DomainObject.Predmet.OstaliListFormatedWithAdressOIB>
  <DomainObject.Predmet.OstaliListNazivFormated>
    <izvorni_sadrzaj>
      <item>Željko Dujmović</item>
      <item>Raiffeisenbank Austria d.d.</item>
      <item>Sanjin Uremović</item>
    </izvorni_sadrzaj>
    <derivirana_varijabla naziv="DomainObject.Predmet.OstaliListNazivFormated_1">
      <item>Željko Dujmović</item>
      <item>Raiffeisenbank Austria d.d.</item>
      <item>Sanjin Uremović</item>
    </derivirana_varijabla>
  </DomainObject.Predmet.OstaliListNazivFormated>
  <DomainObject.Predmet.OstaliListNazivFormatedOIB>
    <izvorni_sadrzaj>
      <item>Željko Dujmović, OIB 01211370844</item>
      <item>Raiffeisenbank Austria d.d., OIB 53056966535</item>
      <item>Sanjin Uremović, OIB 68066711663</item>
    </izvorni_sadrzaj>
    <derivirana_varijabla naziv="DomainObject.Predmet.OstaliListNazivFormatedOIB_1">
      <item>Željko Dujmović, OIB 01211370844</item>
      <item>Raiffeisenbank Austria d.d., OIB 53056966535</item>
      <item>Sanjin Uremović, OIB 68066711663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ŽAC VENIA d.o.o.</izvorni_sadrzaj>
    <derivirana_varijabla naziv="DomainObject.Predmet.ProtustrankaIDrugi_1">ŽAC VENIA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ŽAC VENIA d.o.o., OIB 81872630728, Nova cesta 44, 10000 Zagreb</izvorni_sadrzaj>
    <derivirana_varijabla naziv="DomainObject.Predmet.ProtustrankaIDrugiAdressOIB_1">ŽAC VENIA d.o.o., OIB 81872630728, Nova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ŽAC VENIA d.o.o.</item>
      <item>Željko Dujmović</item>
      <item>Raiffeisenbank Austria d.d.</item>
      <item>Željko Dujmović</item>
      <item>Sanjin Uremović</item>
    </izvorni_sadrzaj>
    <derivirana_varijabla naziv="DomainObject.Predmet.SudioniciListNaziv_1">
      <item>FINA Regionalni centar Zagreb</item>
      <item>ŽAC VENIA d.o.o.</item>
      <item>Željko Dujmović</item>
      <item>Raiffeisenbank Austria d.d.</item>
      <item>Željko Dujmović</item>
      <item>Sanjin Uremović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ŽAC VENIA d.o.o., OIB 81872630728, Nova cesta 44,10000 Zagreb</item>
      <item>Željko Dujmović, OIB 01211370844, Ulica Božidara Magovca 14,10000 Zagreb</item>
      <item>Raiffeisenbank Austria d.d., OIB 53056966535, Magazinska cesta 69,10000 Zagreb</item>
      <item>Željko Dujmović, OIB 01211370844, Ulica Božidara Magovca 14,10000 Zagreb</item>
      <item>Sanjin Uremović, OIB 68066711663, Ledenice 84,51251 Ledenice</item>
    </izvorni_sadrzaj>
    <derivirana_varijabla naziv="DomainObject.Predmet.SudioniciListAdressOIB_1">
      <item>FINA Regionalni centar Zagreb, OIB 85821130368, Trg svibanjskih žrtava 1995. br. 1,10000 Zagreb</item>
      <item>ŽAC VENIA d.o.o., OIB 81872630728, Nova cesta 44,10000 Zagreb</item>
      <item>Željko Dujmović, OIB 01211370844, Ulica Božidara Magovca 14,10000 Zagreb</item>
      <item>Raiffeisenbank Austria d.d., OIB 53056966535, Magazinska cesta 69,10000 Zagreb</item>
      <item>Željko Dujmović, OIB 01211370844, Ulica Božidara Magovca 14,10000 Zagreb</item>
      <item>Sanjin Uremović, OIB 68066711663, Ledenice 84,51251 Ledenice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81872630728</item>
      <item>, OIB 01211370844</item>
      <item>, OIB 53056966535</item>
      <item>, OIB 01211370844</item>
      <item>, OIB 68066711663</item>
    </izvorni_sadrzaj>
    <derivirana_varijabla naziv="DomainObject.Predmet.SudioniciListNazivOIB_1">
      <item>, OIB 85821130368</item>
      <item>, OIB 81872630728</item>
      <item>, OIB 01211370844</item>
      <item>, OIB 53056966535</item>
      <item>, OIB 01211370844</item>
      <item>, OIB 68066711663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0B08B5-C411-4CB1-B87E-BEF26096F3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758</properties:Words>
  <properties:Characters>4138</properties:Characters>
  <properties:Lines>89</properties:Lines>
  <properties:Paragraphs>28</properties:Paragraphs>
  <properties:TotalTime>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2018-01-05T10:10:00Z</cp:lastPrinted>
  <dcterms:modified xmlns:xsi="http://www.w3.org/2001/XMLSchema-instance" xsi:type="dcterms:W3CDTF">2018-01-05T10:12:00Z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