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198e" w14:paraId="90e198e" w:rsidRDefault="007D65B8" w:rsidP="009F0526" w:rsidR="009F0526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9F0526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90B09" w:rsidR="00390B09"/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830116" w:rsidP="00EA232D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2103CA">
        <w:t>REPUBLIKA HRVATSKA, Ministarstvo financija, koju zastupa Županijsko državno odvjetništvo u Osijek, OIB: 52634238587</w:t>
      </w:r>
      <w:r w:rsidR="003F3A5A">
        <w:t xml:space="preserve">, </w:t>
      </w:r>
      <w:r>
        <w:t xml:space="preserve">za otvaranje stečajnog postupka nad dužnikom </w:t>
      </w:r>
      <w:proofErr w:type="spellStart"/>
      <w:r w:rsidR="002103CA">
        <w:t>Print</w:t>
      </w:r>
      <w:proofErr w:type="spellEnd"/>
      <w:r w:rsidR="002103CA">
        <w:t xml:space="preserve"> </w:t>
      </w:r>
      <w:proofErr w:type="spellStart"/>
      <w:r w:rsidR="002103CA">
        <w:t>Scr</w:t>
      </w:r>
      <w:proofErr w:type="spellEnd"/>
      <w:r w:rsidR="002103CA">
        <w:t xml:space="preserve"> j.d.o.o., </w:t>
      </w:r>
      <w:proofErr w:type="spellStart"/>
      <w:r w:rsidR="002103CA">
        <w:t>Laslovo</w:t>
      </w:r>
      <w:proofErr w:type="spellEnd"/>
      <w:r w:rsidR="002103CA">
        <w:t>, Kolodvorska 33, MBS: 030156032, OIB: 57919507158</w:t>
      </w:r>
      <w:r w:rsidR="00A16C5A">
        <w:rPr>
          <w:color w:val="000000"/>
        </w:rPr>
        <w:t xml:space="preserve">, dana </w:t>
      </w:r>
      <w:r w:rsidR="002103CA">
        <w:rPr>
          <w:color w:val="000000"/>
        </w:rPr>
        <w:t>10</w:t>
      </w:r>
      <w:r w:rsidR="002E0A6A">
        <w:rPr>
          <w:color w:val="000000"/>
        </w:rPr>
        <w:t>. travnja</w:t>
      </w:r>
      <w:r w:rsidR="00A16C5A">
        <w:rPr>
          <w:color w:val="000000"/>
        </w:rPr>
        <w:t xml:space="preserve"> 2018. godine</w:t>
      </w:r>
    </w:p>
    <w:p w:rsidRDefault="00AC3604" w:rsidP="00AC3604" w:rsidR="00AC3604">
      <w:pPr>
        <w:jc w:val="both"/>
      </w:pPr>
    </w:p>
    <w:p w:rsidRDefault="00B325B5" w:rsidP="00AC3604" w:rsidR="00B325B5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7F6FAA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proofErr w:type="spellStart"/>
      <w:r w:rsidR="002103CA">
        <w:t>Print</w:t>
      </w:r>
      <w:proofErr w:type="spellEnd"/>
      <w:r w:rsidR="002103CA">
        <w:t xml:space="preserve"> </w:t>
      </w:r>
      <w:proofErr w:type="spellStart"/>
      <w:r w:rsidR="002103CA">
        <w:t>Scr</w:t>
      </w:r>
      <w:proofErr w:type="spellEnd"/>
      <w:r w:rsidR="002103CA">
        <w:t xml:space="preserve"> j.d.o.o., </w:t>
      </w:r>
      <w:proofErr w:type="spellStart"/>
      <w:r w:rsidR="002103CA">
        <w:t>Laslovo</w:t>
      </w:r>
      <w:proofErr w:type="spellEnd"/>
      <w:r w:rsidR="002103CA">
        <w:t>, Kolodvorska 33, MBS: 030156032, OIB: 57919507158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8110EF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22</w:t>
      </w:r>
      <w:r w:rsidR="007F6FAA">
        <w:rPr>
          <w:b/>
          <w:u w:val="single"/>
        </w:rPr>
        <w:t xml:space="preserve">. svibnja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7F6FAA">
        <w:rPr>
          <w:b/>
          <w:u w:val="single"/>
        </w:rPr>
        <w:t>9,</w:t>
      </w:r>
      <w:r w:rsidR="002103CA">
        <w:rPr>
          <w:b/>
          <w:u w:val="single"/>
        </w:rPr>
        <w:t>2</w:t>
      </w:r>
      <w:r w:rsidR="007F6FAA">
        <w:rPr>
          <w:b/>
          <w:u w:val="single"/>
        </w:rPr>
        <w:t>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B325B5" w:rsidP="001C0559" w:rsidR="00B325B5"/>
    <w:p w:rsidRDefault="00700607" w:rsidP="001C0559" w:rsidR="00700607">
      <w:r>
        <w:t>Na ročište se pozivaju:</w:t>
      </w:r>
    </w:p>
    <w:p w:rsidRDefault="00107211" w:rsidP="00107211" w:rsidR="00107211">
      <w:pPr>
        <w:jc w:val="both"/>
      </w:pPr>
      <w:r>
        <w:t>-FINA</w:t>
      </w:r>
    </w:p>
    <w:p w:rsidRDefault="00107211" w:rsidP="00107211" w:rsidR="00107211">
      <w:pPr>
        <w:jc w:val="both"/>
      </w:pPr>
      <w:r>
        <w:t xml:space="preserve">-ŽDO GUO Osijek </w:t>
      </w:r>
    </w:p>
    <w:p w:rsidRDefault="00107211" w:rsidP="00107211" w:rsidR="00107211">
      <w:pPr>
        <w:jc w:val="both"/>
      </w:pPr>
      <w:r>
        <w:t>-z</w:t>
      </w:r>
      <w:r w:rsidR="00FF2E2F">
        <w:t>akonski zastupnik</w:t>
      </w:r>
      <w:r>
        <w:t xml:space="preserve"> dužnika</w:t>
      </w:r>
      <w:r w:rsidR="00FF2E2F">
        <w:t xml:space="preserve"> </w:t>
      </w:r>
      <w:r w:rsidR="00FF2E2F" w:rsidRPr="00FF2E2F">
        <w:t xml:space="preserve">Dražen </w:t>
      </w:r>
      <w:proofErr w:type="spellStart"/>
      <w:r w:rsidR="00FF2E2F" w:rsidRPr="00FF2E2F">
        <w:t>Havrljuk</w:t>
      </w:r>
      <w:proofErr w:type="spellEnd"/>
      <w:r w:rsidR="00FF2E2F" w:rsidRPr="00FF2E2F">
        <w:t>, OIB: 66212589421</w:t>
      </w:r>
      <w:r w:rsidR="00FF2E2F">
        <w:t>,</w:t>
      </w:r>
      <w:r w:rsidR="00FF2E2F" w:rsidRPr="00FF2E2F">
        <w:t xml:space="preserve"> </w:t>
      </w:r>
      <w:proofErr w:type="spellStart"/>
      <w:r w:rsidR="00FF2E2F" w:rsidRPr="00FF2E2F">
        <w:t>Laslovo</w:t>
      </w:r>
      <w:proofErr w:type="spellEnd"/>
      <w:r w:rsidR="00FF2E2F" w:rsidRPr="00FF2E2F">
        <w:t>, Kolodvorska 33</w:t>
      </w:r>
    </w:p>
    <w:p w:rsidRDefault="00FF2E2F" w:rsidP="00107211" w:rsidR="00FF2E2F">
      <w:pPr>
        <w:jc w:val="both"/>
      </w:pPr>
    </w:p>
    <w:p w:rsidRDefault="00765F21" w:rsidR="00765F21" w:rsidRPr="00F167C9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2103CA">
        <w:t>10</w:t>
      </w:r>
      <w:r w:rsidR="00AF0DBF">
        <w:t>. travnja</w:t>
      </w:r>
      <w:r w:rsidR="006F25D8">
        <w:t xml:space="preserve"> 2018.</w:t>
      </w:r>
      <w:r w:rsidR="00DC2A67" w:rsidRPr="002722A7">
        <w:t xml:space="preserve"> </w:t>
      </w:r>
    </w:p>
    <w:p w:rsidRDefault="000020EC" w:rsidP="005257DA" w:rsidR="000020EC" w:rsidRPr="002722A7">
      <w:pPr>
        <w:jc w:val="both"/>
      </w:pP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  <w:bookmarkStart w:name="_GoBack" w:id="0"/>
      <w:bookmarkEnd w:id="0"/>
    </w:p>
    <w:p w:rsidRDefault="00687A19" w:rsidR="00687A19">
      <w:pPr>
        <w:jc w:val="both"/>
      </w:pPr>
    </w:p>
    <w:p w:rsidRDefault="00107211" w:rsidR="00107211">
      <w:pPr>
        <w:jc w:val="both"/>
      </w:pPr>
    </w:p>
    <w:p w:rsidRDefault="00BE3B12" w:rsidR="00BE3B12">
      <w:pPr>
        <w:jc w:val="both"/>
      </w:pP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BE3B12" w:rsidR="00BE3B12">
      <w:pPr>
        <w:jc w:val="both"/>
      </w:pPr>
    </w:p>
    <w:p w:rsidRDefault="00687A19" w:rsidR="00687A19">
      <w:pPr>
        <w:jc w:val="both"/>
      </w:pPr>
      <w:r>
        <w:t>DNA:</w:t>
      </w:r>
    </w:p>
    <w:p w:rsidRDefault="00107211" w:rsidP="00107211" w:rsidR="00107211" w:rsidRPr="00107211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107211">
        <w:rPr>
          <w:color w:val="000000"/>
        </w:rPr>
        <w:t>-FINA</w:t>
      </w:r>
    </w:p>
    <w:p w:rsidRDefault="00107211" w:rsidP="00107211" w:rsidR="00107211" w:rsidRPr="00107211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107211">
        <w:rPr>
          <w:color w:val="000000"/>
        </w:rPr>
        <w:t>-ŽDO GUO Osijek uz prijedlog</w:t>
      </w:r>
    </w:p>
    <w:p w:rsidRDefault="00107211" w:rsidP="00107211" w:rsidR="00107211" w:rsidRPr="00107211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107211">
        <w:rPr>
          <w:color w:val="000000"/>
        </w:rPr>
        <w:t>-</w:t>
      </w:r>
      <w:proofErr w:type="spellStart"/>
      <w:r w:rsidRPr="00107211">
        <w:rPr>
          <w:color w:val="000000"/>
        </w:rPr>
        <w:t>eOgl</w:t>
      </w:r>
      <w:proofErr w:type="spellEnd"/>
      <w:r w:rsidRPr="00107211">
        <w:rPr>
          <w:color w:val="000000"/>
        </w:rPr>
        <w:t>. ploča</w:t>
      </w:r>
    </w:p>
    <w:p w:rsidRDefault="00107211" w:rsidP="00107211" w:rsidR="00107211" w:rsidRPr="00107211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107211">
        <w:rPr>
          <w:color w:val="000000"/>
        </w:rPr>
        <w:t>-</w:t>
      </w:r>
      <w:proofErr w:type="spellStart"/>
      <w:r w:rsidRPr="00107211">
        <w:rPr>
          <w:color w:val="000000"/>
        </w:rPr>
        <w:t>zz</w:t>
      </w:r>
      <w:proofErr w:type="spellEnd"/>
      <w:r w:rsidRPr="00107211">
        <w:rPr>
          <w:color w:val="000000"/>
        </w:rPr>
        <w:t xml:space="preserve"> dužnika</w:t>
      </w:r>
      <w:r w:rsidR="00AD1168" w:rsidRPr="00AD1168">
        <w:t xml:space="preserve"> </w:t>
      </w:r>
      <w:r w:rsidR="00AD1168" w:rsidRPr="00FF2E2F">
        <w:t xml:space="preserve">Dražen </w:t>
      </w:r>
      <w:proofErr w:type="spellStart"/>
      <w:r w:rsidR="00AD1168" w:rsidRPr="00FF2E2F">
        <w:t>Havrljuk</w:t>
      </w:r>
      <w:proofErr w:type="spellEnd"/>
      <w:r w:rsidR="00AD1168" w:rsidRPr="00FF2E2F">
        <w:t xml:space="preserve">, </w:t>
      </w:r>
      <w:proofErr w:type="spellStart"/>
      <w:r w:rsidR="00AD1168" w:rsidRPr="00FF2E2F">
        <w:t>Laslovo</w:t>
      </w:r>
      <w:proofErr w:type="spellEnd"/>
      <w:r w:rsidR="00AD1168" w:rsidRPr="00FF2E2F">
        <w:t>, Kolodvorska 33</w:t>
      </w:r>
    </w:p>
    <w:p w:rsidRDefault="00107211" w:rsidP="00107211" w:rsidR="0033460E" w:rsidRPr="00FE496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107211">
        <w:rPr>
          <w:color w:val="000000"/>
        </w:rPr>
        <w:t>-R 22.5.18 u 9,20</w:t>
      </w:r>
    </w:p>
    <w:sectPr w:rsidR="0033460E" w:rsidRPr="00FE4960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2A48" w:rsidR="002C2A48">
      <w:r>
        <w:separator/>
      </w:r>
    </w:p>
  </w:endnote>
  <w:endnote w:id="0" w:type="continuationSeparator">
    <w:p w:rsidRDefault="002C2A48" w:rsidR="002C2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2A48" w:rsidR="002C2A48">
      <w:r>
        <w:separator/>
      </w:r>
    </w:p>
  </w:footnote>
  <w:footnote w:id="0" w:type="continuationSeparator">
    <w:p w:rsidRDefault="002C2A48" w:rsidR="002C2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49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2103CA" w:rsidR="002103CA">
    <w:pPr>
      <w:pStyle w:val="Zaglavlje"/>
      <w:jc w:val="right"/>
    </w:pPr>
    <w:r>
      <w:tab/>
    </w:r>
    <w:r>
      <w:tab/>
    </w:r>
    <w:r w:rsidR="002103CA">
      <w:t>7 St-271/18-8</w:t>
    </w: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E29" w:rsidP="004A7E29" w:rsidR="004F62DE">
    <w:pPr>
      <w:pStyle w:val="Zaglavlje"/>
      <w:jc w:val="right"/>
    </w:pPr>
    <w:r>
      <w:t>7 St-</w:t>
    </w:r>
    <w:r w:rsidR="00CB6CB8">
      <w:t>2</w:t>
    </w:r>
    <w:r w:rsidR="00FC2E4E">
      <w:t>7</w:t>
    </w:r>
    <w:r w:rsidR="002103CA">
      <w:t>1</w:t>
    </w:r>
    <w:r>
      <w:t>/18-</w:t>
    </w:r>
    <w:r w:rsidR="002103CA">
      <w:t>8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64934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C2A48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47A2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3F3A5A"/>
    <w:rsid w:val="0041735F"/>
    <w:rsid w:val="00417551"/>
    <w:rsid w:val="004248EB"/>
    <w:rsid w:val="00430189"/>
    <w:rsid w:val="00436EF9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75C3"/>
    <w:rsid w:val="00BF7A0D"/>
    <w:rsid w:val="00C03212"/>
    <w:rsid w:val="00C0574B"/>
    <w:rsid w:val="00C1193E"/>
    <w:rsid w:val="00C124F5"/>
    <w:rsid w:val="00C20813"/>
    <w:rsid w:val="00C3066A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7305"/>
    <w:rsid w:val="00FD0724"/>
    <w:rsid w:val="00FD5847"/>
    <w:rsid w:val="00FE17C5"/>
    <w:rsid w:val="00FE4960"/>
    <w:rsid w:val="00FE65F7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49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49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9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9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9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49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49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9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9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9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St-271/2018</izvorni_sadrzaj>
    <derivirana_varijabla naziv="DomainObject.Predmet.OznakaBroj_1">St-271/2018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Print Scr j.d.o.o. za računalne djelatnosti</izvorni_sadrzaj>
    <derivirana_varijabla naziv="DomainObject.Predmet.ProtustrankaFormated_1">  Print Scr j.d.o.o. za računalne djelatnosti</derivirana_varijabla>
  </DomainObject.Predmet.ProtustrankaFormated>
  <DomainObject.Predmet.ProtustrankaFormatedOIB>
    <izvorni_sadrzaj>  Print Scr j.d.o.o. za računalne djelatnosti, OIB 57919507158</izvorni_sadrzaj>
    <derivirana_varijabla naziv="DomainObject.Predmet.ProtustrankaFormatedOIB_1">  Print Scr j.d.o.o. za računalne djelatnosti, OIB 57919507158</derivirana_varijabla>
  </DomainObject.Predmet.ProtustrankaFormatedOIB>
  <DomainObject.Predmet.ProtustrankaFormatedWithAdress>
    <izvorni_sadrzaj> Print Scr j.d.o.o. za računalne djelatnosti, Kolodvorska 33, 31207 Laslovo</izvorni_sadrzaj>
    <derivirana_varijabla naziv="DomainObject.Predmet.ProtustrankaFormatedWithAdress_1"> Print Scr j.d.o.o. za računalne djelatnosti, Kolodvorska 33, 31207 Laslovo</derivirana_varijabla>
  </DomainObject.Predmet.ProtustrankaFormatedWithAdress>
  <DomainObject.Predmet.ProtustrankaFormatedWithAdressOIB>
    <izvorni_sadrzaj> Print Scr j.d.o.o. za računalne djelatnosti, OIB 57919507158, Kolodvorska 33, 31207 Laslovo</izvorni_sadrzaj>
    <derivirana_varijabla naziv="DomainObject.Predmet.ProtustrankaFormatedWithAdressOIB_1"> Print Scr j.d.o.o. za računalne djelatnosti, OIB 57919507158, Kolodvorska 33, 31207 Laslovo</derivirana_varijabla>
  </DomainObject.Predmet.ProtustrankaFormatedWithAdressOIB>
  <DomainObject.Predmet.ProtustrankaWithAdress>
    <izvorni_sadrzaj>Print Scr j.d.o.o. za računalne djelatnosti Kolodvorska 33, 31207 Laslovo</izvorni_sadrzaj>
    <derivirana_varijabla naziv="DomainObject.Predmet.ProtustrankaWithAdress_1">Print Scr j.d.o.o. za računalne djelatnosti Kolodvorska 33, 31207 Laslovo</derivirana_varijabla>
  </DomainObject.Predmet.ProtustrankaWithAdress>
  <DomainObject.Predmet.ProtustrankaWithAdressOIB>
    <izvorni_sadrzaj>Print Scr j.d.o.o. za računalne djelatnosti, OIB 57919507158, Kolodvorska 33, 31207 Laslovo</izvorni_sadrzaj>
    <derivirana_varijabla naziv="DomainObject.Predmet.ProtustrankaWithAdressOIB_1">Print Scr j.d.o.o. za računalne djelatnosti, OIB 57919507158, Kolodvorska 33, 31207 Laslovo</derivirana_varijabla>
  </DomainObject.Predmet.ProtustrankaWithAdressOIB>
  <DomainObject.Predmet.ProtustrankaNazivFormated>
    <izvorni_sadrzaj>Print Scr j.d.o.o. za računalne djelatnosti</izvorni_sadrzaj>
    <derivirana_varijabla naziv="DomainObject.Predmet.ProtustrankaNazivFormated_1">Print Scr j.d.o.o. za računalne djelatnosti</derivirana_varijabla>
  </DomainObject.Predmet.ProtustrankaNazivFormated>
  <DomainObject.Predmet.ProtustrankaNazivFormatedOIB>
    <izvorni_sadrzaj>Print Scr j.d.o.o. za računalne djelatnosti, OIB 57919507158</izvorni_sadrzaj>
    <derivirana_varijabla naziv="DomainObject.Predmet.ProtustrankaNazivFormatedOIB_1">Print Scr j.d.o.o. za računalne djelatnosti, OIB 57919507158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52634238587</izvorni_sadrzaj>
    <derivirana_varijabla naziv="DomainObject.Predmet.StrankaFormatedOIB_1">  RH MF PU PODRUČNI URED OSIJEK, OIB 52634238587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52634238587</izvorni_sadrzaj>
    <derivirana_varijabla naziv="DomainObject.Predmet.StrankaFormatedWithAdressOIB_1"> RH MF PU PODRUČNI URED OSIJEK, OIB 52634238587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52634238587</item>
    </izvorni_sadrzaj>
    <derivirana_varijabla naziv="DomainObject.Predmet.StrankaListFormatedOIB_1">
      <item>RH MF PU PODRUČNI URED OSIJEK, OIB 52634238587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52634238587</item>
    </izvorni_sadrzaj>
    <derivirana_varijabla naziv="DomainObject.Predmet.StrankaListFormatedWithAdressOIB_1">
      <item>RH MF PU PODRUČNI URED OSIJEK, OIB 52634238587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Print Scr j.d.o.o. za računalne djelatnosti</item>
    </izvorni_sadrzaj>
    <derivirana_varijabla naziv="DomainObject.Predmet.ProtuStrankaListFormated_1">
      <item>Print Scr j.d.o.o. za računalne djelatnosti</item>
    </derivirana_varijabla>
  </DomainObject.Predmet.ProtuStrankaListFormated>
  <DomainObject.Predmet.ProtuStrankaListFormatedOIB>
    <izvorni_sadrzaj>
      <item>Print Scr j.d.o.o. za računalne djelatnosti, OIB 57919507158</item>
    </izvorni_sadrzaj>
    <derivirana_varijabla naziv="DomainObject.Predmet.ProtuStrankaListFormatedOIB_1">
      <item>Print Scr j.d.o.o. za računalne djelatnosti, OIB 57919507158</item>
    </derivirana_varijabla>
  </DomainObject.Predmet.ProtuStrankaListFormatedOIB>
  <DomainObject.Predmet.ProtuStrankaListFormatedWithAdress>
    <izvorni_sadrzaj>
      <item>Print Scr j.d.o.o. za računalne djelatnosti, Kolodvorska 33, 31207 Laslovo</item>
    </izvorni_sadrzaj>
    <derivirana_varijabla naziv="DomainObject.Predmet.ProtuStrankaListFormatedWithAdress_1">
      <item>Print Scr j.d.o.o. za računalne djelatnosti, Kolodvorska 33, 31207 Laslovo</item>
    </derivirana_varijabla>
  </DomainObject.Predmet.ProtuStrankaListFormatedWithAdress>
  <DomainObject.Predmet.ProtuStrankaListFormatedWithAdressOIB>
    <izvorni_sadrzaj>
      <item>Print Scr j.d.o.o. za računalne djelatnosti, OIB 57919507158, Kolodvorska 33, 31207 Laslovo</item>
    </izvorni_sadrzaj>
    <derivirana_varijabla naziv="DomainObject.Predmet.ProtuStrankaListFormatedWithAdressOIB_1">
      <item>Print Scr j.d.o.o. za računalne djelatnosti, OIB 57919507158, Kolodvorska 33, 31207 Laslovo</item>
    </derivirana_varijabla>
  </DomainObject.Predmet.ProtuStrankaListFormatedWithAdressOIB>
  <DomainObject.Predmet.ProtuStrankaListNazivFormated>
    <izvorni_sadrzaj>
      <item>Print Scr j.d.o.o. za računalne djelatnosti</item>
    </izvorni_sadrzaj>
    <derivirana_varijabla naziv="DomainObject.Predmet.ProtuStrankaListNazivFormated_1">
      <item>Print Scr j.d.o.o. za računalne djelatnosti</item>
    </derivirana_varijabla>
  </DomainObject.Predmet.ProtuStrankaListNazivFormated>
  <DomainObject.Predmet.ProtuStrankaListNazivFormatedOIB>
    <izvorni_sadrzaj>
      <item>Print Scr j.d.o.o. za računalne djelatnosti, OIB 57919507158</item>
    </izvorni_sadrzaj>
    <derivirana_varijabla naziv="DomainObject.Predmet.ProtuStrankaListNazivFormatedOIB_1">
      <item>Print Scr j.d.o.o. za računalne djelatnosti, OIB 57919507158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Print Scr j.d.o.o. za računalne djelatnosti</izvorni_sadrzaj>
    <derivirana_varijabla naziv="DomainObject.Predmet.ProtustrankaIDrugi_1">Print Scr j.d.o.o. za računalne djelatnosti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Print Scr j.d.o.o. za računalne djelatnosti, OIB 57919507158, Kolodvorska 33, 31207 Laslovo</izvorni_sadrzaj>
    <derivirana_varijabla naziv="DomainObject.Predmet.ProtustrankaIDrugiAdressOIB_1">Print Scr j.d.o.o. za računalne djelatnosti, OIB 57919507158, Kolodvorska 33, 31207 Laslovo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Print Scr j.d.o.o. za računalne djelatnosti</item>
      <item>RH MF PU PODRUČNI URED OSIJEK</item>
    </izvorni_sadrzaj>
    <derivirana_varijabla naziv="DomainObject.Predmet.SudioniciListNaziv_1">
      <item>Print Scr j.d.o.o. za računalne djelatnosti</item>
      <item>RH MF PU PODRUČNI URED OSIJEK</item>
    </derivirana_varijabla>
  </DomainObject.Predmet.SudioniciListNaziv>
  <DomainObject.Predmet.SudioniciListAdressOIB>
    <izvorni_sadrzaj>
      <item>Print Scr j.d.o.o. za računalne djelatnosti, OIB 57919507158, Kolodvorska 33,31207 Laslovo</item>
      <item>RH MF PU PODRUČNI URED OSIJEK, OIB 52634238587</item>
    </izvorni_sadrzaj>
    <derivirana_varijabla naziv="DomainObject.Predmet.SudioniciListAdressOIB_1">
      <item>Print Scr j.d.o.o. za računalne djelatnosti, OIB 57919507158, Kolodvorska 33,31207 Laslovo</item>
      <item>RH MF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57919507158</item>
      <item>, OIB 52634238587</item>
    </izvorni_sadrzaj>
    <derivirana_varijabla naziv="DomainObject.Predmet.SudioniciListNazivOIB_1">
      <item>, OIB 57919507158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183</properties:Words>
  <properties:Characters>1014</properties:Characters>
  <properties:Lines>53</properties:Lines>
  <properties:Paragraphs>23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2018-04-10T06:06:00Z</cp:lastPrinted>
  <dcterms:modified xmlns:xsi="http://www.w3.org/2001/XMLSchema-instance" xsi:type="dcterms:W3CDTF">2018-04-10T06:06:00Z</dcterms:modified>
  <cp:revision>121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(-8).docx)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