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21a0" w14:paraId="ddd21a0" w:rsidRDefault="00B55809" w:rsidP="00B55809" w:rsidR="00B55809" w:rsidRPr="00B20438">
      <w:pPr>
        <w15:collapsed w:val="false"/>
      </w:pPr>
      <w:bookmarkStart w:name="_GoBack" w:id="0"/>
      <w:bookmarkEnd w:id="0"/>
      <w:r w:rsidRPr="00B20438">
        <w:rPr>
          <w:noProof/>
        </w:rPr>
        <w:t xml:space="preserve">  </w:t>
      </w:r>
      <w:r>
        <w:rPr>
          <w:noProof/>
        </w:rPr>
        <w:t xml:space="preserve">  </w:t>
      </w:r>
      <w:r w:rsidRPr="00B20438">
        <w:rPr>
          <w:noProof/>
        </w:rPr>
        <w:t xml:space="preserve">               </w:t>
      </w:r>
      <w:r w:rsidRPr="00B20438">
        <w:rPr>
          <w:noProof/>
        </w:rPr>
        <w:drawing>
          <wp:inline distR="0" distL="0" distB="0" distT="0">
            <wp:extent cy="771525" cx="581025"/>
            <wp:effectExtent b="9525" r="952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5809" w:rsidP="00B55809" w:rsidR="00B55809" w:rsidRPr="00B20438">
      <w:pPr>
        <w:rPr>
          <w:b/>
        </w:rPr>
      </w:pPr>
      <w:r w:rsidRPr="00B20438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B20438">
        <w:rPr>
          <w:b/>
          <w:bCs/>
        </w:rPr>
        <w:t xml:space="preserve">  REPUBLIKA HRVATSKA                                             </w:t>
      </w:r>
      <w:r w:rsidRPr="00B20438">
        <w:rPr>
          <w:b/>
        </w:rPr>
        <w:t>Broj: 14. St-</w:t>
      </w:r>
      <w:r>
        <w:rPr>
          <w:b/>
        </w:rPr>
        <w:t>712</w:t>
      </w:r>
      <w:r w:rsidRPr="00B20438">
        <w:rPr>
          <w:b/>
        </w:rPr>
        <w:t>/201</w:t>
      </w:r>
      <w:r>
        <w:rPr>
          <w:b/>
        </w:rPr>
        <w:t>7</w:t>
      </w:r>
      <w:r w:rsidRPr="00B20438">
        <w:rPr>
          <w:b/>
        </w:rPr>
        <w:t>.</w:t>
      </w:r>
    </w:p>
    <w:p w:rsidRDefault="00B55809" w:rsidP="00B55809" w:rsidR="00B55809" w:rsidRPr="00B20438">
      <w:r>
        <w:rPr>
          <w:b/>
          <w:bCs/>
        </w:rPr>
        <w:t xml:space="preserve"> </w:t>
      </w:r>
      <w:r w:rsidRPr="00B20438">
        <w:rPr>
          <w:b/>
          <w:bCs/>
        </w:rPr>
        <w:t>TRGOVAČKI SUD U SPLITU</w:t>
      </w:r>
      <w:r w:rsidRPr="00B20438">
        <w:rPr>
          <w:bCs/>
        </w:rPr>
        <w:t xml:space="preserve">                                      </w:t>
      </w:r>
      <w:r>
        <w:rPr>
          <w:bCs/>
        </w:rPr>
        <w:t xml:space="preserve"> </w:t>
      </w:r>
      <w:r w:rsidRPr="00B20438">
        <w:rPr>
          <w:bCs/>
        </w:rPr>
        <w:t xml:space="preserve">  </w:t>
      </w:r>
      <w:r>
        <w:rPr>
          <w:bCs/>
        </w:rPr>
        <w:t xml:space="preserve">   </w:t>
      </w:r>
      <w:r w:rsidRPr="00B20438">
        <w:rPr>
          <w:bCs/>
        </w:rPr>
        <w:t xml:space="preserve"> (</w:t>
      </w:r>
      <w:r>
        <w:rPr>
          <w:bCs/>
        </w:rPr>
        <w:t>Ex</w:t>
      </w:r>
      <w:r w:rsidRPr="00B20438">
        <w:rPr>
          <w:bCs/>
        </w:rPr>
        <w:t>: St-</w:t>
      </w:r>
      <w:r>
        <w:rPr>
          <w:bCs/>
        </w:rPr>
        <w:t>2604</w:t>
      </w:r>
      <w:r w:rsidRPr="00B20438">
        <w:rPr>
          <w:bCs/>
        </w:rPr>
        <w:t>/</w:t>
      </w:r>
      <w:r>
        <w:rPr>
          <w:bCs/>
        </w:rPr>
        <w:t>2015</w:t>
      </w:r>
      <w:r w:rsidRPr="00B20438">
        <w:rPr>
          <w:bCs/>
        </w:rPr>
        <w:t>).</w:t>
      </w:r>
    </w:p>
    <w:p w:rsidRDefault="00B55809" w:rsidP="00B55809" w:rsidR="00B55809" w:rsidRPr="000568D6">
      <w:r>
        <w:t xml:space="preserve">  </w:t>
      </w:r>
      <w:r w:rsidRPr="000568D6">
        <w:t>Sukoišanska 6. – 21 000  SPLIT</w:t>
      </w:r>
    </w:p>
    <w:p w:rsidRDefault="00B55809" w:rsidP="00B55809" w:rsidR="00B55809">
      <w:pPr>
        <w:rPr>
          <w:b/>
        </w:rPr>
      </w:pPr>
    </w:p>
    <w:p w:rsidRDefault="00B55809" w:rsidP="00B55809" w:rsidR="00B55809" w:rsidRPr="00F95021"/>
    <w:p w:rsidRDefault="00B55809" w:rsidP="00B55809" w:rsidR="00B55809" w:rsidRPr="00F95021">
      <w:pPr>
        <w:jc w:val="center"/>
      </w:pPr>
      <w:r w:rsidRPr="00F95021">
        <w:rPr>
          <w:b/>
          <w:bCs/>
        </w:rPr>
        <w:t>R E P U B L I K A    H R V A T S K A</w:t>
      </w:r>
    </w:p>
    <w:p w:rsidRDefault="00B55809" w:rsidP="00B55809" w:rsidR="00B55809" w:rsidRPr="00F95021">
      <w:pPr>
        <w:jc w:val="center"/>
      </w:pPr>
    </w:p>
    <w:p w:rsidRDefault="00B55809" w:rsidP="00B55809" w:rsidR="00B55809" w:rsidRPr="00F95021">
      <w:pPr>
        <w:jc w:val="center"/>
        <w:rPr>
          <w:b/>
          <w:lang w:val="fr-FR"/>
        </w:rPr>
      </w:pPr>
      <w:r w:rsidRPr="00F95021">
        <w:rPr>
          <w:b/>
          <w:lang w:val="fr-FR"/>
        </w:rPr>
        <w:t>R J E Š E N J E</w:t>
      </w:r>
    </w:p>
    <w:p w:rsidRDefault="00B55809" w:rsidP="00B55809" w:rsidR="00B55809" w:rsidRPr="00F95021"/>
    <w:p w:rsidRDefault="00B55809" w:rsidP="00B55809" w:rsidR="00B55809" w:rsidRPr="00F95021">
      <w:pPr>
        <w:jc w:val="both"/>
        <w:rPr>
          <w:lang w:val="fr-FR"/>
        </w:rPr>
      </w:pPr>
      <w:r w:rsidRPr="00F95021">
        <w:t xml:space="preserve">          Trgovački sud u Splitu, po sudcu Jozi Ćaleti, u stečajnom postupku nad </w:t>
      </w:r>
      <w:r>
        <w:t>S</w:t>
      </w:r>
      <w:r w:rsidRPr="00F95021">
        <w:t>tečajn</w:t>
      </w:r>
      <w:r>
        <w:t>o</w:t>
      </w:r>
      <w:r w:rsidRPr="00F95021">
        <w:t>m</w:t>
      </w:r>
      <w:r>
        <w:t xml:space="preserve"> masom iza </w:t>
      </w:r>
      <w:r w:rsidRPr="009263FE">
        <w:t xml:space="preserve">GLAUCUS za skladištenje plovila, društvo s ograničenom odgovornošću u stečaju,  </w:t>
      </w:r>
      <w:r>
        <w:t xml:space="preserve">Zagreb, Zdenački zavoj 14, </w:t>
      </w:r>
      <w:r w:rsidRPr="00A27F30">
        <w:t xml:space="preserve">OIB: </w:t>
      </w:r>
      <w:r>
        <w:t>47889575465.</w:t>
      </w:r>
      <w:r w:rsidRPr="00F95021">
        <w:t xml:space="preserve"> (Dužnik, stečajni Dužnik), </w:t>
      </w:r>
      <w:r w:rsidRPr="00F95021">
        <w:rPr>
          <w:lang w:val="fr-FR"/>
        </w:rPr>
        <w:t>koj</w:t>
      </w:r>
      <w:r>
        <w:rPr>
          <w:lang w:val="fr-FR"/>
        </w:rPr>
        <w:t>u zastupa stečajni</w:t>
      </w:r>
      <w:r w:rsidRPr="00F95021">
        <w:rPr>
          <w:lang w:val="fr-FR"/>
        </w:rPr>
        <w:t xml:space="preserve"> upravitelj </w:t>
      </w:r>
      <w:r>
        <w:t>Renato Sabljić, iz Zagreba, Zdenački zavoj 14, OIB: 74644810692,</w:t>
      </w:r>
      <w:r w:rsidRPr="00F95021">
        <w:rPr>
          <w:lang w:val="fr-FR"/>
        </w:rPr>
        <w:t xml:space="preserve"> odlučujući o utvrđen</w:t>
      </w:r>
      <w:r>
        <w:rPr>
          <w:lang w:val="fr-FR"/>
        </w:rPr>
        <w:t>im</w:t>
      </w:r>
      <w:r w:rsidRPr="00F95021">
        <w:rPr>
          <w:lang w:val="fr-FR"/>
        </w:rPr>
        <w:t xml:space="preserve"> tražbin</w:t>
      </w:r>
      <w:r>
        <w:rPr>
          <w:lang w:val="fr-FR"/>
        </w:rPr>
        <w:t>ama</w:t>
      </w:r>
      <w:r w:rsidRPr="00F95021">
        <w:rPr>
          <w:lang w:val="fr-FR"/>
        </w:rPr>
        <w:t xml:space="preserve"> stečajn</w:t>
      </w:r>
      <w:r>
        <w:rPr>
          <w:lang w:val="fr-FR"/>
        </w:rPr>
        <w:t>ih</w:t>
      </w:r>
      <w:r w:rsidRPr="00F95021">
        <w:rPr>
          <w:lang w:val="fr-FR"/>
        </w:rPr>
        <w:t xml:space="preserve"> vjerovnika, ispitan</w:t>
      </w:r>
      <w:r>
        <w:rPr>
          <w:lang w:val="fr-FR"/>
        </w:rPr>
        <w:t>im</w:t>
      </w:r>
      <w:r w:rsidRPr="00F95021">
        <w:rPr>
          <w:lang w:val="fr-FR"/>
        </w:rPr>
        <w:t xml:space="preserve"> na Ispitnom ročištu održanom</w:t>
      </w:r>
      <w:r>
        <w:rPr>
          <w:lang w:val="fr-FR"/>
        </w:rPr>
        <w:t xml:space="preserve"> 26</w:t>
      </w:r>
      <w:r w:rsidRPr="00F95021">
        <w:t xml:space="preserve">. </w:t>
      </w:r>
      <w:r>
        <w:t>listopada</w:t>
      </w:r>
      <w:r w:rsidRPr="00F95021">
        <w:t xml:space="preserve"> 2017,</w:t>
      </w:r>
      <w:r>
        <w:t xml:space="preserve"> 30</w:t>
      </w:r>
      <w:r w:rsidRPr="00F95021">
        <w:t xml:space="preserve">. </w:t>
      </w:r>
      <w:r>
        <w:t>listopada</w:t>
      </w:r>
      <w:r w:rsidRPr="00F95021">
        <w:t xml:space="preserve"> 2017, </w:t>
      </w:r>
      <w:r w:rsidRPr="00F95021">
        <w:rPr>
          <w:lang w:val="fr-FR"/>
        </w:rPr>
        <w:t>izvan-raspravno,</w:t>
      </w:r>
    </w:p>
    <w:p w:rsidRDefault="00B55809" w:rsidP="00B55809" w:rsidR="00B55809"/>
    <w:p w:rsidRDefault="00B55809" w:rsidP="00B55809" w:rsidR="00B55809" w:rsidRPr="00F95021"/>
    <w:p w:rsidRDefault="00B55809" w:rsidP="00B55809" w:rsidR="00B55809" w:rsidRPr="00F95021">
      <w:pPr>
        <w:jc w:val="center"/>
        <w:rPr>
          <w:bCs/>
        </w:rPr>
      </w:pPr>
      <w:r w:rsidRPr="00F95021">
        <w:rPr>
          <w:bCs/>
        </w:rPr>
        <w:t>r i j e š i o   j e</w:t>
      </w:r>
    </w:p>
    <w:p w:rsidRDefault="00B55809" w:rsidP="00B55809" w:rsidR="00B55809" w:rsidRPr="00F95021">
      <w:pPr>
        <w:jc w:val="both"/>
      </w:pPr>
    </w:p>
    <w:p w:rsidRDefault="00B55809" w:rsidP="00B55809" w:rsidR="00B55809" w:rsidRPr="00F95021">
      <w:pPr>
        <w:jc w:val="both"/>
      </w:pPr>
      <w:r w:rsidRPr="00F95021">
        <w:t xml:space="preserve">          </w:t>
      </w:r>
      <w:r>
        <w:rPr>
          <w:b/>
        </w:rPr>
        <w:t>1</w:t>
      </w:r>
      <w:r w:rsidRPr="00E166EA">
        <w:rPr>
          <w:b/>
        </w:rPr>
        <w:t>)</w:t>
      </w:r>
      <w:r w:rsidRPr="00F95021">
        <w:t xml:space="preserve"> </w:t>
      </w:r>
      <w:r>
        <w:t>Utvrđuju</w:t>
      </w:r>
      <w:r w:rsidRPr="00F95021">
        <w:t xml:space="preserve"> se</w:t>
      </w:r>
      <w:r w:rsidRPr="00EE378D">
        <w:t xml:space="preserve"> </w:t>
      </w:r>
      <w:r w:rsidRPr="00F95021">
        <w:t>tražbin</w:t>
      </w:r>
      <w:r>
        <w:t>e</w:t>
      </w:r>
      <w:r w:rsidRPr="00F95021">
        <w:t xml:space="preserve"> stečajn</w:t>
      </w:r>
      <w:r>
        <w:t>ih</w:t>
      </w:r>
      <w:r w:rsidRPr="00F95021">
        <w:t xml:space="preserve"> vjerovnika</w:t>
      </w:r>
      <w:r w:rsidRPr="004C35E1">
        <w:t xml:space="preserve"> </w:t>
      </w:r>
      <w:r>
        <w:t>drugoga</w:t>
      </w:r>
      <w:r w:rsidRPr="00F95021">
        <w:t xml:space="preserve"> višega isplatnog reda (članak </w:t>
      </w:r>
      <w:r>
        <w:t>138</w:t>
      </w:r>
      <w:r w:rsidRPr="00F95021">
        <w:t xml:space="preserve">, stavak </w:t>
      </w:r>
      <w:r>
        <w:t>2</w:t>
      </w:r>
      <w:r w:rsidRPr="00F95021">
        <w:t>,</w:t>
      </w:r>
      <w:r w:rsidRPr="00EE378D">
        <w:t xml:space="preserve"> </w:t>
      </w:r>
      <w:r w:rsidRPr="00F95021">
        <w:t>Stečajnog zakona</w:t>
      </w:r>
      <w:r>
        <w:t>,</w:t>
      </w:r>
      <w:r w:rsidRPr="00F95021">
        <w:t xml:space="preserve"> </w:t>
      </w:r>
      <w:r w:rsidRPr="003B4A65">
        <w:rPr>
          <w:i/>
        </w:rPr>
        <w:t>Narodne novine,</w:t>
      </w:r>
      <w:r>
        <w:t xml:space="preserve"> br.: 71/15, dalje: SZ</w:t>
      </w:r>
      <w:r w:rsidRPr="00F95021">
        <w:t>)</w:t>
      </w:r>
      <w:r>
        <w:t xml:space="preserve">, ispitane </w:t>
      </w:r>
      <w:r w:rsidRPr="00F95021">
        <w:t xml:space="preserve">na Ispitnom ročištu održanom </w:t>
      </w:r>
      <w:r>
        <w:t>26</w:t>
      </w:r>
      <w:r w:rsidRPr="00F95021">
        <w:t xml:space="preserve">. </w:t>
      </w:r>
      <w:r>
        <w:t>listopada 2017, kako slijedi:</w:t>
      </w:r>
    </w:p>
    <w:p w:rsidRDefault="00B55809" w:rsidP="00B55809" w:rsidR="00B55809">
      <w:pPr>
        <w:jc w:val="both"/>
      </w:pPr>
    </w:p>
    <w:p w:rsidRDefault="00B55809" w:rsidP="00B55809" w:rsidR="00B55809">
      <w:pPr>
        <w:jc w:val="both"/>
      </w:pPr>
      <w:r>
        <w:t>1/1) RH – Ministarstvo financija</w:t>
      </w:r>
      <w:r w:rsidRPr="00F95021">
        <w:t xml:space="preserve">, OIB: </w:t>
      </w:r>
      <w:r>
        <w:t>18683136487</w:t>
      </w:r>
      <w:r w:rsidRPr="00F95021">
        <w:t>,</w:t>
      </w:r>
      <w:r>
        <w:t xml:space="preserve"> u iznosu od 1.046,55 kune,</w:t>
      </w:r>
    </w:p>
    <w:p w:rsidRDefault="00B55809" w:rsidP="00B55809" w:rsidR="00B55809">
      <w:pPr>
        <w:jc w:val="both"/>
      </w:pPr>
      <w:r>
        <w:t>1/2) Ivana Žižić, Split</w:t>
      </w:r>
      <w:r w:rsidRPr="00F95021">
        <w:t>,</w:t>
      </w:r>
      <w:r>
        <w:t xml:space="preserve"> Starigradska 23,</w:t>
      </w:r>
      <w:r w:rsidRPr="00F95021">
        <w:t xml:space="preserve"> OIB: </w:t>
      </w:r>
      <w:r>
        <w:t>5464411866</w:t>
      </w:r>
      <w:r w:rsidRPr="00F95021">
        <w:t>,</w:t>
      </w:r>
      <w:r>
        <w:t xml:space="preserve"> u iznosu od 1.444.555,00 kuna.</w:t>
      </w:r>
    </w:p>
    <w:p w:rsidRDefault="00B55809" w:rsidP="00B55809" w:rsidR="00B55809" w:rsidRPr="00F95021">
      <w:pPr>
        <w:jc w:val="both"/>
        <w:rPr>
          <w:bCs/>
        </w:rPr>
      </w:pPr>
    </w:p>
    <w:p w:rsidRDefault="00B55809" w:rsidP="00B55809" w:rsidR="00B55809" w:rsidRPr="00F95021">
      <w:pPr>
        <w:jc w:val="both"/>
      </w:pPr>
      <w:r w:rsidRPr="00F95021">
        <w:t xml:space="preserve">          </w:t>
      </w:r>
      <w:r>
        <w:rPr>
          <w:b/>
        </w:rPr>
        <w:t>2</w:t>
      </w:r>
      <w:r w:rsidRPr="00E166EA">
        <w:rPr>
          <w:b/>
        </w:rPr>
        <w:t>)</w:t>
      </w:r>
      <w:r w:rsidRPr="00F95021">
        <w:t xml:space="preserve"> Ovo će se </w:t>
      </w:r>
      <w:r>
        <w:t>R</w:t>
      </w:r>
      <w:r w:rsidRPr="00F95021">
        <w:t xml:space="preserve">ješenje </w:t>
      </w:r>
      <w:r>
        <w:t>objaviti</w:t>
      </w:r>
      <w:r w:rsidRPr="00F95021">
        <w:t xml:space="preserve"> na mrežnoj stranici e-Oglasna ploča sudova.</w:t>
      </w:r>
    </w:p>
    <w:p w:rsidRDefault="00B55809" w:rsidP="00B55809" w:rsidR="00B55809" w:rsidRPr="00F95021">
      <w:pPr>
        <w:jc w:val="both"/>
        <w:rPr>
          <w:bCs/>
        </w:rPr>
      </w:pPr>
    </w:p>
    <w:p w:rsidRDefault="00B55809" w:rsidP="00B55809" w:rsidR="00B55809" w:rsidRPr="00F95021">
      <w:pPr>
        <w:jc w:val="both"/>
        <w:rPr>
          <w:bCs/>
        </w:rPr>
      </w:pPr>
    </w:p>
    <w:p w:rsidRDefault="00B55809" w:rsidP="00B55809" w:rsidR="00B55809" w:rsidRPr="00F95021">
      <w:pPr>
        <w:jc w:val="center"/>
      </w:pPr>
      <w:r w:rsidRPr="00F95021">
        <w:t>Obrazloženje</w:t>
      </w:r>
    </w:p>
    <w:p w:rsidRDefault="00B55809" w:rsidP="00B55809" w:rsidR="00B55809" w:rsidRPr="00F95021">
      <w:pPr>
        <w:jc w:val="center"/>
      </w:pPr>
    </w:p>
    <w:p w:rsidRDefault="00B55809" w:rsidP="00B55809" w:rsidR="00B55809">
      <w:pPr>
        <w:jc w:val="both"/>
      </w:pPr>
      <w:r w:rsidRPr="00F95021">
        <w:t xml:space="preserve">          Rješenjem ovog </w:t>
      </w:r>
      <w:r>
        <w:t>S</w:t>
      </w:r>
      <w:r w:rsidRPr="00F95021">
        <w:t xml:space="preserve">uda od </w:t>
      </w:r>
      <w:r>
        <w:t>08.</w:t>
      </w:r>
      <w:r w:rsidRPr="00F95021">
        <w:t xml:space="preserve"> </w:t>
      </w:r>
      <w:r>
        <w:t>rujna</w:t>
      </w:r>
      <w:r w:rsidRPr="00F95021">
        <w:t xml:space="preserve"> 201</w:t>
      </w:r>
      <w:r>
        <w:t>7</w:t>
      </w:r>
      <w:r w:rsidRPr="00F95021">
        <w:t>, broj: 14. St-</w:t>
      </w:r>
      <w:r>
        <w:t>712</w:t>
      </w:r>
      <w:r w:rsidRPr="00F95021">
        <w:t>/201</w:t>
      </w:r>
      <w:r>
        <w:t>7. (Ex: St-2604/2015)</w:t>
      </w:r>
      <w:r w:rsidRPr="00F95021">
        <w:t xml:space="preserve">, </w:t>
      </w:r>
      <w:r>
        <w:t>o</w:t>
      </w:r>
      <w:r w:rsidRPr="00B20438">
        <w:t>dređe</w:t>
      </w:r>
      <w:r>
        <w:t>no</w:t>
      </w:r>
      <w:r w:rsidRPr="00B20438">
        <w:t xml:space="preserve"> </w:t>
      </w:r>
      <w:r>
        <w:t>j</w:t>
      </w:r>
      <w:r w:rsidRPr="00B20438">
        <w:t xml:space="preserve">e nastavljanje postupka radi naknadne diobe nad </w:t>
      </w:r>
      <w:r>
        <w:t>S</w:t>
      </w:r>
      <w:r w:rsidRPr="00F95021">
        <w:t>tečajn</w:t>
      </w:r>
      <w:r>
        <w:t>o</w:t>
      </w:r>
      <w:r w:rsidRPr="00F95021">
        <w:t>m</w:t>
      </w:r>
      <w:r>
        <w:t xml:space="preserve"> masom bivšega stečajnog Dužnika: GLAUCUS za skladištenje plovila, društvo s ograničenom odgovornošću u stečaju, Split (Grad Split), Vinogradska 57, OIB: 59785805078,</w:t>
      </w:r>
      <w:r w:rsidRPr="00B00380">
        <w:t xml:space="preserve"> </w:t>
      </w:r>
      <w:r>
        <w:t>temeljem kojeg je Rješenja Stečajna masa upisana i u sudski registar pod tvrtkom/nazivom, sjedištem i OIB-om: S</w:t>
      </w:r>
      <w:r w:rsidRPr="00F95021">
        <w:t>tečajn</w:t>
      </w:r>
      <w:r>
        <w:t xml:space="preserve">a masa </w:t>
      </w:r>
      <w:r w:rsidRPr="004816E3">
        <w:t>iza</w:t>
      </w:r>
      <w:r>
        <w:t xml:space="preserve"> GLAUCUS za skladištenje plovila, društvo s ograničenom odgovornošću u stečaju, Zagreb (Grad Zagreb), Zdenački zavoj 14, </w:t>
      </w:r>
      <w:r w:rsidRPr="00A27F30">
        <w:t xml:space="preserve">OIB: </w:t>
      </w:r>
      <w:r>
        <w:t>47889575465.</w:t>
      </w:r>
    </w:p>
    <w:p w:rsidRDefault="00B55809" w:rsidP="00B55809" w:rsidR="00B55809" w:rsidRPr="00F95021">
      <w:pPr>
        <w:jc w:val="both"/>
      </w:pPr>
      <w:r>
        <w:rPr>
          <w:lang w:val="en-US"/>
        </w:rPr>
        <w:t xml:space="preserve"> </w:t>
      </w:r>
    </w:p>
    <w:p w:rsidRDefault="00B55809" w:rsidP="00B55809" w:rsidR="00B55809">
      <w:pPr>
        <w:jc w:val="both"/>
      </w:pPr>
      <w:r w:rsidRPr="003A0C69">
        <w:t xml:space="preserve">          </w:t>
      </w:r>
      <w:r w:rsidRPr="00F95021">
        <w:t xml:space="preserve">Nakon što </w:t>
      </w:r>
      <w:r>
        <w:t>su</w:t>
      </w:r>
      <w:r w:rsidRPr="00F95021">
        <w:t xml:space="preserve"> vjerovni</w:t>
      </w:r>
      <w:r>
        <w:t>ci</w:t>
      </w:r>
      <w:r w:rsidRPr="00F95021">
        <w:t xml:space="preserve"> prijavi</w:t>
      </w:r>
      <w:r>
        <w:t>li</w:t>
      </w:r>
      <w:r w:rsidRPr="00F95021">
        <w:t xml:space="preserve"> tražbin</w:t>
      </w:r>
      <w:r>
        <w:t>e</w:t>
      </w:r>
      <w:r w:rsidRPr="00F95021">
        <w:t xml:space="preserve"> u stečajni postupak, ist</w:t>
      </w:r>
      <w:r>
        <w:t>e</w:t>
      </w:r>
      <w:r w:rsidRPr="00F95021">
        <w:t xml:space="preserve"> </w:t>
      </w:r>
      <w:r>
        <w:t>su</w:t>
      </w:r>
      <w:r w:rsidRPr="00F95021">
        <w:t xml:space="preserve"> tražbin</w:t>
      </w:r>
      <w:r>
        <w:t>e</w:t>
      </w:r>
      <w:r w:rsidRPr="00F95021">
        <w:t xml:space="preserve"> ispitan</w:t>
      </w:r>
      <w:r>
        <w:t>e</w:t>
      </w:r>
      <w:r w:rsidRPr="00F95021">
        <w:t xml:space="preserve"> na Ispitnom ročištu održanom </w:t>
      </w:r>
      <w:r>
        <w:t>26</w:t>
      </w:r>
      <w:r w:rsidRPr="00F95021">
        <w:t xml:space="preserve">. </w:t>
      </w:r>
      <w:r>
        <w:t>listopada</w:t>
      </w:r>
      <w:r w:rsidRPr="00F95021">
        <w:t xml:space="preserve"> 201</w:t>
      </w:r>
      <w:r>
        <w:t>7.</w:t>
      </w:r>
      <w:r w:rsidRPr="00F95021">
        <w:t xml:space="preserve"> te je potom</w:t>
      </w:r>
      <w:r>
        <w:t xml:space="preserve"> danas – 30</w:t>
      </w:r>
      <w:r w:rsidRPr="00F95021">
        <w:t xml:space="preserve">. </w:t>
      </w:r>
      <w:r>
        <w:t>listopada</w:t>
      </w:r>
      <w:r w:rsidRPr="00F95021">
        <w:t xml:space="preserve"> 201</w:t>
      </w:r>
      <w:r>
        <w:t>7.</w:t>
      </w:r>
      <w:r w:rsidRPr="00F95021">
        <w:t xml:space="preserve"> Sud sastavio Tablicu ispitanih tražbina, sukladno članku 264, SZ. Temeljem Tablice ispitanih tražbina, Sud je</w:t>
      </w:r>
      <w:r>
        <w:t xml:space="preserve"> ovim</w:t>
      </w:r>
      <w:r w:rsidRPr="00F95021">
        <w:t xml:space="preserve"> Rješenjem, te</w:t>
      </w:r>
      <w:r>
        <w:t>meljem odredbe članka 265, stav</w:t>
      </w:r>
      <w:r w:rsidRPr="00F95021">
        <w:t>k</w:t>
      </w:r>
      <w:r>
        <w:t>a</w:t>
      </w:r>
      <w:r w:rsidRPr="00F95021">
        <w:t xml:space="preserve"> 1, SZ, odlučio o tome u kojem </w:t>
      </w:r>
      <w:r>
        <w:t>su</w:t>
      </w:r>
      <w:r w:rsidRPr="00F95021">
        <w:t xml:space="preserve"> iznosu i u kojem isplatnom redu utvrđen</w:t>
      </w:r>
      <w:r>
        <w:t>e iste</w:t>
      </w:r>
      <w:r w:rsidRPr="00F95021">
        <w:t xml:space="preserve"> tražbin</w:t>
      </w:r>
      <w:r>
        <w:t xml:space="preserve">e, sve to sukladno odredbama članaka od 264. do 265, SZ. </w:t>
      </w:r>
    </w:p>
    <w:p w:rsidRDefault="00B55809" w:rsidP="00B55809" w:rsidR="00B55809">
      <w:pPr>
        <w:jc w:val="both"/>
      </w:pPr>
    </w:p>
    <w:p w:rsidRDefault="00B55809" w:rsidP="00B55809" w:rsidR="00B55809">
      <w:pPr>
        <w:jc w:val="both"/>
      </w:pPr>
    </w:p>
    <w:p w:rsidRDefault="00B55809" w:rsidP="00B55809" w:rsidR="00B55809">
      <w:pPr>
        <w:jc w:val="both"/>
      </w:pPr>
    </w:p>
    <w:p w:rsidRDefault="00B55809" w:rsidP="00B55809" w:rsidR="00B55809" w:rsidRPr="00F95021">
      <w:pPr>
        <w:jc w:val="both"/>
      </w:pPr>
    </w:p>
    <w:p w:rsidRDefault="00B55809" w:rsidP="00B55809" w:rsidR="00B55809" w:rsidRPr="00B20438">
      <w:pPr>
        <w:jc w:val="both"/>
        <w:rPr>
          <w:b/>
        </w:rPr>
      </w:pPr>
      <w:r w:rsidRPr="00B20438">
        <w:t xml:space="preserve">                                                                     </w:t>
      </w:r>
      <w:r w:rsidRPr="00B20438">
        <w:rPr>
          <w:b/>
        </w:rPr>
        <w:t xml:space="preserve">- </w:t>
      </w:r>
      <w:r>
        <w:rPr>
          <w:b/>
        </w:rPr>
        <w:t>2</w:t>
      </w:r>
      <w:r w:rsidRPr="00B20438">
        <w:rPr>
          <w:b/>
        </w:rPr>
        <w:t xml:space="preserve"> -</w:t>
      </w:r>
      <w:r w:rsidRPr="00B20438">
        <w:t xml:space="preserve">                           </w:t>
      </w:r>
      <w:r w:rsidRPr="00B20438">
        <w:rPr>
          <w:b/>
        </w:rPr>
        <w:t>Broj:  14. St-</w:t>
      </w:r>
      <w:r>
        <w:rPr>
          <w:b/>
        </w:rPr>
        <w:t>712</w:t>
      </w:r>
      <w:r w:rsidRPr="00B20438">
        <w:rPr>
          <w:b/>
        </w:rPr>
        <w:t>/201</w:t>
      </w:r>
      <w:r>
        <w:rPr>
          <w:b/>
        </w:rPr>
        <w:t>7</w:t>
      </w:r>
      <w:r w:rsidRPr="00B20438">
        <w:rPr>
          <w:b/>
        </w:rPr>
        <w:t>.</w:t>
      </w:r>
    </w:p>
    <w:p w:rsidRDefault="00B55809" w:rsidP="00B55809" w:rsidR="00B55809" w:rsidRPr="00B20438">
      <w:pPr>
        <w:jc w:val="both"/>
        <w:rPr>
          <w:bCs/>
        </w:rPr>
      </w:pPr>
      <w:r w:rsidRPr="00B20438">
        <w:rPr>
          <w:bCs/>
        </w:rPr>
        <w:t xml:space="preserve">                                                                                                      </w:t>
      </w:r>
      <w:r>
        <w:rPr>
          <w:bCs/>
        </w:rPr>
        <w:t xml:space="preserve">  </w:t>
      </w:r>
      <w:r w:rsidRPr="00B20438">
        <w:rPr>
          <w:bCs/>
        </w:rPr>
        <w:t xml:space="preserve">  (</w:t>
      </w:r>
      <w:r>
        <w:rPr>
          <w:bCs/>
        </w:rPr>
        <w:t>Ex</w:t>
      </w:r>
      <w:r w:rsidRPr="00B20438">
        <w:rPr>
          <w:bCs/>
        </w:rPr>
        <w:t>: St-</w:t>
      </w:r>
      <w:r>
        <w:rPr>
          <w:bCs/>
        </w:rPr>
        <w:t>2604</w:t>
      </w:r>
      <w:r w:rsidRPr="00B20438">
        <w:rPr>
          <w:bCs/>
        </w:rPr>
        <w:t>/</w:t>
      </w:r>
      <w:r>
        <w:rPr>
          <w:bCs/>
        </w:rPr>
        <w:t>2015</w:t>
      </w:r>
      <w:r w:rsidRPr="00B20438">
        <w:rPr>
          <w:bCs/>
        </w:rPr>
        <w:t>).</w:t>
      </w:r>
    </w:p>
    <w:p w:rsidRDefault="00B55809" w:rsidP="00B55809" w:rsidR="00B55809" w:rsidRPr="00F95021">
      <w:pPr>
        <w:jc w:val="both"/>
      </w:pPr>
    </w:p>
    <w:p w:rsidRDefault="00B55809" w:rsidP="00B55809" w:rsidR="00B55809">
      <w:pPr>
        <w:jc w:val="both"/>
      </w:pPr>
    </w:p>
    <w:p w:rsidRDefault="00B55809" w:rsidP="00B55809" w:rsidR="00B55809" w:rsidRPr="00F95021">
      <w:pPr>
        <w:jc w:val="both"/>
      </w:pPr>
    </w:p>
    <w:p w:rsidRDefault="00B55809" w:rsidP="00B55809" w:rsidR="00B55809">
      <w:pPr>
        <w:jc w:val="both"/>
      </w:pPr>
    </w:p>
    <w:p w:rsidRDefault="00B55809" w:rsidP="00B55809" w:rsidR="00B55809" w:rsidRPr="00F95021">
      <w:pPr>
        <w:jc w:val="both"/>
      </w:pPr>
      <w:r w:rsidRPr="00F95021">
        <w:t xml:space="preserve">        Kako</w:t>
      </w:r>
      <w:r>
        <w:t xml:space="preserve"> nema osporenih tražbina,</w:t>
      </w:r>
      <w:r w:rsidRPr="00F95021">
        <w:t xml:space="preserve"> to je izostala odluka Suda o upućivanju na parnicu, što bi, inače, bilo potrebito, temeljem iste odredbe članka 265, stavka 1, SZ.</w:t>
      </w:r>
    </w:p>
    <w:p w:rsidRDefault="00B55809" w:rsidP="00B55809" w:rsidR="00B55809" w:rsidRPr="00F95021">
      <w:pPr>
        <w:jc w:val="both"/>
      </w:pPr>
    </w:p>
    <w:p w:rsidRDefault="00B55809" w:rsidP="00B55809" w:rsidR="00B55809" w:rsidRPr="00F95021">
      <w:pPr>
        <w:jc w:val="both"/>
      </w:pPr>
      <w:r w:rsidRPr="00F95021">
        <w:t xml:space="preserve">         Točka 2) izrijeke Rješenja je utemeljena na odredbi članka 265, stavak 2, SZ.</w:t>
      </w:r>
    </w:p>
    <w:p w:rsidRDefault="00B55809" w:rsidP="00B55809" w:rsidR="00B55809" w:rsidRPr="00F95021">
      <w:pPr>
        <w:jc w:val="both"/>
      </w:pPr>
    </w:p>
    <w:p w:rsidRDefault="00B55809" w:rsidP="00B55809" w:rsidR="00B55809" w:rsidRPr="00F95021">
      <w:pPr>
        <w:jc w:val="both"/>
      </w:pPr>
      <w:r w:rsidRPr="00F95021">
        <w:t xml:space="preserve">         Radi svega izloženog i temeljem navedenih odredaba SZ, riješeno je kao u izrijeci ovog Rješenja.</w:t>
      </w:r>
    </w:p>
    <w:p w:rsidRDefault="00B55809" w:rsidP="00B55809" w:rsidR="00B55809">
      <w:pPr>
        <w:jc w:val="both"/>
      </w:pPr>
    </w:p>
    <w:p w:rsidRDefault="00B55809" w:rsidP="00B55809" w:rsidR="00B55809" w:rsidRPr="00F95021">
      <w:pPr>
        <w:jc w:val="both"/>
      </w:pPr>
    </w:p>
    <w:p w:rsidRDefault="00B55809" w:rsidP="00B55809" w:rsidR="00B55809" w:rsidRPr="00F95021">
      <w:pPr>
        <w:jc w:val="center"/>
      </w:pPr>
      <w:r w:rsidRPr="00F95021">
        <w:t xml:space="preserve">Split,  </w:t>
      </w:r>
      <w:r>
        <w:t>30</w:t>
      </w:r>
      <w:r w:rsidRPr="00F95021">
        <w:t xml:space="preserve">. </w:t>
      </w:r>
      <w:r>
        <w:t>listopada</w:t>
      </w:r>
      <w:r w:rsidRPr="00F95021">
        <w:t xml:space="preserve"> 2017.</w:t>
      </w:r>
      <w:r>
        <w:t xml:space="preserve"> </w:t>
      </w:r>
    </w:p>
    <w:p w:rsidRDefault="00B55809" w:rsidP="00B55809" w:rsidR="00B55809" w:rsidRPr="00F95021"/>
    <w:p w:rsidRDefault="00B55809" w:rsidP="00B55809" w:rsidR="00B55809" w:rsidRPr="00F95021">
      <w:pPr>
        <w:jc w:val="center"/>
      </w:pPr>
    </w:p>
    <w:p w:rsidRDefault="00B55809" w:rsidP="00B55809" w:rsidR="00B55809" w:rsidRPr="00F95021">
      <w:pPr>
        <w:ind w:left="142"/>
        <w:jc w:val="both"/>
      </w:pPr>
      <w:r w:rsidRPr="00F95021">
        <w:t xml:space="preserve">                                                                                                                       S U D A C:</w:t>
      </w:r>
    </w:p>
    <w:p w:rsidRDefault="00B55809" w:rsidP="00B55809" w:rsidR="00B55809" w:rsidRPr="00F95021">
      <w:pPr>
        <w:ind w:left="142"/>
        <w:jc w:val="both"/>
      </w:pPr>
      <w:r w:rsidRPr="00F95021">
        <w:t xml:space="preserve">                                                                                                                   Jozo Ćaleta, v.r.,</w:t>
      </w:r>
    </w:p>
    <w:p w:rsidRDefault="00B55809" w:rsidP="00B55809" w:rsidR="00B55809" w:rsidRPr="00F95021">
      <w:pPr>
        <w:ind w:left="142"/>
      </w:pPr>
    </w:p>
    <w:p w:rsidRDefault="00B55809" w:rsidP="00B55809" w:rsidR="00B55809" w:rsidRPr="00F95021">
      <w:pPr>
        <w:jc w:val="both"/>
      </w:pPr>
    </w:p>
    <w:p w:rsidRDefault="00B55809" w:rsidP="00B55809" w:rsidR="00B55809" w:rsidRPr="00F95021">
      <w:pPr>
        <w:jc w:val="both"/>
      </w:pPr>
    </w:p>
    <w:p w:rsidRDefault="00B55809" w:rsidP="00B55809" w:rsidR="00B55809">
      <w:pPr>
        <w:jc w:val="both"/>
      </w:pPr>
      <w:r>
        <w:rPr>
          <w:u w:val="single"/>
        </w:rPr>
        <w:t>Pravna pouka:</w:t>
      </w:r>
      <w:r>
        <w:t xml:space="preserve"> Protiv ovog Rješenja može izjaviti žalbu svaki Vjerovnik i to u dijelu koji se tiče njegove prijavljene tražbine. Protiv ovog Rješenja može izjaviti žalbu i Stečajni upravitelj. Žalba se izjavljuje u roku od osam (8) dana</w:t>
      </w:r>
      <w:r w:rsidRPr="00AE6391">
        <w:rPr>
          <w:noProof/>
        </w:rPr>
        <w:t xml:space="preserve"> </w:t>
      </w:r>
      <w:r w:rsidRPr="00F95021">
        <w:rPr>
          <w:noProof/>
        </w:rPr>
        <w:t>nakon proteka osmog dana od dana objave Rješenja na mrežnoj stranici e-Oglasna ploča sudova</w:t>
      </w:r>
      <w:r>
        <w:t>, podnosi se u tri primjerka Trgovačkom sudu u Splitu, Split, Sukoišanska 6, kao sudu prvog stupnja a o istoj žalbi u drugom stupnju odlučuje Visoki trgovački sud Republike Hrvatske u Zagrebu.</w:t>
      </w:r>
    </w:p>
    <w:p w:rsidRDefault="00B55809" w:rsidP="00B55809" w:rsidR="00B55809" w:rsidRPr="00F95021">
      <w:pPr>
        <w:jc w:val="both"/>
      </w:pPr>
      <w:r w:rsidRPr="00F95021">
        <w:t xml:space="preserve"> </w:t>
      </w:r>
    </w:p>
    <w:p w:rsidRDefault="00B55809" w:rsidP="00B55809" w:rsidR="00B55809" w:rsidRPr="00F95021">
      <w:pPr>
        <w:jc w:val="both"/>
      </w:pPr>
    </w:p>
    <w:p w:rsidRDefault="00B55809" w:rsidP="00B55809" w:rsidR="00B55809" w:rsidRPr="00F95021">
      <w:pPr>
        <w:jc w:val="both"/>
        <w:rPr>
          <w:u w:val="single"/>
        </w:rPr>
      </w:pPr>
      <w:r w:rsidRPr="00F95021">
        <w:rPr>
          <w:u w:val="single"/>
        </w:rPr>
        <w:t>DNA:</w:t>
      </w:r>
    </w:p>
    <w:p w:rsidRDefault="00B55809" w:rsidP="00B55809" w:rsidR="00B55809">
      <w:r>
        <w:t xml:space="preserve">      </w:t>
      </w:r>
      <w:r w:rsidRPr="00F95021">
        <w:t>1.  Stečajnom upravitelju i</w:t>
      </w:r>
      <w:r>
        <w:t xml:space="preserve"> stečajnim vjerovnicima</w:t>
      </w:r>
      <w:r w:rsidRPr="00F95021">
        <w:t xml:space="preserve">, svima preko e-Oglasne ploče Suda. </w:t>
      </w:r>
    </w:p>
    <w:p w:rsidRDefault="00B55809" w:rsidP="00B55809" w:rsidR="00B55809">
      <w:r>
        <w:t xml:space="preserve">           </w:t>
      </w:r>
      <w:r w:rsidRPr="00F95021">
        <w:t xml:space="preserve">Jedna objava vrijedi kao dostava svima. Rok objave je: 30. dana. U objavi </w:t>
      </w:r>
    </w:p>
    <w:p w:rsidRDefault="00B55809" w:rsidP="00B55809" w:rsidR="00B55809" w:rsidRPr="00F95021">
      <w:r>
        <w:t xml:space="preserve">            </w:t>
      </w:r>
      <w:r w:rsidRPr="00F95021">
        <w:t>navesti i ovu DNA.</w:t>
      </w:r>
    </w:p>
    <w:p w:rsidRDefault="00B55809" w:rsidP="00B55809" w:rsidR="00B55809">
      <w:r>
        <w:t xml:space="preserve">      2</w:t>
      </w:r>
      <w:r w:rsidRPr="00F95021">
        <w:t>.  e-Oglasn</w:t>
      </w:r>
      <w:r>
        <w:t>a</w:t>
      </w:r>
      <w:r w:rsidRPr="00F95021">
        <w:t xml:space="preserve"> ploč</w:t>
      </w:r>
      <w:r>
        <w:t>a</w:t>
      </w:r>
      <w:r w:rsidRPr="00F95021">
        <w:t xml:space="preserve"> Suda</w:t>
      </w:r>
      <w:r>
        <w:t xml:space="preserve"> – rok: 30. dana</w:t>
      </w:r>
      <w:r w:rsidRPr="00F95021">
        <w:t xml:space="preserve">. </w:t>
      </w:r>
    </w:p>
    <w:p w:rsidRDefault="00B55809" w:rsidP="00B55809" w:rsidR="00B55809" w:rsidRPr="00F95021">
      <w:pPr>
        <w:jc w:val="both"/>
      </w:pPr>
      <w:r>
        <w:t xml:space="preserve">      3</w:t>
      </w:r>
      <w:r w:rsidRPr="00F95021">
        <w:t xml:space="preserve">.  </w:t>
      </w:r>
      <w:r>
        <w:t>Spis.</w:t>
      </w:r>
    </w:p>
    <w:p w:rsidRDefault="00B55809" w:rsidP="00B55809" w:rsidR="00B55809"/>
    <w:p w:rsidRDefault="00B55809" w:rsidP="00B55809" w:rsidR="00B55809"/>
    <w:p w:rsidRDefault="00B55809" w:rsidP="00B55809" w:rsidR="00B55809" w:rsidRPr="00F95021"/>
    <w:p w:rsidRDefault="00B55809" w:rsidP="00B55809" w:rsidR="00B55809">
      <w:pPr>
        <w:ind w:left="142"/>
        <w:jc w:val="both"/>
      </w:pPr>
      <w:r w:rsidRPr="00F95021">
        <w:t xml:space="preserve">Split,  </w:t>
      </w:r>
      <w:r>
        <w:t>30</w:t>
      </w:r>
      <w:r w:rsidRPr="00F95021">
        <w:t xml:space="preserve">. </w:t>
      </w:r>
      <w:r>
        <w:t>listopada</w:t>
      </w:r>
      <w:r w:rsidRPr="00F95021">
        <w:t xml:space="preserve"> 2017.  </w:t>
      </w:r>
    </w:p>
    <w:p w:rsidRDefault="00B55809" w:rsidP="00B55809" w:rsidR="00B55809" w:rsidRPr="00F95021">
      <w:pPr>
        <w:ind w:left="142"/>
        <w:jc w:val="both"/>
      </w:pPr>
      <w:r>
        <w:t xml:space="preserve">                                                        </w:t>
      </w:r>
      <w:r w:rsidRPr="00F95021">
        <w:rPr>
          <w:b/>
        </w:rPr>
        <w:t xml:space="preserve">                                            </w:t>
      </w:r>
      <w:r w:rsidRPr="00F95021">
        <w:t>S U D A C:</w:t>
      </w:r>
    </w:p>
    <w:p w:rsidRDefault="00B55809" w:rsidP="00B55809" w:rsidR="00B55809" w:rsidRPr="00F95021">
      <w:pPr>
        <w:ind w:left="142"/>
        <w:jc w:val="both"/>
      </w:pPr>
      <w:r w:rsidRPr="00F95021">
        <w:t xml:space="preserve">                                                        </w:t>
      </w:r>
      <w:r>
        <w:t xml:space="preserve"> </w:t>
      </w:r>
      <w:r w:rsidRPr="00F95021">
        <w:t xml:space="preserve">                       </w:t>
      </w:r>
      <w:r>
        <w:t xml:space="preserve">                    Jozo Ćaleta,</w:t>
      </w:r>
    </w:p>
    <w:p w:rsidRDefault="00B55809" w:rsidP="00B55809" w:rsidR="00B55809" w:rsidRPr="00F95021">
      <w:pPr>
        <w:ind w:left="142"/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5809"/>
    <w:rsid w:val="002C6794"/>
    <w:rsid w:val="00704E2C"/>
    <w:rsid w:val="00B5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580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58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58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7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79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7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7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580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58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58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7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79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7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7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St-712/2017</izvorni_sadrzaj>
    <derivirana_varijabla naziv="DomainObject.Predmet.OznakaBroj_1">St-712/2017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GLAUCUS za skladištenje plovila, društvo s ograničenom odgovornošću u stečaju</izvorni_sadrzaj>
    <derivirana_varijabla naziv="DomainObject.Predmet.ProtustrankaFormated_1">  GLAUCUS za skladištenje plovila, društvo s ograničenom odgovornošću u stečaju</derivirana_varijabla>
  </DomainObject.Predmet.ProtustrankaFormated>
  <DomainObject.Predmet.ProtustrankaFormatedOIB>
    <izvorni_sadrzaj>  GLAUCUS za skladištenje plovila, društvo s ograničenom odgovornošću u stečaju, OIB 59785805078</izvorni_sadrzaj>
    <derivirana_varijabla naziv="DomainObject.Predmet.ProtustrankaFormatedOIB_1">  GLAUCUS za skladištenje plovila, društvo s ograničenom odgovornošću u stečaju, OIB 59785805078</derivirana_varijabla>
  </DomainObject.Predmet.ProtustrankaFormatedOIB>
  <DomainObject.Predmet.ProtustrankaFormatedWithAdress>
    <izvorni_sadrzaj> GLAUCUS za skladištenje plovila, društvo s ograničenom odgovornošću u stečaju, Vinogradska 57, 21000 Split</izvorni_sadrzaj>
    <derivirana_varijabla naziv="DomainObject.Predmet.ProtustrankaFormatedWithAdress_1"> GLAUCUS za skladištenje plovila, društvo s ograničenom odgovornošću u stečaju, Vinogradska 57, 21000 Split</derivirana_varijabla>
  </DomainObject.Predmet.ProtustrankaFormatedWithAdress>
  <DomainObject.Predmet.ProtustrankaFormatedWithAdressOIB>
    <izvorni_sadrzaj> GLAUCUS za skladištenje plovila, društvo s ograničenom odgovornošću u stečaju, OIB 59785805078, Vinogradska 57, 21000 Split</izvorni_sadrzaj>
    <derivirana_varijabla naziv="DomainObject.Predmet.ProtustrankaFormatedWithAdressOIB_1"> GLAUCUS za skladištenje plovila, društvo s ograničenom odgovornošću u stečaju, OIB 59785805078, Vinogradska 57, 21000 Split</derivirana_varijabla>
  </DomainObject.Predmet.ProtustrankaFormatedWithAdressOIB>
  <DomainObject.Predmet.ProtustrankaWithAdress>
    <izvorni_sadrzaj>GLAUCUS za skladištenje plovila, društvo s ograničenom odgovornošću u stečaju Vinogradska 57, 21000 Split</izvorni_sadrzaj>
    <derivirana_varijabla naziv="DomainObject.Predmet.ProtustrankaWithAdress_1">GLAUCUS za skladištenje plovila, društvo s ograničenom odgovornošću u stečaju Vinogradska 57, 21000 Split</derivirana_varijabla>
  </DomainObject.Predmet.ProtustrankaWithAdress>
  <DomainObject.Predmet.ProtustrankaWithAdressOIB>
    <izvorni_sadrzaj>GLAUCUS za skladištenje plovila, društvo s ograničenom odgovornošću u stečaju, OIB 59785805078, Vinogradska 57, 21000 Split</izvorni_sadrzaj>
    <derivirana_varijabla naziv="DomainObject.Predmet.ProtustrankaWithAdressOIB_1">GLAUCUS za skladištenje plovila, društvo s ograničenom odgovornošću u stečaju, OIB 59785805078, Vinogradska 57, 21000 Split</derivirana_varijabla>
  </DomainObject.Predmet.ProtustrankaWithAdressOIB>
  <DomainObject.Predmet.ProtustrankaNazivFormated>
    <izvorni_sadrzaj>GLAUCUS za skladištenje plovila, društvo s ograničenom odgovornošću u stečaju</izvorni_sadrzaj>
    <derivirana_varijabla naziv="DomainObject.Predmet.ProtustrankaNazivFormated_1">GLAUCUS za skladištenje plovila, društvo s ograničenom odgovornošću u stečaju</derivirana_varijabla>
  </DomainObject.Predmet.ProtustrankaNazivFormated>
  <DomainObject.Predmet.ProtustrankaNazivFormatedOIB>
    <izvorni_sadrzaj>GLAUCUS za skladištenje plovila, društvo s ograničenom odgovornošću u stečaju, OIB 59785805078</izvorni_sadrzaj>
    <derivirana_varijabla naziv="DomainObject.Predmet.ProtustrankaNazivFormatedOIB_1">GLAUCUS za skladištenje plovila, društvo s ograničenom odgovornošću u stečaju, OIB 59785805078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Ivana Žižić</izvorni_sadrzaj>
    <derivirana_varijabla naziv="DomainObject.Predmet.StrankaFormated_1">  FINANCIJSKA AGENCIJA, RC SPLIT; Ivana Žižić</derivirana_varijabla>
  </DomainObject.Predmet.StrankaFormated>
  <DomainObject.Predmet.StrankaFormatedOIB>
    <izvorni_sadrzaj>  FINANCIJSKA AGENCIJA, RC SPLIT, OIB 85821130368; Ivana Žižić, OIB 54644118661</izvorni_sadrzaj>
    <derivirana_varijabla naziv="DomainObject.Predmet.StrankaFormatedOIB_1">  FINANCIJSKA AGENCIJA, RC SPLIT, OIB 85821130368; Ivana Žižić, OIB 54644118661</derivirana_varijabla>
  </DomainObject.Predmet.StrankaFormatedOIB>
  <DomainObject.Predmet.StrankaFormatedWithAdress>
    <izvorni_sadrzaj> FINANCIJSKA AGENCIJA, RC SPLIT, Mažuranićevo šetalište 24 b, 21000 Split; Ivana Žižić, Pazdigradska 23, 21000 Split</izvorni_sadrzaj>
    <derivirana_varijabla naziv="DomainObject.Predmet.StrankaFormatedWithAdress_1"> FINANCIJSKA AGENCIJA, RC SPLIT, Mažuranićevo šetalište 24 b, 21000 Split; Ivana Žižić, Pazdigradska 23, 21000 Split</derivirana_varijabla>
  </DomainObject.Predmet.StrankaFormatedWithAdress>
  <DomainObject.Predmet.StrankaFormatedWithAdressOIB>
    <izvorni_sadrzaj> FINANCIJSKA AGENCIJA, RC SPLIT, OIB 85821130368, Mažuranićevo šetalište 24 b, 21000 Split; Ivana Žižić, OIB 54644118661, Pazdigradska 23, 21000 Split</izvorni_sadrzaj>
    <derivirana_varijabla naziv="DomainObject.Predmet.StrankaFormatedWithAdressOIB_1"> FINANCIJSKA AGENCIJA, RC SPLIT, OIB 85821130368, Mažuranićevo šetalište 24 b, 21000 Split; Ivana Žižić, OIB 54644118661, Pazdigradska 23, 21000 Split</derivirana_varijabla>
  </DomainObject.Predmet.StrankaFormatedWithAdressOIB>
  <DomainObject.Predmet.StrankaWithAdress>
    <izvorni_sadrzaj>FINANCIJSKA AGENCIJA, RC SPLIT Mažuranićevo šetalište 24 b,21000 Split,Ivana Žižić Pazdigradska 23,21000 Split</izvorni_sadrzaj>
    <derivirana_varijabla naziv="DomainObject.Predmet.StrankaWithAdress_1">FINANCIJSKA AGENCIJA, RC SPLIT Mažuranićevo šetalište 24 b,21000 Split,Ivana Žižić Pazdigradska 23,21000 Split</derivirana_varijabla>
  </DomainObject.Predmet.StrankaWithAdress>
  <DomainObject.Predmet.StrankaWithAdressOIB>
    <izvorni_sadrzaj>FINANCIJSKA AGENCIJA, RC SPLIT, OIB 85821130368, Mažuranićevo šetalište 24 b,21000 Split,Ivana Žižić, OIB 54644118661, Pazdigradska 23,21000 Split</izvorni_sadrzaj>
    <derivirana_varijabla naziv="DomainObject.Predmet.StrankaWithAdressOIB_1">FINANCIJSKA AGENCIJA, RC SPLIT, OIB 85821130368, Mažuranićevo šetalište 24 b,21000 Split,Ivana Žižić, OIB 54644118661, Pazdigradska 23,21000 Split</derivirana_varijabla>
  </DomainObject.Predmet.StrankaWithAdressOIB>
  <DomainObject.Predmet.StrankaNazivFormated>
    <izvorni_sadrzaj>FINANCIJSKA AGENCIJA, RC SPLIT,Ivana Žižić</izvorni_sadrzaj>
    <derivirana_varijabla naziv="DomainObject.Predmet.StrankaNazivFormated_1">FINANCIJSKA AGENCIJA, RC SPLIT,Ivana Žižić</derivirana_varijabla>
  </DomainObject.Predmet.StrankaNazivFormated>
  <DomainObject.Predmet.StrankaNazivFormatedOIB>
    <izvorni_sadrzaj>FINANCIJSKA AGENCIJA, RC SPLIT, OIB 85821130368,Ivana Žižić, OIB 54644118661</izvorni_sadrzaj>
    <derivirana_varijabla naziv="DomainObject.Predmet.StrankaNazivFormatedOIB_1">FINANCIJSKA AGENCIJA, RC SPLIT, OIB 85821130368,Ivana Žižić, OIB 54644118661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Ivana Žižić</item>
    </izvorni_sadrzaj>
    <derivirana_varijabla naziv="DomainObject.Predmet.StrankaListFormated_1">
      <item>FINANCIJSKA AGENCIJA, RC SPLIT</item>
      <item>Ivana Žižić</item>
    </derivirana_varijabla>
  </DomainObject.Predmet.StrankaListFormated>
  <DomainObject.Predmet.StrankaListFormatedOIB>
    <izvorni_sadrzaj>
      <item>FINANCIJSKA AGENCIJA, RC SPLIT, OIB 85821130368</item>
      <item>Ivana Žižić, OIB 54644118661</item>
    </izvorni_sadrzaj>
    <derivirana_varijabla naziv="DomainObject.Predmet.StrankaListFormatedOIB_1">
      <item>FINANCIJSKA AGENCIJA, RC SPLIT, OIB 85821130368</item>
      <item>Ivana Žižić, OIB 54644118661</item>
    </derivirana_varijabla>
  </DomainObject.Predmet.StrankaListFormatedOIB>
  <DomainObject.Predmet.StrankaListFormatedWithAdress>
    <izvorni_sadrzaj>
      <item>FINANCIJSKA AGENCIJA, RC SPLIT, Mažuranićevo šetalište 24 b, 21000 Split</item>
      <item>Ivana Žižić, Pazdigradska 23, 21000 Split</item>
    </izvorni_sadrzaj>
    <derivirana_varijabla naziv="DomainObject.Predmet.StrankaListFormatedWithAdress_1">
      <item>FINANCIJSKA AGENCIJA, RC SPLIT, Mažuranićevo šetalište 24 b, 21000 Split</item>
      <item>Ivana Žižić, Pazdigradska 23,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Ivana Žižić, OIB 54644118661, Pazdigradska 23, 21000 Split</item>
    </izvorni_sadrzaj>
    <derivirana_varijabla naziv="DomainObject.Predmet.StrankaListFormatedWithAdressOIB_1">
      <item>FINANCIJSKA AGENCIJA, RC SPLIT, OIB 85821130368, Mažuranićevo šetalište 24 b, 21000 Split</item>
      <item>Ivana Žižić, OIB 54644118661, Pazdigradska 23, 21000 Split</item>
    </derivirana_varijabla>
  </DomainObject.Predmet.StrankaListFormatedWithAdressOIB>
  <DomainObject.Predmet.StrankaListNazivFormated>
    <izvorni_sadrzaj>
      <item>FINANCIJSKA AGENCIJA, RC SPLIT</item>
      <item>Ivana Žižić</item>
    </izvorni_sadrzaj>
    <derivirana_varijabla naziv="DomainObject.Predmet.StrankaListNazivFormated_1">
      <item>FINANCIJSKA AGENCIJA, RC SPLIT</item>
      <item>Ivana Žižić</item>
    </derivirana_varijabla>
  </DomainObject.Predmet.StrankaListNazivFormated>
  <DomainObject.Predmet.StrankaListNazivFormatedOIB>
    <izvorni_sadrzaj>
      <item>FINANCIJSKA AGENCIJA, RC SPLIT, OIB 85821130368</item>
      <item>Ivana Žižić, OIB 54644118661</item>
    </izvorni_sadrzaj>
    <derivirana_varijabla naziv="DomainObject.Predmet.StrankaListNazivFormatedOIB_1">
      <item>FINANCIJSKA AGENCIJA, RC SPLIT, OIB 85821130368</item>
      <item>Ivana Žižić, OIB 54644118661</item>
    </derivirana_varijabla>
  </DomainObject.Predmet.StrankaListNazivFormatedOIB>
  <DomainObject.Predmet.ProtuStrankaListFormated>
    <izvorni_sadrzaj>
      <item>GLAUCUS za skladištenje plovila, društvo s ograničenom odgovornošću u stečaju</item>
    </izvorni_sadrzaj>
    <derivirana_varijabla naziv="DomainObject.Predmet.ProtuStrankaListFormated_1">
      <item>GLAUCUS za skladištenje plovila, društvo s ograničenom odgovornošću u stečaju</item>
    </derivirana_varijabla>
  </DomainObject.Predmet.ProtuStrankaListFormated>
  <DomainObject.Predmet.ProtuStrankaListFormatedOIB>
    <izvorni_sadrzaj>
      <item>GLAUCUS za skladištenje plovila, društvo s ograničenom odgovornošću u stečaju, OIB 59785805078</item>
    </izvorni_sadrzaj>
    <derivirana_varijabla naziv="DomainObject.Predmet.ProtuStrankaListFormatedOIB_1">
      <item>GLAUCUS za skladištenje plovila, društvo s ograničenom odgovornošću u stečaju, OIB 59785805078</item>
    </derivirana_varijabla>
  </DomainObject.Predmet.ProtuStrankaListFormatedOIB>
  <DomainObject.Predmet.ProtuStrankaListFormatedWithAdress>
    <izvorni_sadrzaj>
      <item>GLAUCUS za skladištenje plovila, društvo s ograničenom odgovornošću u stečaju, Vinogradska 57, 21000 Split</item>
    </izvorni_sadrzaj>
    <derivirana_varijabla naziv="DomainObject.Predmet.ProtuStrankaListFormatedWithAdress_1">
      <item>GLAUCUS za skladištenje plovila, društvo s ograničenom odgovornošću u stečaju, Vinogradska 57, 21000 Split</item>
    </derivirana_varijabla>
  </DomainObject.Predmet.ProtuStrankaListFormatedWithAdress>
  <DomainObject.Predmet.ProtuStrankaListFormatedWithAdressOIB>
    <izvorni_sadrzaj>
      <item>GLAUCUS za skladištenje plovila, društvo s ograničenom odgovornošću u stečaju, OIB 59785805078, Vinogradska 57, 21000 Split</item>
    </izvorni_sadrzaj>
    <derivirana_varijabla naziv="DomainObject.Predmet.ProtuStrankaListFormatedWithAdressOIB_1">
      <item>GLAUCUS za skladištenje plovila, društvo s ograničenom odgovornošću u stečaju, OIB 59785805078, Vinogradska 57, 21000 Split</item>
    </derivirana_varijabla>
  </DomainObject.Predmet.ProtuStrankaListFormatedWithAdressOIB>
  <DomainObject.Predmet.ProtuStrankaListNazivFormated>
    <izvorni_sadrzaj>
      <item>GLAUCUS za skladištenje plovila, društvo s ograničenom odgovornošću u stečaju</item>
    </izvorni_sadrzaj>
    <derivirana_varijabla naziv="DomainObject.Predmet.ProtuStrankaListNazivFormated_1">
      <item>GLAUCUS za skladištenje plovila, društvo s ograničenom odgovornošću u stečaju</item>
    </derivirana_varijabla>
  </DomainObject.Predmet.ProtuStrankaListNazivFormated>
  <DomainObject.Predmet.ProtuStrankaListNazivFormatedOIB>
    <izvorni_sadrzaj>
      <item>GLAUCUS za skladištenje plovila, društvo s ograničenom odgovornošću u stečaju, OIB 59785805078</item>
    </izvorni_sadrzaj>
    <derivirana_varijabla naziv="DomainObject.Predmet.ProtuStrankaListNazivFormatedOIB_1">
      <item>GLAUCUS za skladištenje plovila, društvo s ograničenom odgovornošću u stečaju, OIB 59785805078</item>
    </derivirana_varijabla>
  </DomainObject.Predmet.ProtuStrankaListNazivFormatedOIB>
  <DomainObject.Predmet.OstaliListFormated>
    <izvorni_sadrzaj>
      <item>Odvjetničko društvo Monterisi &amp; partneri društvo s ograničenom odgovornošću</item>
    </izvorni_sadrzaj>
    <derivirana_varijabla naziv="DomainObject.Predmet.OstaliListFormated_1">
      <item>Odvjetničko društvo Monterisi &amp; partneri društvo s ograničenom odgovornošću</item>
    </derivirana_varijabla>
  </DomainObject.Predmet.OstaliListFormated>
  <DomainObject.Predmet.OstaliListFormatedOIB>
    <izvorni_sadrzaj>
      <item>Odvjetničko društvo Monterisi &amp; partneri društvo s ograničenom odgovornošću, OIB 61945831634</item>
    </izvorni_sadrzaj>
    <derivirana_varijabla naziv="DomainObject.Predmet.OstaliListFormatedOIB_1">
      <item>Odvjetničko društvo Monterisi &amp; partneri društvo s ograničenom odgovornošću, OIB 61945831634</item>
    </derivirana_varijabla>
  </DomainObject.Predmet.OstaliListFormatedOIB>
  <DomainObject.Predmet.OstaliListFormatedWithAdress>
    <izvorni_sadrzaj>
      <item>Odvjetničko društvo Monterisi &amp; partneri društvo s ograničenom odgovornošću, Lička 4/A, 21000 Split</item>
    </izvorni_sadrzaj>
    <derivirana_varijabla naziv="DomainObject.Predmet.OstaliListFormatedWithAdress_1">
      <item>Odvjetničko društvo Monterisi &amp; partneri društvo s ograničenom odgovornošću, Lička 4/A, 21000 Split</item>
    </derivirana_varijabla>
  </DomainObject.Predmet.OstaliListFormatedWithAdress>
  <DomainObject.Predmet.OstaliListFormatedWithAdressOIB>
    <izvorni_sadrzaj>
      <item>Odvjetničko društvo Monterisi &amp; partneri društvo s ograničenom odgovornošću, OIB 61945831634, Lička 4/A, 21000 Split</item>
    </izvorni_sadrzaj>
    <derivirana_varijabla naziv="DomainObject.Predmet.OstaliListFormatedWithAdressOIB_1">
      <item>Odvjetničko društvo Monterisi &amp; partneri društvo s ograničenom odgovornošću, OIB 61945831634, Lička 4/A, 21000 Split</item>
    </derivirana_varijabla>
  </DomainObject.Predmet.OstaliListFormatedWithAdressOIB>
  <DomainObject.Predmet.OstaliListNazivFormated>
    <izvorni_sadrzaj>
      <item>Odvjetničko društvo Monterisi &amp; partneri društvo s ograničenom odgovornošću</item>
    </izvorni_sadrzaj>
    <derivirana_varijabla naziv="DomainObject.Predmet.OstaliListNazivFormated_1">
      <item>Odvjetničko društvo Monterisi &amp; partneri društvo s ograničenom odgovornošću</item>
    </derivirana_varijabla>
  </DomainObject.Predmet.OstaliListNazivFormated>
  <DomainObject.Predmet.OstaliListNazivFormatedOIB>
    <izvorni_sadrzaj>
      <item>Odvjetničko društvo Monterisi &amp; partneri društvo s ograničenom odgovornošću, OIB 61945831634</item>
    </izvorni_sadrzaj>
    <derivirana_varijabla naziv="DomainObject.Predmet.OstaliListNazivFormatedOIB_1">
      <item>Odvjetničko društvo Monterisi &amp; partneri društvo s ograničenom odgovornošću, OIB 61945831634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GLAUCUS za skladištenje plovila, društvo s ograničenom odgovornošću u stečaju</izvorni_sadrzaj>
    <derivirana_varijabla naziv="DomainObject.Predmet.ProtustrankaIDrugi_1">GLAUCUS za skladištenje plovila,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GLAUCUS za skladištenje plovila, društvo s ograničenom odgovornošću u stečaju, OIB 59785805078, Vinogradska 57, 21000 Split</izvorni_sadrzaj>
    <derivirana_varijabla naziv="DomainObject.Predmet.ProtustrankaIDrugiAdressOIB_1">GLAUCUS za skladištenje plovila, društvo s ograničenom odgovornošću u stečaju, OIB 59785805078, Vinogradska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GLAUCUS za skladištenje plovila, društvo s ograničenom odgovornošću u stečaju</item>
      <item>FINANCIJSKA AGENCIJA, RC SPLIT</item>
      <item>Ivana Žižić</item>
      <item>Odvjetničko društvo Monterisi &amp; partneri društvo s ograničenom odgovornošću</item>
    </izvorni_sadrzaj>
    <derivirana_varijabla naziv="DomainObject.Predmet.SudioniciListNaziv_1">
      <item>GLAUCUS za skladištenje plovila, društvo s ograničenom odgovornošću u stečaju</item>
      <item>FINANCIJSKA AGENCIJA, RC SPLIT</item>
      <item>Ivana Žižić</item>
      <item>Odvjetničko društvo Monterisi &amp; partneri društvo s ograničenom odgovornošću</item>
    </derivirana_varijabla>
  </DomainObject.Predmet.SudioniciListNaziv>
  <DomainObject.Predmet.SudioniciListAdressOIB>
    <izvorni_sadrzaj>
      <item>GLAUCUS za skladištenje plovila, društvo s ograničenom odgovornošću u stečaju, OIB 59785805078, Vinogradska 57,21000 Split</item>
      <item>FINANCIJSKA AGENCIJA, RC SPLIT, OIB 85821130368, Mažuranićevo šetalište 24 b,21000 Split</item>
      <item>Ivana Žižić, OIB 54644118661, Pazdigradska 23,21000 Split</item>
      <item>Odvjetničko društvo Monterisi &amp; partneri društvo s ograničenom odgovornošću, OIB 61945831634, Lička 4/A,21000 Split</item>
    </izvorni_sadrzaj>
    <derivirana_varijabla naziv="DomainObject.Predmet.SudioniciListAdressOIB_1">
      <item>GLAUCUS za skladištenje plovila, društvo s ograničenom odgovornošću u stečaju, OIB 59785805078, Vinogradska 57,21000 Split</item>
      <item>FINANCIJSKA AGENCIJA, RC SPLIT, OIB 85821130368, Mažuranićevo šetalište 24 b,21000 Split</item>
      <item>Ivana Žižić, OIB 54644118661, Pazdigradska 23,21000 Split</item>
      <item>Odvjetničko društvo Monterisi &amp; partneri društvo s ograničenom odgovornošću, OIB 61945831634, Lička 4/A,21000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59785805078</item>
      <item>, OIB 85821130368</item>
      <item>, OIB 54644118661</item>
      <item>, OIB 61945831634</item>
    </izvorni_sadrzaj>
    <derivirana_varijabla naziv="DomainObject.Predmet.SudioniciListNazivOIB_1">
      <item>, OIB 59785805078</item>
      <item>, OIB 85821130368</item>
      <item>, OIB 54644118661</item>
      <item>, OIB 61945831634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545</properties:Words>
  <properties:Characters>2923</properties:Characters>
  <properties:Lines>94</properties:Lines>
  <properties:Paragraphs>32</properties:Paragraphs>
  <properties:TotalTime>1</properties:TotalTime>
  <properties:ScaleCrop>false</properties:ScaleCrop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2017-10-30T10:53:00Z</dcterms:created>
  <dc:creator>Jozo Ćaleta</dc:creator>
  <cp:lastModifiedBy>Jozo Ćaleta</cp:lastModifiedBy>
  <dcterms:modified xmlns:xsi="http://www.w3.org/2001/XMLSchema-instance" xsi:type="dcterms:W3CDTF">2017-10-30T10:55:00Z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