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6dcb" w14:paraId="acb6dcb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BA58EE" w:rsidP="00CE0D8A" w:rsidR="00BA58EE">
      <w:pPr>
        <w:ind w:left="2880"/>
        <w:rPr>
          <w:color w:val="000000"/>
          <w:sz w:val="24"/>
          <w:szCs w:val="24"/>
        </w:rPr>
      </w:pPr>
    </w:p>
    <w:p w:rsidRDefault="00BA58EE" w:rsidP="00BA58EE" w:rsidR="00BA58EE" w:rsidRPr="00BA58EE">
      <w:pPr>
        <w:jc w:val="both"/>
        <w:rPr>
          <w:color w:val="000000"/>
          <w:sz w:val="24"/>
          <w:szCs w:val="24"/>
        </w:rPr>
      </w:pPr>
      <w:r w:rsidRPr="00BA58EE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BA58EE" w:rsidP="00BA58EE" w:rsidR="00CE0D8A" w:rsidRPr="00CE0D8A">
      <w:pPr>
        <w:jc w:val="both"/>
        <w:rPr>
          <w:color w:val="FF0000"/>
          <w:sz w:val="24"/>
          <w:szCs w:val="24"/>
        </w:rPr>
      </w:pPr>
      <w:r w:rsidRPr="00BA58EE">
        <w:rPr>
          <w:color w:val="000000"/>
          <w:sz w:val="24"/>
          <w:szCs w:val="24"/>
        </w:rPr>
        <w:t>FIJAČKO TRANSPORT d.o.o., Dubrava (Općina Dubrava), Štrosmajerova 38, OIB: 04749936117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 w:rsidR="00741483">
        <w:rPr>
          <w:color w:val="FF0000"/>
          <w:sz w:val="24"/>
          <w:szCs w:val="24"/>
        </w:rPr>
        <w:t>9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BA58EE" w:rsidRPr="00BA58EE">
        <w:rPr>
          <w:color w:val="000000"/>
          <w:sz w:val="24"/>
          <w:szCs w:val="24"/>
        </w:rPr>
        <w:t>FIJAČKO TRANSPORT d.o.o., Dubrava (Općina Dubrava), Štrosmajerova 38, OIB: 04749936117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741483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BA58EE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BA58EE" w:rsidRPr="00BA58EE">
        <w:rPr>
          <w:sz w:val="24"/>
          <w:szCs w:val="24"/>
        </w:rPr>
        <w:t>Kosec Zlatko</w:t>
      </w:r>
      <w:r w:rsidR="00BA58EE">
        <w:rPr>
          <w:sz w:val="24"/>
          <w:szCs w:val="24"/>
        </w:rPr>
        <w:t>, OIB:</w:t>
      </w:r>
      <w:r w:rsidR="00BA58EE" w:rsidRPr="00BA58EE">
        <w:rPr>
          <w:sz w:val="24"/>
          <w:szCs w:val="24"/>
        </w:rPr>
        <w:t xml:space="preserve"> 70875793577</w:t>
      </w:r>
      <w:r w:rsidR="00BA58EE">
        <w:rPr>
          <w:sz w:val="24"/>
          <w:szCs w:val="24"/>
        </w:rPr>
        <w:t>,</w:t>
      </w:r>
      <w:r w:rsidR="00BA58EE" w:rsidRPr="00BA58EE">
        <w:rPr>
          <w:sz w:val="24"/>
          <w:szCs w:val="24"/>
        </w:rPr>
        <w:t xml:space="preserve"> </w:t>
      </w:r>
      <w:r w:rsidR="00BA58EE">
        <w:rPr>
          <w:sz w:val="24"/>
          <w:szCs w:val="24"/>
        </w:rPr>
        <w:t>Dubovica 4, Mali Bukovec</w:t>
      </w:r>
      <w:r w:rsidR="00200A22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BA58EE" w:rsidRPr="00BA58EE">
        <w:rPr>
          <w:color w:val="000000"/>
          <w:sz w:val="24"/>
          <w:szCs w:val="24"/>
        </w:rPr>
        <w:t>FIJAČKO TRANSPORT d.o.o., Dubrava (Općina Dubrava), Štrosmajerova 38, OIB: 04749936117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</w:t>
      </w:r>
      <w:r w:rsidRPr="00BA58EE">
        <w:rPr>
          <w:sz w:val="24"/>
          <w:szCs w:val="24"/>
        </w:rPr>
        <w:lastRenderedPageBreak/>
        <w:t xml:space="preserve">ukupnom iznosu od 399.661,37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 xml:space="preserve">Ročište radi rasprave o pretpostavkama za otvaranje stečajnog postupka održano je 12. prosinca 2017. godine. Na ročištu pročitana potvrda MUP-a od 29.11.207 iz koje je vidljivo kako dužnik nema motornih vozila u svojem vlasništvu, te je izvršen uvid u podatak o vlasništvu nekretnina za predloženog stečajnog dužnika iz kojeg vidljivo kako predloženi steč. dužnik nije evidentiran kao vlasnik nekretnina. 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BA58EE" w:rsidP="00BA58EE" w:rsidR="00BA58EE" w:rsidRPr="00BA58EE">
      <w:pPr>
        <w:overflowPunct w:val="false"/>
        <w:ind w:firstLine="708"/>
        <w:jc w:val="both"/>
        <w:rPr>
          <w:sz w:val="24"/>
          <w:szCs w:val="24"/>
        </w:rPr>
      </w:pPr>
    </w:p>
    <w:p w:rsidRDefault="00BA58EE" w:rsidP="00BA58EE" w:rsidR="00BA58EE">
      <w:pPr>
        <w:overflowPunct w:val="false"/>
        <w:ind w:firstLine="708"/>
        <w:jc w:val="both"/>
        <w:rPr>
          <w:sz w:val="24"/>
          <w:szCs w:val="24"/>
        </w:rPr>
      </w:pPr>
      <w:r w:rsidRPr="00BA58EE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BA58EE" w:rsidP="00BA58EE" w:rsidR="00BA58EE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BA58EE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927F7D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507E69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9F2A54" w:rsidP="00E91121" w:rsidR="009F2A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2A54" w:rsidP="00E91121" w:rsidR="009F2A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F2A54" w:rsidP="00E91121" w:rsidR="009F2A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F2A54" w:rsidP="00E91121" w:rsidR="009F2A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F2A54" w:rsidP="00E91121" w:rsidR="009F2A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7EC3" w:rsidP="00A14D39" w:rsidR="00CE7E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5B73" w:rsidP="00CE7EC3" w:rsidR="00BD5B7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034D0" w:rsidP="00BD5B73" w:rsidR="00E034D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B7FA7" w:rsidP="00E034D0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9F2A54" w:rsidP="00743790" w:rsidR="009F2A54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9F2A54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931C25">
      <w:t>2</w:t>
    </w:r>
    <w:r w:rsidR="00BA58EE">
      <w:t>073</w:t>
    </w:r>
    <w:r w:rsidR="00A01565">
      <w:t>/</w:t>
    </w:r>
    <w:r w:rsidR="006955CD">
      <w:t>2016</w:t>
    </w:r>
    <w:r w:rsidR="00A14D39">
      <w:t>-18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B5DC8"/>
    <w:rsid w:val="000D0DBD"/>
    <w:rsid w:val="000D0E18"/>
    <w:rsid w:val="00103BB3"/>
    <w:rsid w:val="00116BD3"/>
    <w:rsid w:val="0012073F"/>
    <w:rsid w:val="00135A2D"/>
    <w:rsid w:val="001C364D"/>
    <w:rsid w:val="00200A22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400237"/>
    <w:rsid w:val="004728DE"/>
    <w:rsid w:val="004A5219"/>
    <w:rsid w:val="004C71AC"/>
    <w:rsid w:val="004D793C"/>
    <w:rsid w:val="004E5EB4"/>
    <w:rsid w:val="004E72AF"/>
    <w:rsid w:val="00507E69"/>
    <w:rsid w:val="00511AA6"/>
    <w:rsid w:val="00512A2E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3F2B"/>
    <w:rsid w:val="006A5593"/>
    <w:rsid w:val="006B7FA7"/>
    <w:rsid w:val="006D0780"/>
    <w:rsid w:val="006F666B"/>
    <w:rsid w:val="00706655"/>
    <w:rsid w:val="007171C8"/>
    <w:rsid w:val="00726D8C"/>
    <w:rsid w:val="00741483"/>
    <w:rsid w:val="00743727"/>
    <w:rsid w:val="00743790"/>
    <w:rsid w:val="0075306B"/>
    <w:rsid w:val="00753839"/>
    <w:rsid w:val="00757D0A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8F0F90"/>
    <w:rsid w:val="008F5381"/>
    <w:rsid w:val="009140DE"/>
    <w:rsid w:val="00920ED2"/>
    <w:rsid w:val="00922103"/>
    <w:rsid w:val="00927F7D"/>
    <w:rsid w:val="00931C25"/>
    <w:rsid w:val="009449D7"/>
    <w:rsid w:val="009725EB"/>
    <w:rsid w:val="009A1E5A"/>
    <w:rsid w:val="009A342B"/>
    <w:rsid w:val="009A3F92"/>
    <w:rsid w:val="009B1A2F"/>
    <w:rsid w:val="009C13E8"/>
    <w:rsid w:val="009C2CDC"/>
    <w:rsid w:val="009F2A54"/>
    <w:rsid w:val="009F5021"/>
    <w:rsid w:val="00A01565"/>
    <w:rsid w:val="00A13980"/>
    <w:rsid w:val="00A14D39"/>
    <w:rsid w:val="00A30F7A"/>
    <w:rsid w:val="00A6649B"/>
    <w:rsid w:val="00A8631F"/>
    <w:rsid w:val="00AA5A0F"/>
    <w:rsid w:val="00B13ECE"/>
    <w:rsid w:val="00B37EE7"/>
    <w:rsid w:val="00B53926"/>
    <w:rsid w:val="00B9135A"/>
    <w:rsid w:val="00BA58EE"/>
    <w:rsid w:val="00BC743F"/>
    <w:rsid w:val="00BD1828"/>
    <w:rsid w:val="00BD2402"/>
    <w:rsid w:val="00BD5B73"/>
    <w:rsid w:val="00BE3C60"/>
    <w:rsid w:val="00BE45DB"/>
    <w:rsid w:val="00C0020E"/>
    <w:rsid w:val="00C36879"/>
    <w:rsid w:val="00C63CAC"/>
    <w:rsid w:val="00C93568"/>
    <w:rsid w:val="00CC1FE2"/>
    <w:rsid w:val="00CE0D8A"/>
    <w:rsid w:val="00CE7EC3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A54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A54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A54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A54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A54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A54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A54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A54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FIJAČKO TRANSPORT d.o.o.</izvorni_sadrzaj>
    <derivirana_varijabla naziv="DomainObject.Predmet.ProtustrankaFormated_1">  FIJAČKO TRANSPORT d.o.o.</derivirana_varijabla>
  </DomainObject.Predmet.ProtustrankaFormated>
  <DomainObject.Predmet.ProtustrankaFormatedOIB>
    <izvorni_sadrzaj>  FIJAČKO TRANSPORT d.o.o., OIB 04749936117</izvorni_sadrzaj>
    <derivirana_varijabla naziv="DomainObject.Predmet.ProtustrankaFormatedOIB_1">  FIJAČKO TRANSPORT d.o.o., OIB 04749936117</derivirana_varijabla>
  </DomainObject.Predmet.ProtustrankaFormatedOIB>
  <DomainObject.Predmet.ProtustrankaFormatedWithAdress>
    <izvorni_sadrzaj> FIJAČKO TRANSPORT d.o.o., Štrosmajerova 38, 10342 Dubrava</izvorni_sadrzaj>
    <derivirana_varijabla naziv="DomainObject.Predmet.ProtustrankaFormatedWithAdress_1"> FIJAČKO TRANSPORT d.o.o., Štrosmajerova 38, 10342 Dubrava</derivirana_varijabla>
  </DomainObject.Predmet.ProtustrankaFormatedWithAdress>
  <DomainObject.Predmet.ProtustrankaFormatedWithAdressOIB>
    <izvorni_sadrzaj> FIJAČKO TRANSPORT d.o.o., OIB 04749936117, Štrosmajerova 38, 10342 Dubrava</izvorni_sadrzaj>
    <derivirana_varijabla naziv="DomainObject.Predmet.ProtustrankaFormatedWithAdressOIB_1"> FIJAČKO TRANSPORT d.o.o., OIB 04749936117, Štrosmajerova 38, 10342 Dubrava</derivirana_varijabla>
  </DomainObject.Predmet.ProtustrankaFormatedWithAdressOIB>
  <DomainObject.Predmet.ProtustrankaWithAdress>
    <izvorni_sadrzaj>FIJAČKO TRANSPORT d.o.o. Štrosmajerova 38, 10342 Dubrava</izvorni_sadrzaj>
    <derivirana_varijabla naziv="DomainObject.Predmet.ProtustrankaWithAdress_1">FIJAČKO TRANSPORT d.o.o. Štrosmajerova 38, 10342 Dubrava</derivirana_varijabla>
  </DomainObject.Predmet.ProtustrankaWithAdress>
  <DomainObject.Predmet.ProtustrankaWithAdressOIB>
    <izvorni_sadrzaj>FIJAČKO TRANSPORT d.o.o., OIB 04749936117, Štrosmajerova 38, 10342 Dubrava</izvorni_sadrzaj>
    <derivirana_varijabla naziv="DomainObject.Predmet.ProtustrankaWithAdressOIB_1">FIJAČKO TRANSPORT d.o.o., OIB 04749936117, Štrosmajerova 38, 10342 Dubrava</derivirana_varijabla>
  </DomainObject.Predmet.ProtustrankaWithAdressOIB>
  <DomainObject.Predmet.ProtustrankaNazivFormated>
    <izvorni_sadrzaj>FIJAČKO TRANSPORT d.o.o.</izvorni_sadrzaj>
    <derivirana_varijabla naziv="DomainObject.Predmet.ProtustrankaNazivFormated_1">FIJAČKO TRANSPORT d.o.o.</derivirana_varijabla>
  </DomainObject.Predmet.ProtustrankaNazivFormated>
  <DomainObject.Predmet.ProtustrankaNazivFormatedOIB>
    <izvorni_sadrzaj>FIJAČKO TRANSPORT d.o.o., OIB 04749936117</izvorni_sadrzaj>
    <derivirana_varijabla naziv="DomainObject.Predmet.ProtustrankaNazivFormatedOIB_1">FIJAČKO TRANSPORT d.o.o., OIB 04749936117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Fijačko</izvorni_sadrzaj>
    <derivirana_varijabla naziv="DomainObject.Predmet.StrankaFormated_1">  FINA Regionalni centar Zagreb; Tihomir Fijačko</derivirana_varijabla>
  </DomainObject.Predmet.StrankaFormated>
  <DomainObject.Predmet.StrankaFormatedOIB>
    <izvorni_sadrzaj>  FINA Regionalni centar Zagreb, OIB 85821130368; Tihomir Fijačko, OIB 86028611663</izvorni_sadrzaj>
    <derivirana_varijabla naziv="DomainObject.Predmet.StrankaFormatedOIB_1">  FINA Regionalni centar Zagreb, OIB 85821130368; Tihomir Fijačko, OIB 86028611663</derivirana_varijabla>
  </DomainObject.Predmet.StrankaFormatedOIB>
  <DomainObject.Predmet.StrankaFormatedWithAdress>
    <izvorni_sadrzaj> FINA Regionalni centar Zagreb, Trg svibanjskih žrtava 1995. 1, 10000 Zagreb; Tihomir Fijačko, Štrosmajerova 38, 10342 Dubrava</izvorni_sadrzaj>
    <derivirana_varijabla naziv="DomainObject.Predmet.StrankaFormatedWithAdress_1"> FINA Regionalni centar Zagreb, Trg svibanjskih žrtava 1995. 1, 10000 Zagreb; Tihomir Fijačko, Štrosmajerova 38, 10342 Dubrava</derivirana_varijabla>
  </DomainObject.Predmet.StrankaFormatedWithAdress>
  <DomainObject.Predmet.StrankaFormatedWithAdressOIB>
    <izvorni_sadrzaj> FINA Regionalni centar Zagreb, OIB 85821130368, Trg svibanjskih žrtava 1995. 1, 10000 Zagreb; Tihomir Fijačko, OIB 86028611663, Štrosmajerova 38, 10342 Dubrava</izvorni_sadrzaj>
    <derivirana_varijabla naziv="DomainObject.Predmet.StrankaFormatedWithAdressOIB_1"> FINA Regionalni centar Zagreb, OIB 85821130368, Trg svibanjskih žrtava 1995. 1, 10000 Zagreb; Tihomir Fijačko, OIB 86028611663, Štrosmajerova 38, 10342 Dubrava</derivirana_varijabla>
  </DomainObject.Predmet.StrankaFormatedWithAdressOIB>
  <DomainObject.Predmet.StrankaWithAdress>
    <izvorni_sadrzaj>FINA Regionalni centar Zagreb Trg svibanjskih žrtava 1995. 1,10000 Zagreb,Tihomir Fijačko Štrosmajerova 38,10342 Dubrava</izvorni_sadrzaj>
    <derivirana_varijabla naziv="DomainObject.Predmet.StrankaWithAdress_1">FINA Regionalni centar Zagreb Trg svibanjskih žrtava 1995. 1,10000 Zagreb,Tihomir Fijačko Štrosmajerova 38,10342 Dubrava</derivirana_varijabla>
  </DomainObject.Predmet.StrankaWithAdress>
  <DomainObject.Predmet.StrankaWithAdressOIB>
    <izvorni_sadrzaj>FINA Regionalni centar Zagreb, OIB 85821130368, Trg svibanjskih žrtava 1995. 1,10000 Zagreb,Tihomir Fijačko, OIB 86028611663, Štrosmajerova 38,10342 Dubrava</izvorni_sadrzaj>
    <derivirana_varijabla naziv="DomainObject.Predmet.StrankaWithAdressOIB_1">FINA Regionalni centar Zagreb, OIB 85821130368, Trg svibanjskih žrtava 1995. 1,10000 Zagreb,Tihomir Fijačko, OIB 86028611663, Štrosmajerova 38,10342 Dubrava</derivirana_varijabla>
  </DomainObject.Predmet.StrankaWithAdressOIB>
  <DomainObject.Predmet.StrankaNazivFormated>
    <izvorni_sadrzaj>FINA Regionalni centar Zagreb,Tihomir Fijačko</izvorni_sadrzaj>
    <derivirana_varijabla naziv="DomainObject.Predmet.StrankaNazivFormated_1">FINA Regionalni centar Zagreb,Tihomir Fijačko</derivirana_varijabla>
  </DomainObject.Predmet.StrankaNazivFormated>
  <DomainObject.Predmet.StrankaNazivFormatedOIB>
    <izvorni_sadrzaj>FINA Regionalni centar Zagreb, OIB 85821130368,Tihomir Fijačko, OIB 86028611663</izvorni_sadrzaj>
    <derivirana_varijabla naziv="DomainObject.Predmet.StrankaNazivFormatedOIB_1">FINA Regionalni centar Zagreb, OIB 85821130368,Tihomir Fijačko, OIB 86028611663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Tihomir Fijačko</item>
    </izvorni_sadrzaj>
    <derivirana_varijabla naziv="DomainObject.Predmet.StrankaListFormated_1">
      <item>FINA Regionalni centar Zagreb</item>
      <item>Tihomir Fijačko</item>
    </derivirana_varijabla>
  </DomainObject.Predmet.StrankaListFormated>
  <DomainObject.Predmet.StrankaListFormatedOIB>
    <izvorni_sadrzaj>
      <item>FINA Regionalni centar Zagreb, OIB 85821130368</item>
      <item>Tihomir Fijačko, OIB 86028611663</item>
    </izvorni_sadrzaj>
    <derivirana_varijabla naziv="DomainObject.Predmet.StrankaListFormatedOIB_1">
      <item>FINA Regionalni centar Zagreb, OIB 85821130368</item>
      <item>Tihomir Fijačko, OIB 86028611663</item>
    </derivirana_varijabla>
  </DomainObject.Predmet.StrankaListFormatedOIB>
  <DomainObject.Predmet.StrankaListFormatedWithAdress>
    <izvorni_sadrzaj>
      <item>FINA Regionalni centar Zagreb, Trg svibanjskih žrtava 1995. 1, 10000 Zagreb</item>
      <item>Tihomir Fijačko, Štrosmajerova 38, 10342 Dubrava</item>
    </izvorni_sadrzaj>
    <derivirana_varijabla naziv="DomainObject.Predmet.StrankaListFormatedWithAdress_1">
      <item>FINA Regionalni centar Zagreb, Trg svibanjskih žrtava 1995. 1, 10000 Zagreb</item>
      <item>Tihomir Fijačko, Štrosmajerova 38, 10342 Dubrava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Tihomir Fijačko, OIB 86028611663, Štrosmajerova 38, 10342 Dubrava</item>
    </izvorni_sadrzaj>
    <derivirana_varijabla naziv="DomainObject.Predmet.StrankaListFormatedWithAdressOIB_1">
      <item>FINA Regionalni centar Zagreb, OIB 85821130368, Trg svibanjskih žrtava 1995. 1, 10000 Zagreb</item>
      <item>Tihomir Fijačko, OIB 86028611663, Štrosmajerova 38, 10342 Dubrava</item>
    </derivirana_varijabla>
  </DomainObject.Predmet.StrankaListFormatedWithAdressOIB>
  <DomainObject.Predmet.StrankaListNazivFormated>
    <izvorni_sadrzaj>
      <item>FINA Regionalni centar Zagreb</item>
      <item>Tihomir Fijačko</item>
    </izvorni_sadrzaj>
    <derivirana_varijabla naziv="DomainObject.Predmet.StrankaListNazivFormated_1">
      <item>FINA Regionalni centar Zagreb</item>
      <item>Tihomir Fijačko</item>
    </derivirana_varijabla>
  </DomainObject.Predmet.StrankaListNazivFormated>
  <DomainObject.Predmet.StrankaListNazivFormatedOIB>
    <izvorni_sadrzaj>
      <item>FINA Regionalni centar Zagreb, OIB 85821130368</item>
      <item>Tihomir Fijačko, OIB 86028611663</item>
    </izvorni_sadrzaj>
    <derivirana_varijabla naziv="DomainObject.Predmet.StrankaListNazivFormatedOIB_1">
      <item>FINA Regionalni centar Zagreb, OIB 85821130368</item>
      <item>Tihomir Fijačko, OIB 86028611663</item>
    </derivirana_varijabla>
  </DomainObject.Predmet.StrankaListNazivFormatedOIB>
  <DomainObject.Predmet.ProtuStrankaListFormated>
    <izvorni_sadrzaj>
      <item>FIJAČKO TRANSPORT d.o.o.</item>
    </izvorni_sadrzaj>
    <derivirana_varijabla naziv="DomainObject.Predmet.ProtuStrankaListFormated_1">
      <item>FIJAČKO TRANSPORT d.o.o.</item>
    </derivirana_varijabla>
  </DomainObject.Predmet.ProtuStrankaListFormated>
  <DomainObject.Predmet.ProtuStrankaListFormatedOIB>
    <izvorni_sadrzaj>
      <item>FIJAČKO TRANSPORT d.o.o., OIB 04749936117</item>
    </izvorni_sadrzaj>
    <derivirana_varijabla naziv="DomainObject.Predmet.ProtuStrankaListFormatedOIB_1">
      <item>FIJAČKO TRANSPORT d.o.o., OIB 04749936117</item>
    </derivirana_varijabla>
  </DomainObject.Predmet.ProtuStrankaListFormatedOIB>
  <DomainObject.Predmet.ProtuStrankaListFormatedWithAdress>
    <izvorni_sadrzaj>
      <item>FIJAČKO TRANSPORT d.o.o., Štrosmajerova 38, 10342 Dubrava</item>
    </izvorni_sadrzaj>
    <derivirana_varijabla naziv="DomainObject.Predmet.ProtuStrankaListFormatedWithAdress_1">
      <item>FIJAČKO TRANSPORT d.o.o., Štrosmajerova 38, 10342 Dubrava</item>
    </derivirana_varijabla>
  </DomainObject.Predmet.ProtuStrankaListFormatedWithAdress>
  <DomainObject.Predmet.ProtuStrankaListFormatedWithAdressOIB>
    <izvorni_sadrzaj>
      <item>FIJAČKO TRANSPORT d.o.o., OIB 04749936117, Štrosmajerova 38, 10342 Dubrava</item>
    </izvorni_sadrzaj>
    <derivirana_varijabla naziv="DomainObject.Predmet.ProtuStrankaListFormatedWithAdressOIB_1">
      <item>FIJAČKO TRANSPORT d.o.o., OIB 04749936117, Štrosmajerova 38, 10342 Dubrava</item>
    </derivirana_varijabla>
  </DomainObject.Predmet.ProtuStrankaListFormatedWithAdressOIB>
  <DomainObject.Predmet.ProtuStrankaListNazivFormated>
    <izvorni_sadrzaj>
      <item>FIJAČKO TRANSPORT d.o.o.</item>
    </izvorni_sadrzaj>
    <derivirana_varijabla naziv="DomainObject.Predmet.ProtuStrankaListNazivFormated_1">
      <item>FIJAČKO TRANSPORT d.o.o.</item>
    </derivirana_varijabla>
  </DomainObject.Predmet.ProtuStrankaListNazivFormated>
  <DomainObject.Predmet.ProtuStrankaListNazivFormatedOIB>
    <izvorni_sadrzaj>
      <item>FIJAČKO TRANSPORT d.o.o., OIB 04749936117</item>
    </izvorni_sadrzaj>
    <derivirana_varijabla naziv="DomainObject.Predmet.ProtuStrankaListNazivFormatedOIB_1">
      <item>FIJAČKO TRANSPORT d.o.o., OIB 04749936117</item>
    </derivirana_varijabla>
  </DomainObject.Predmet.ProtuStrankaListNazivFormatedOIB>
  <DomainObject.Predmet.OstaliListFormated>
    <izvorni_sadrzaj>
      <item>Tihomir Fijačko</item>
      <item>Raiffeisenbank Austria d.d.</item>
      <item>ŽDO Zagreb</item>
      <item>RH MUP</item>
    </izvorni_sadrzaj>
    <derivirana_varijabla naziv="DomainObject.Predmet.OstaliListFormated_1">
      <item>Tihomir Fijačko</item>
      <item>Raiffeisenbank Austria d.d.</item>
      <item>ŽDO Zagreb</item>
      <item>RH MUP</item>
    </derivirana_varijabla>
  </DomainObject.Predmet.OstaliListFormated>
  <DomainObject.Predmet.OstaliListFormatedOIB>
    <izvorni_sadrzaj>
      <item>Tihomir Fijačko, OIB 86028611663</item>
      <item>Raiffeisenbank Austria d.d., OIB 53056966535</item>
      <item>ŽDO Zagreb, OIB 16488001145</item>
      <item>RH MUP</item>
    </izvorni_sadrzaj>
    <derivirana_varijabla naziv="DomainObject.Predmet.OstaliListFormatedOIB_1">
      <item>Tihomir Fijačko, OIB 86028611663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Tihomir Fijačko, Štrosmajerova 38, 10342 Dubrava</item>
      <item>Raiffeisenbank Austria d.d., Magazinska cesta 69, 10000 Zagreb</item>
      <item>ŽDO Zagreb</item>
      <item>RH MUP, Heinzelova 98, 10000 Zagreb</item>
    </izvorni_sadrzaj>
    <derivirana_varijabla naziv="DomainObject.Predmet.OstaliListFormatedWithAdress_1">
      <item>Tihomir Fijačko, Štrosmajerova 38, 10342 Dubrava</item>
      <item>Raiffeisenbank Austria d.d., Magazinska cesta 69,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Tihomir Fijačko, OIB 86028611663, Štrosmajerova 38, 10342 Dubrava</item>
      <item>Raiffeisenbank Austria d.d., OIB 53056966535, Magazinska cesta 69, 10000 Zagreb</item>
      <item>ŽDO Zagreb, OIB 16488001145</item>
      <item>RH MUP, Heinzelova 98, 10000 Zagreb</item>
    </izvorni_sadrzaj>
    <derivirana_varijabla naziv="DomainObject.Predmet.OstaliListFormatedWithAdressOIB_1">
      <item>Tihomir Fijačko, OIB 86028611663, Štrosmajerova 38, 10342 Dubrava</item>
      <item>Raiffeisenbank Austria d.d., OIB 53056966535, Magazinska cesta 69,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Tihomir Fijačko</item>
      <item>Raiffeisenbank Austria d.d.</item>
      <item>ŽDO Zagreb</item>
      <item>RH MUP</item>
    </izvorni_sadrzaj>
    <derivirana_varijabla naziv="DomainObject.Predmet.OstaliListNazivFormated_1">
      <item>Tihomir Fijačko</item>
      <item>Raiffeisenbank Austria d.d.</item>
      <item>ŽDO Zagreb</item>
      <item>RH MUP</item>
    </derivirana_varijabla>
  </DomainObject.Predmet.OstaliListNazivFormated>
  <DomainObject.Predmet.OstaliListNazivFormatedOIB>
    <izvorni_sadrzaj>
      <item>Tihomir Fijačko, OIB 86028611663</item>
      <item>Raiffeisenbank Austria d.d., OIB 53056966535</item>
      <item>ŽDO Zagreb, OIB 16488001145</item>
      <item>RH MUP</item>
    </izvorni_sadrzaj>
    <derivirana_varijabla naziv="DomainObject.Predmet.OstaliListNazivFormatedOIB_1">
      <item>Tihomir Fijačko, OIB 86028611663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FIJAČKO TRANSPORT d.o.o.</izvorni_sadrzaj>
    <derivirana_varijabla naziv="DomainObject.Predmet.ProtustrankaIDrugi_1">FIJAČKO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FIJAČKO TRANSPORT d.o.o., OIB 04749936117, Štrosmajerova 38, 10342 Dubrava</izvorni_sadrzaj>
    <derivirana_varijabla naziv="DomainObject.Predmet.ProtustrankaIDrugiAdressOIB_1">FIJAČKO TRANSPORT d.o.o., OIB 04749936117, Štrosmajerova 38,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FIJAČKO TRANSPORT d.o.o.</item>
      <item>Tihomir Fijačko</item>
      <item>Raiffeisenbank Austria d.d.</item>
      <item>Tihomir Fijačko</item>
      <item>ŽDO Zagreb</item>
      <item>RH MUP</item>
    </izvorni_sadrzaj>
    <derivirana_varijabla naziv="DomainObject.Predmet.SudioniciListNaziv_1">
      <item>FINA Regionalni centar Zagreb</item>
      <item>FIJAČKO TRANSPORT d.o.o.</item>
      <item>Tihomir Fijačko</item>
      <item>Raiffeisenbank Austria d.d.</item>
      <item>Tihomir Fijačko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04749936117</item>
      <item>, OIB 86028611663</item>
      <item>, OIB 53056966535</item>
      <item>, OIB 86028611663</item>
      <item>, OIB 16488001145</item>
      <item>, OIB null</item>
    </izvorni_sadrzaj>
    <derivirana_varijabla naziv="DomainObject.Predmet.SudioniciListNazivOIB_1">
      <item>, OIB 85821130368</item>
      <item>, OIB 04749936117</item>
      <item>, OIB 86028611663</item>
      <item>, OIB 53056966535</item>
      <item>, OIB 86028611663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890</properties:Words>
  <properties:Characters>5019</properties:Characters>
  <properties:Lines>144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2018-08-29T12:01:00Z</dcterms:created>
  <dc:creator>nribaric</dc:creator>
  <cp:lastModifiedBy>Jadranka Zelić</cp:lastModifiedBy>
  <cp:lastPrinted>2018-08-29T12:10:00Z</cp:lastPrinted>
  <dcterms:modified xmlns:xsi="http://www.w3.org/2001/XMLSchema-instance" xsi:type="dcterms:W3CDTF">2018-08-29T12:12:00Z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FIJAČKO TRANSPORT.docx)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