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92e6" w14:paraId="32892e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03DC3">
        <w:rPr>
          <w:rFonts w:cs="Times New Roman" w:hAnsi="Times New Roman" w:ascii="Times New Roman"/>
          <w:b w:val="false"/>
          <w:sz w:val="24"/>
          <w:szCs w:val="24"/>
        </w:rPr>
        <w:t>219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203DC3">
        <w:t>INSTAL-SERVO ČEHULIĆ j.d.o.o., Omamno, Omamno 25, OIB: 59430222008,</w:t>
      </w:r>
      <w:r w:rsidR="00EF6E65">
        <w:t xml:space="preserve">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03DC3">
        <w:t>INSTAL-SERVO ČEHULIĆ j.d.o.o., Omamno, Omamno 25, OIB: 59430222008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203DC3">
        <w:t>INSTAL-SERVO ČEHULIĆ j.d.o.o., Omamno, Omamno 25, OIB: 59430222008</w:t>
      </w:r>
      <w:r w:rsidR="00CB1EA4">
        <w:t>,</w:t>
      </w:r>
      <w:r w:rsidR="006C4C3C">
        <w:t xml:space="preserve"> </w:t>
      </w:r>
      <w:r w:rsidR="00203DC3">
        <w:t>Mariu Čehuliću, Omamno, Omamno 25, OIB: 85216552576,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203DC3">
        <w:rPr>
          <w:b/>
        </w:rPr>
        <w:t>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03DC3">
        <w:t>26.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03DC3">
        <w:t>INSTAL-SERVO ČEHULIĆ j.d.o.o., Omamno, Omamno 25, OIB: 59430222008,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928" w:rsidR="00EF1928">
      <w:r>
        <w:separator/>
      </w:r>
    </w:p>
  </w:endnote>
  <w:endnote w:id="0" w:type="continuationSeparator">
    <w:p w:rsidRDefault="00EF1928" w:rsidR="00EF1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928" w:rsidR="00EF1928">
      <w:r>
        <w:separator/>
      </w:r>
    </w:p>
  </w:footnote>
  <w:footnote w:id="0" w:type="continuationSeparator">
    <w:p w:rsidRDefault="00EF1928" w:rsidR="00EF1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03DC3">
      <w:rPr>
        <w:rFonts w:hAnsi="Verdana" w:ascii="Verdana"/>
        <w:b w:val="false"/>
        <w:sz w:val="24"/>
        <w:szCs w:val="24"/>
      </w:rPr>
      <w:t>219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36A3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6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6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INSTAL-SERVO ČEHULIĆ j.d.o.o. za trgovinu i usluge</izvorni_sadrzaj>
    <derivirana_varijabla naziv="DomainObject.Predmet.ProtustrankaFormated_1">  INSTAL-SERVO ČEHULIĆ j.d.o.o. za trgovinu i usluge</derivirana_varijabla>
  </DomainObject.Predmet.ProtustrankaFormated>
  <DomainObject.Predmet.ProtustrankaFormatedOIB>
    <izvorni_sadrzaj>  INSTAL-SERVO ČEHULIĆ j.d.o.o. za trgovinu i usluge, OIB 59430222008</izvorni_sadrzaj>
    <derivirana_varijabla naziv="DomainObject.Predmet.ProtustrankaFormatedOIB_1">  INSTAL-SERVO ČEHULIĆ j.d.o.o. za trgovinu i usluge, OIB 59430222008</derivirana_varijabla>
  </DomainObject.Predmet.ProtustrankaFormatedOIB>
  <DomainObject.Predmet.ProtustrankaFormatedWithAdress>
    <izvorni_sadrzaj> INSTAL-SERVO ČEHULIĆ j.d.o.o. za trgovinu i usluge, Omamno 25, 10380 Omamno</izvorni_sadrzaj>
    <derivirana_varijabla naziv="DomainObject.Predmet.ProtustrankaFormatedWithAdress_1"> INSTAL-SERVO ČEHULIĆ j.d.o.o. za trgovinu i usluge, Omamno 25, 10380 Omamno</derivirana_varijabla>
  </DomainObject.Predmet.ProtustrankaFormatedWithAdress>
  <DomainObject.Predmet.ProtustrankaFormatedWithAdressOIB>
    <izvorni_sadrzaj> INSTAL-SERVO ČEHULIĆ j.d.o.o. za trgovinu i usluge, OIB 59430222008, Omamno 25, 10380 Omamno</izvorni_sadrzaj>
    <derivirana_varijabla naziv="DomainObject.Predmet.ProtustrankaFormatedWithAdressOIB_1"> INSTAL-SERVO ČEHULIĆ j.d.o.o. za trgovinu i usluge, OIB 59430222008, Omamno 25, 10380 Omamno</derivirana_varijabla>
  </DomainObject.Predmet.ProtustrankaFormatedWithAdressOIB>
  <DomainObject.Predmet.ProtustrankaWithAdress>
    <izvorni_sadrzaj>INSTAL-SERVO ČEHULIĆ j.d.o.o. za trgovinu i usluge Omamno 25, 10380 Omamno</izvorni_sadrzaj>
    <derivirana_varijabla naziv="DomainObject.Predmet.ProtustrankaWithAdress_1">INSTAL-SERVO ČEHULIĆ j.d.o.o. za trgovinu i usluge Omamno 25, 10380 Omamno</derivirana_varijabla>
  </DomainObject.Predmet.ProtustrankaWithAdress>
  <DomainObject.Predmet.ProtustrankaWithAdressOIB>
    <izvorni_sadrzaj>INSTAL-SERVO ČEHULIĆ j.d.o.o. za trgovinu i usluge, OIB 59430222008, Omamno 25, 10380 Omamno</izvorni_sadrzaj>
    <derivirana_varijabla naziv="DomainObject.Predmet.ProtustrankaWithAdressOIB_1">INSTAL-SERVO ČEHULIĆ j.d.o.o. za trgovinu i usluge, OIB 59430222008, Omamno 25, 10380 Omamno</derivirana_varijabla>
  </DomainObject.Predmet.ProtustrankaWithAdressOIB>
  <DomainObject.Predmet.ProtustrankaNazivFormated>
    <izvorni_sadrzaj>INSTAL-SERVO ČEHULIĆ j.d.o.o. za trgovinu i usluge</izvorni_sadrzaj>
    <derivirana_varijabla naziv="DomainObject.Predmet.ProtustrankaNazivFormated_1">INSTAL-SERVO ČEHULIĆ j.d.o.o. za trgovinu i usluge</derivirana_varijabla>
  </DomainObject.Predmet.ProtustrankaNazivFormated>
  <DomainObject.Predmet.ProtustrankaNazivFormatedOIB>
    <izvorni_sadrzaj>INSTAL-SERVO ČEHULIĆ j.d.o.o. za trgovinu i usluge, OIB 59430222008</izvorni_sadrzaj>
    <derivirana_varijabla naziv="DomainObject.Predmet.ProtustrankaNazivFormatedOIB_1">INSTAL-SERVO ČEHULIĆ j.d.o.o. za trgovinu i usluge, OIB 59430222008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INSTAL-SERVO ČEHULIĆ j.d.o.o. za trgovinu i usluge</item>
    </izvorni_sadrzaj>
    <derivirana_varijabla naziv="DomainObject.Predmet.ProtuStrankaListFormated_1">
      <item>INSTAL-SERVO ČEHULIĆ j.d.o.o. za trgovinu i usluge</item>
    </derivirana_varijabla>
  </DomainObject.Predmet.ProtuStrankaListFormated>
  <DomainObject.Predmet.ProtuStrankaListFormatedOIB>
    <izvorni_sadrzaj>
      <item>INSTAL-SERVO ČEHULIĆ j.d.o.o. za trgovinu i usluge, OIB 59430222008</item>
    </izvorni_sadrzaj>
    <derivirana_varijabla naziv="DomainObject.Predmet.ProtuStrankaListFormatedOIB_1">
      <item>INSTAL-SERVO ČEHULIĆ j.d.o.o. za trgovinu i usluge, OIB 59430222008</item>
    </derivirana_varijabla>
  </DomainObject.Predmet.ProtuStrankaListFormatedOIB>
  <DomainObject.Predmet.ProtuStrankaListFormatedWithAdress>
    <izvorni_sadrzaj>
      <item>INSTAL-SERVO ČEHULIĆ j.d.o.o. za trgovinu i usluge, Omamno 25, 10380 Omamno</item>
    </izvorni_sadrzaj>
    <derivirana_varijabla naziv="DomainObject.Predmet.ProtuStrankaListFormatedWithAdress_1">
      <item>INSTAL-SERVO ČEHULIĆ j.d.o.o. za trgovinu i usluge, Omamno 25, 10380 Omamno</item>
    </derivirana_varijabla>
  </DomainObject.Predmet.ProtuStrankaListFormatedWithAdress>
  <DomainObject.Predmet.ProtuStrankaListFormatedWithAdressOIB>
    <izvorni_sadrzaj>
      <item>INSTAL-SERVO ČEHULIĆ j.d.o.o. za trgovinu i usluge, OIB 59430222008, Omamno 25, 10380 Omamno</item>
    </izvorni_sadrzaj>
    <derivirana_varijabla naziv="DomainObject.Predmet.ProtuStrankaListFormatedWithAdressOIB_1">
      <item>INSTAL-SERVO ČEHULIĆ j.d.o.o. za trgovinu i usluge, OIB 59430222008, Omamno 25, 10380 Omamno</item>
    </derivirana_varijabla>
  </DomainObject.Predmet.ProtuStrankaListFormatedWithAdressOIB>
  <DomainObject.Predmet.ProtuStrankaListNazivFormated>
    <izvorni_sadrzaj>
      <item>INSTAL-SERVO ČEHULIĆ j.d.o.o. za trgovinu i usluge</item>
    </izvorni_sadrzaj>
    <derivirana_varijabla naziv="DomainObject.Predmet.ProtuStrankaListNazivFormated_1">
      <item>INSTAL-SERVO ČEHULIĆ j.d.o.o. za trgovinu i usluge</item>
    </derivirana_varijabla>
  </DomainObject.Predmet.ProtuStrankaListNazivFormated>
  <DomainObject.Predmet.ProtuStrankaListNazivFormatedOIB>
    <izvorni_sadrzaj>
      <item>INSTAL-SERVO ČEHULIĆ j.d.o.o. za trgovinu i usluge, OIB 59430222008</item>
    </izvorni_sadrzaj>
    <derivirana_varijabla naziv="DomainObject.Predmet.ProtuStrankaListNazivFormatedOIB_1">
      <item>INSTAL-SERVO ČEHULIĆ j.d.o.o. za trgovinu i usluge, OIB 59430222008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INSTAL-SERVO ČEHULIĆ j.d.o.o. za trgovinu i usluge</izvorni_sadrzaj>
    <derivirana_varijabla naziv="DomainObject.Predmet.ProtustrankaIDrugi_1">INSTAL-SERVO ČEHULIĆ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INSTAL-SERVO ČEHULIĆ j.d.o.o. za trgovinu i usluge, OIB 59430222008, Omamno 25, 10380 Omamno</izvorni_sadrzaj>
    <derivirana_varijabla naziv="DomainObject.Predmet.ProtustrankaIDrugiAdressOIB_1">INSTAL-SERVO ČEHULIĆ j.d.o.o. za trgovinu i usluge, OIB 59430222008, Omamno 25, 10380 Omamno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INSTAL-SERVO ČEHULIĆ j.d.o.o. za trgovinu i usluge</item>
      <item>FINA Regionalni centar Zagreb</item>
    </izvorni_sadrzaj>
    <derivirana_varijabla naziv="DomainObject.Predmet.SudioniciListNaziv_1">
      <item>INSTAL-SERVO ČEHULIĆ j.d.o.o. za trgovinu i usluge</item>
      <item>FINA Regionalni centar Zagreb</item>
    </derivirana_varijabla>
  </DomainObject.Predmet.SudioniciListNaziv>
  <DomainObject.Predmet.SudioniciListAdressOIB>
    <izvorni_sadrzaj>
      <item>INSTAL-SERVO ČEHULIĆ j.d.o.o. za trgovinu i usluge, OIB 59430222008, Omamno 25,10380 Omamno</item>
      <item>FINA Regionalni centar Zagreb, OIB 85821130368, Trg svibanjskih žrtava 1995. 1,10000 Zagreb</item>
    </izvorni_sadrzaj>
    <derivirana_varijabla naziv="DomainObject.Predmet.SudioniciListAdressOIB_1">
      <item>INSTAL-SERVO ČEHULIĆ j.d.o.o. za trgovinu i usluge, OIB 59430222008, Omamno 25,10380 Omamno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59430222008</item>
      <item>, OIB 85821130368</item>
    </izvorni_sadrzaj>
    <derivirana_varijabla naziv="DomainObject.Predmet.SudioniciListNazivOIB_1">
      <item>, OIB 59430222008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027AD-8756-4B98-A7CE-3502B7F69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4641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2018-02-22T13:20:00Z</dcterms:created>
  <dc:creator>Korisnik</dc:creator>
  <cp:lastModifiedBy>Draženka Prpić</cp:lastModifiedBy>
  <cp:lastPrinted>2018-02-22T13:21:00Z</cp:lastPrinted>
  <dcterms:modified xmlns:xsi="http://www.w3.org/2001/XMLSchema-instance" xsi:type="dcterms:W3CDTF">2018-02-22T13:21:00Z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110..st.1.-St-219-18-Na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