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d5b3d" w14:paraId="56d5b3d" w:rsidRDefault="002520D6" w:rsidP="00AF722B" w:rsidR="002D60CE" w:rsidRPr="00B9015B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2D60CE" w:rsidRPr="00B9015B">
        <w:t xml:space="preserve">             </w:t>
      </w:r>
      <w:r w:rsidR="00AF722B">
        <w:t xml:space="preserve">    </w:t>
      </w:r>
      <w:r>
        <w:t xml:space="preserve">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204DA3">
        <w:t>1031/15-</w:t>
      </w:r>
      <w:r w:rsidR="00AF722B">
        <w:t>15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 w:rsidRPr="00B9015B">
      <w:pPr>
        <w:jc w:val="both"/>
        <w:rPr>
          <w:b/>
        </w:rPr>
      </w:pPr>
    </w:p>
    <w:p w:rsidRDefault="00F324F6" w:rsidP="00C40A44" w:rsidR="000B22E7" w:rsidRPr="00AF722B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204DA3" w:rsidRPr="00B84D27">
        <w:rPr>
          <w:lang w:val="pt-BR"/>
        </w:rPr>
        <w:t>LETAJ USLUGE d.o.o., Zagreb, Bukovačka cesta 37, OIB: 34581379264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AF722B" w:rsidRPr="00AF722B">
        <w:rPr>
          <w:lang w:val="pt-BR"/>
        </w:rPr>
        <w:t>30. kolovoza</w:t>
      </w:r>
      <w:r w:rsidR="005A79A5" w:rsidRPr="00AF722B">
        <w:rPr>
          <w:lang w:val="pt-BR"/>
        </w:rPr>
        <w:t xml:space="preserve"> 2017.,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204DA3" w:rsidRPr="00B84D27">
        <w:rPr>
          <w:lang w:val="pt-BR"/>
        </w:rPr>
        <w:t>LETAJ USLUGE d.o.o., Zagreb, Bukovačka cesta 37, OIB: 34581379264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04DA3">
        <w:t>1031</w:t>
      </w:r>
      <w:r w:rsidR="00535D8E" w:rsidRPr="00B9015B">
        <w:t>-</w:t>
      </w:r>
      <w:r w:rsidR="005543BD">
        <w:t>1</w:t>
      </w:r>
      <w:r w:rsidR="00204DA3">
        <w:t>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A79A5" w:rsidR="005543BD" w:rsidRPr="005543BD">
      <w:r w:rsidRPr="00B9015B">
        <w:t xml:space="preserve"> </w:t>
      </w:r>
    </w:p>
    <w:p w:rsidRDefault="00204DA3" w:rsidP="00204DA3" w:rsidR="00204DA3" w:rsidRPr="00B84D27">
      <w:pPr>
        <w:ind w:firstLine="708"/>
        <w:jc w:val="both"/>
        <w:rPr>
          <w:lang w:val="pt-BR"/>
        </w:rPr>
      </w:pPr>
      <w:r w:rsidRPr="00B84D27">
        <w:t xml:space="preserve">Financijska agencija, Regionalni centar Zagreb, podnijela je ovom sudu prijedlog za otvaranje stečajnog postupka nad dužnikom </w:t>
      </w:r>
      <w:r w:rsidRPr="00B84D27">
        <w:rPr>
          <w:lang w:val="pt-BR"/>
        </w:rPr>
        <w:t>LETAJ USLUGE d.o.o., Zagreb, Bukovačka cesta 37, OIB: 34581379264.</w:t>
      </w:r>
    </w:p>
    <w:p w:rsidRDefault="00204DA3" w:rsidP="00204DA3" w:rsidR="00204DA3" w:rsidRPr="00B84D27">
      <w:pPr>
        <w:ind w:firstLine="709"/>
        <w:jc w:val="both"/>
      </w:pPr>
      <w:r w:rsidRPr="00B84D27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204DA3" w:rsidP="00204DA3" w:rsidR="00204DA3" w:rsidRPr="00B84D27">
      <w:pPr>
        <w:ind w:firstLine="709"/>
        <w:jc w:val="both"/>
        <w:rPr>
          <w:lang w:val="en-GB"/>
        </w:rPr>
      </w:pPr>
      <w:r w:rsidRPr="00B84D27">
        <w:t xml:space="preserve">Financijska agencija, kao predlagatelj, navela je u prijedlogu za otvaranje stečajnog postupka kako dužnik na dan 15. rujna 2015. u Očevidniku redoslijeda osnova za plaćanje ima evidentirane neizvršene osnove za plaćanje u neprekinutom razdoblju od 120 dana, u ukupnom iznosu od 6.527,18 kn, kao i da dužnik ima 5 zaposlenih. </w:t>
      </w:r>
      <w:r w:rsidRPr="00B84D27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9015B" w:rsidP="00F324F6" w:rsidR="00B9015B" w:rsidRPr="00B9015B">
      <w:pPr>
        <w:pStyle w:val="Tijeloteksta"/>
        <w:ind w:firstLine="708"/>
      </w:pPr>
      <w:r w:rsidRPr="00B9015B">
        <w:t xml:space="preserve">Slijedom navedenog, </w:t>
      </w:r>
      <w:r w:rsidR="00F324F6">
        <w:t xml:space="preserve">sud je </w:t>
      </w:r>
      <w:r w:rsidR="00204DA3">
        <w:t>12</w:t>
      </w:r>
      <w:r w:rsidR="005A79A5">
        <w:t xml:space="preserve">. </w:t>
      </w:r>
      <w:r w:rsidR="00204DA3">
        <w:t>travnja</w:t>
      </w:r>
      <w:r w:rsidR="00926841">
        <w:t xml:space="preserve"> 2016.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204DA3" w:rsidP="00204DA3" w:rsidR="00204DA3">
      <w:pPr>
        <w:pStyle w:val="Tijeloteksta"/>
        <w:ind w:firstLine="708"/>
      </w:pPr>
      <w:r>
        <w:lastRenderedPageBreak/>
        <w:t>Dužnik je 12. svibnja 2016. dostavio</w:t>
      </w:r>
      <w:r w:rsidR="006F3E34">
        <w:t xml:space="preserve"> podnesak (list 16 spisa)</w:t>
      </w:r>
      <w:r>
        <w:t xml:space="preserve"> iz kojeg proizlazi da dužnik nema nekretnina, pokretnina u svom vlasništvu, novčanih </w:t>
      </w:r>
      <w:r w:rsidR="006F3E34">
        <w:t>tražbina, nenovčanih tražbina,</w:t>
      </w:r>
      <w:r>
        <w:t xml:space="preserve"> novčanih sredstava na računima</w:t>
      </w:r>
      <w:r w:rsidR="006F3E34">
        <w:t xml:space="preserve"> te da nema zaposlenih</w:t>
      </w:r>
      <w:r>
        <w:t>.</w:t>
      </w:r>
      <w:r w:rsidR="006F3E34">
        <w:t xml:space="preserve"> U predmetnom podnesku dužnik je naveo da se ne protivi prijedlogu da se nad dužnikom otvori stečaj.</w:t>
      </w:r>
    </w:p>
    <w:p w:rsidRDefault="006F3E34" w:rsidP="00204DA3" w:rsidR="006F3E34">
      <w:pPr>
        <w:pStyle w:val="Tijeloteksta"/>
        <w:ind w:firstLine="708"/>
      </w:pPr>
      <w:r>
        <w:t>Iz podneska Porezne uprave, Ispostava Maksimir, od 9. lipnja 2016. proizlazi da dužnik u vlasništvu ima vozilo volksvagen passat 1,9 tdi, godina proizvodnje 2008.</w:t>
      </w:r>
      <w:r w:rsidR="00AF722B">
        <w:t xml:space="preserve"> </w:t>
      </w:r>
      <w:r>
        <w:t>(list 17 spisa).</w:t>
      </w:r>
    </w:p>
    <w:p w:rsidRDefault="006F3E34" w:rsidP="00204DA3" w:rsidR="006F3E34">
      <w:pPr>
        <w:pStyle w:val="Tijeloteksta"/>
        <w:ind w:firstLine="708"/>
      </w:pPr>
      <w:r>
        <w:t>Sud je zaključkom od 28. lipnja 2017. zatražio od</w:t>
      </w:r>
      <w:r w:rsidR="00135918">
        <w:t xml:space="preserve"> Ministarstva unutarnjih poslova Republike Hrvatske podatak da li je dužnik evidentiran kao vlasnik motornih vozila.</w:t>
      </w:r>
      <w:r>
        <w:t xml:space="preserve"> </w:t>
      </w:r>
      <w:r w:rsidR="00135918">
        <w:t xml:space="preserve">Iz uvjerenja </w:t>
      </w:r>
      <w:r>
        <w:t>Ministarstva unutarnjih poslova, Policijska uprava Zagrebačka,</w:t>
      </w:r>
      <w:r w:rsidR="00135918">
        <w:t xml:space="preserve"> </w:t>
      </w:r>
      <w:r>
        <w:t>od 19. srpnja 2017.</w:t>
      </w:r>
      <w:r w:rsidR="00135918">
        <w:t xml:space="preserve"> (list 22 spisa)</w:t>
      </w:r>
      <w:r>
        <w:t xml:space="preserve"> </w:t>
      </w:r>
      <w:r w:rsidR="00135918">
        <w:t>proizlazi da dužnik nije evidentiran kao vlasnik vozila.</w:t>
      </w:r>
      <w:r>
        <w:t xml:space="preserve">  </w:t>
      </w:r>
    </w:p>
    <w:p w:rsidRDefault="00204DA3" w:rsidP="00204DA3" w:rsidR="00204DA3" w:rsidRPr="004C428C">
      <w:pPr>
        <w:pStyle w:val="Tijeloteksta"/>
        <w:ind w:firstLine="708"/>
      </w:pPr>
      <w:r w:rsidRPr="004C428C">
        <w:t xml:space="preserve">Sud je uvidom u </w:t>
      </w:r>
      <w:r>
        <w:t xml:space="preserve">dopis Financijske agencije od </w:t>
      </w:r>
      <w:r w:rsidR="00135918">
        <w:t>14</w:t>
      </w:r>
      <w:r>
        <w:t>. travnja 2016. (list 12</w:t>
      </w:r>
      <w:r w:rsidRPr="004C428C">
        <w:t xml:space="preserve">. spisa) utvrdio kako je dužnikov račun blokiran duže od </w:t>
      </w:r>
      <w:r>
        <w:t>120</w:t>
      </w:r>
      <w:r w:rsidRPr="004C428C">
        <w:t xml:space="preserve"> dana</w:t>
      </w:r>
      <w:r>
        <w:t>, a zastupnik po zakonu dužnika nije osporio podatke iz navedene potvrde</w:t>
      </w:r>
      <w:r w:rsidRPr="004C428C">
        <w:t>.</w:t>
      </w:r>
    </w:p>
    <w:p w:rsidRDefault="00204DA3" w:rsidP="00204DA3" w:rsidR="00204DA3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204DA3" w:rsidP="00204DA3" w:rsidR="00204DA3" w:rsidRPr="00134F3A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204DA3" w:rsidP="00204DA3" w:rsidR="00204DA3" w:rsidRPr="00B9015B">
      <w:pPr>
        <w:ind w:firstLine="708"/>
        <w:jc w:val="both"/>
      </w:pPr>
      <w:r w:rsidRPr="00B9015B">
        <w:t>Slijedom navedenog, u skladu s</w:t>
      </w:r>
      <w:r>
        <w:t xml:space="preserve"> citiranom odredbom čl. 132</w:t>
      </w:r>
      <w:r w:rsidRPr="00B9015B">
        <w:t>. st</w:t>
      </w:r>
      <w:r>
        <w:t>. 1. SZ-a,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135918" w:rsidRPr="00B84D27">
        <w:rPr>
          <w:lang w:val="pt-BR"/>
        </w:rPr>
        <w:t>LETAJ USLUGE d.o.o., Zagreb, Bukovačka cesta 37, OIB: 34581379264</w:t>
      </w:r>
      <w:r>
        <w:rPr>
          <w:lang w:val="pt-BR"/>
        </w:rPr>
        <w:t xml:space="preserve">, </w:t>
      </w:r>
      <w:r w:rsidRPr="00B9015B">
        <w:t>predujmiti navedeni iznos 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AF722B" w:rsidRPr="00AF722B">
        <w:t>30. kolovoza</w:t>
      </w:r>
      <w:r w:rsidR="00485620" w:rsidRPr="00135918">
        <w:rPr>
          <w:color w:val="FF0000"/>
        </w:rPr>
        <w:t xml:space="preserve"> </w:t>
      </w:r>
      <w:r w:rsidR="00485620">
        <w:t>2017</w:t>
      </w:r>
      <w:r w:rsidR="00397055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BB5767">
      <w:pPr>
        <w:jc w:val="right"/>
      </w:pPr>
      <w:r>
        <w:t>Nikolina Dorić Hadžisejdić</w:t>
      </w:r>
      <w:r w:rsidR="004A5224">
        <w:t>,v.r.</w:t>
      </w:r>
    </w:p>
    <w:p w:rsidRDefault="002520D6" w:rsidP="00380C3C" w:rsidR="002520D6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4A5224" w:rsidP="00C359B6" w:rsidR="004A5224">
      <w:pPr>
        <w:pStyle w:val="Bezproreda"/>
        <w:ind w:left="4956"/>
        <w:jc w:val="right"/>
      </w:pPr>
      <w:r>
        <w:t>Za točnost otpravka - ovlašteni službenik</w:t>
      </w:r>
    </w:p>
    <w:p w:rsidRDefault="004A5224" w:rsidP="00C359B6" w:rsidR="004A5224">
      <w:pPr>
        <w:pStyle w:val="Bezproreda"/>
        <w:ind w:left="4956"/>
        <w:jc w:val="right"/>
      </w:pPr>
      <w:r>
        <w:t>Karmela Dolenc</w:t>
      </w:r>
    </w:p>
    <w:p w:rsidRDefault="00485620" w:rsidP="00065B42" w:rsidR="00485620"/>
    <w:sectPr w:rsidSect="000E57F1" w:rsidR="0048562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4A5224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135918">
      <w:rPr>
        <w:sz w:val="24"/>
        <w:szCs w:val="24"/>
      </w:rPr>
      <w:t>1031/15-</w:t>
    </w:r>
    <w:r w:rsidR="00AF722B">
      <w:rPr>
        <w:sz w:val="24"/>
        <w:szCs w:val="24"/>
      </w:rPr>
      <w:t>15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35918"/>
    <w:rsid w:val="00155A68"/>
    <w:rsid w:val="00184012"/>
    <w:rsid w:val="001861A1"/>
    <w:rsid w:val="001901DF"/>
    <w:rsid w:val="001A762F"/>
    <w:rsid w:val="00204DA3"/>
    <w:rsid w:val="0021298E"/>
    <w:rsid w:val="00230FF0"/>
    <w:rsid w:val="002520D6"/>
    <w:rsid w:val="00260C00"/>
    <w:rsid w:val="002817DE"/>
    <w:rsid w:val="002C3072"/>
    <w:rsid w:val="002D5087"/>
    <w:rsid w:val="002D60CE"/>
    <w:rsid w:val="00312419"/>
    <w:rsid w:val="0034597D"/>
    <w:rsid w:val="00380C3C"/>
    <w:rsid w:val="00397055"/>
    <w:rsid w:val="003D4223"/>
    <w:rsid w:val="003F3702"/>
    <w:rsid w:val="00412D47"/>
    <w:rsid w:val="0045516A"/>
    <w:rsid w:val="004664DD"/>
    <w:rsid w:val="00485620"/>
    <w:rsid w:val="004A03AB"/>
    <w:rsid w:val="004A5224"/>
    <w:rsid w:val="004C428C"/>
    <w:rsid w:val="00501EBB"/>
    <w:rsid w:val="00535D8E"/>
    <w:rsid w:val="005543BD"/>
    <w:rsid w:val="005A79A5"/>
    <w:rsid w:val="005E2724"/>
    <w:rsid w:val="00602113"/>
    <w:rsid w:val="00662884"/>
    <w:rsid w:val="00672283"/>
    <w:rsid w:val="006B1344"/>
    <w:rsid w:val="006D4E25"/>
    <w:rsid w:val="006F3E34"/>
    <w:rsid w:val="00704DD0"/>
    <w:rsid w:val="007150E9"/>
    <w:rsid w:val="00721F9F"/>
    <w:rsid w:val="00733E99"/>
    <w:rsid w:val="00754CF2"/>
    <w:rsid w:val="007B068E"/>
    <w:rsid w:val="007E35C9"/>
    <w:rsid w:val="007E6A6F"/>
    <w:rsid w:val="00800A21"/>
    <w:rsid w:val="00847BC2"/>
    <w:rsid w:val="0089764D"/>
    <w:rsid w:val="008B669A"/>
    <w:rsid w:val="008E437D"/>
    <w:rsid w:val="00926841"/>
    <w:rsid w:val="00947BCF"/>
    <w:rsid w:val="0097047A"/>
    <w:rsid w:val="009B3D51"/>
    <w:rsid w:val="00A0793E"/>
    <w:rsid w:val="00A6064D"/>
    <w:rsid w:val="00A75576"/>
    <w:rsid w:val="00A75EA1"/>
    <w:rsid w:val="00A75F17"/>
    <w:rsid w:val="00A851A3"/>
    <w:rsid w:val="00AB6CDD"/>
    <w:rsid w:val="00AF722B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3ADD"/>
    <w:rsid w:val="00C40A44"/>
    <w:rsid w:val="00C905A8"/>
    <w:rsid w:val="00CF535B"/>
    <w:rsid w:val="00D340BD"/>
    <w:rsid w:val="00D3501A"/>
    <w:rsid w:val="00D677F7"/>
    <w:rsid w:val="00D803A5"/>
    <w:rsid w:val="00DC6690"/>
    <w:rsid w:val="00DE0F86"/>
    <w:rsid w:val="00E24B5E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4A5224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St-1031/2015</izvorni_sadrzaj>
    <derivirana_varijabla naziv="DomainObject.Predmet.OznakaBroj_1">St-1031/2015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LETAJ USLUGE d.o.o. zastupanog po punomoćniku DRITA LETAJ</izvorni_sadrzaj>
    <derivirana_varijabla naziv="DomainObject.Predmet.ProtustrankaFormated_1">  LETAJ USLUGE d.o.o. zastupanog po punomoćniku DRITA LETAJ</derivirana_varijabla>
  </DomainObject.Predmet.ProtustrankaFormated>
  <DomainObject.Predmet.ProtustrankaFormatedOIB>
    <izvorni_sadrzaj>  LETAJ USLUGE d.o.o., OIB 34581379264 zastupanog po punomoćniku DRITA LETAJ</izvorni_sadrzaj>
    <derivirana_varijabla naziv="DomainObject.Predmet.ProtustrankaFormatedOIB_1">  LETAJ USLUGE d.o.o., OIB 34581379264 zastupanog po punomoćniku DRITA LETAJ</derivirana_varijabla>
  </DomainObject.Predmet.ProtustrankaFormatedOIB>
  <DomainObject.Predmet.ProtustrankaFormatedWithAdress>
    <izvorni_sadrzaj> LETAJ USLUGE d.o.o., Bukovačka cesta 37, 10000 Zagreb zastupanog po punomoćniku DRITA LETAJ</izvorni_sadrzaj>
    <derivirana_varijabla naziv="DomainObject.Predmet.ProtustrankaFormatedWithAdress_1"> LETAJ USLUGE d.o.o., Bukovačka cesta 37, 10000 Zagreb zastupanog po punomoćniku DRITA LETAJ</derivirana_varijabla>
  </DomainObject.Predmet.ProtustrankaFormatedWithAdress>
  <DomainObject.Predmet.ProtustrankaFormatedWithAdressOIB>
    <izvorni_sadrzaj> LETAJ USLUGE d.o.o., OIB 34581379264, Bukovačka cesta 37, 10000 Zagreb zastupanog po punomoćniku DRITA LETAJ</izvorni_sadrzaj>
    <derivirana_varijabla naziv="DomainObject.Predmet.ProtustrankaFormatedWithAdressOIB_1"> LETAJ USLUGE d.o.o., OIB 34581379264, Bukovačka cesta 37, 10000 Zagreb zastupanog po punomoćniku DRITA LETAJ</derivirana_varijabla>
  </DomainObject.Predmet.ProtustrankaFormatedWithAdressOIB>
  <DomainObject.Predmet.ProtustrankaWithAdress>
    <izvorni_sadrzaj>LETAJ USLUGE d.o.o. Bukovačka cesta 37, 10000 Zagreb</izvorni_sadrzaj>
    <derivirana_varijabla naziv="DomainObject.Predmet.ProtustrankaWithAdress_1">LETAJ USLUGE d.o.o. Bukovačka cesta 37, 10000 Zagreb</derivirana_varijabla>
  </DomainObject.Predmet.ProtustrankaWithAdress>
  <DomainObject.Predmet.ProtustrankaWithAdressOIB>
    <izvorni_sadrzaj>LETAJ USLUGE d.o.o., OIB 34581379264, Bukovačka cesta 37, 10000 Zagreb</izvorni_sadrzaj>
    <derivirana_varijabla naziv="DomainObject.Predmet.ProtustrankaWithAdressOIB_1">LETAJ USLUGE d.o.o., OIB 34581379264, Bukovačka cesta 37, 10000 Zagreb</derivirana_varijabla>
  </DomainObject.Predmet.ProtustrankaWithAdressOIB>
  <DomainObject.Predmet.ProtustrankaNazivFormated>
    <izvorni_sadrzaj>LETAJ USLUGE d.o.o.</izvorni_sadrzaj>
    <derivirana_varijabla naziv="DomainObject.Predmet.ProtustrankaNazivFormated_1">LETAJ USLUGE d.o.o.</derivirana_varijabla>
  </DomainObject.Predmet.ProtustrankaNazivFormated>
  <DomainObject.Predmet.ProtustrankaNazivFormatedOIB>
    <izvorni_sadrzaj>LETAJ USLUGE d.o.o., OIB 34581379264</izvorni_sadrzaj>
    <derivirana_varijabla naziv="DomainObject.Predmet.ProtustrankaNazivFormatedOIB_1">LETAJ USLUGE d.o.o., OIB 34581379264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LETAJ USLUGE d.o.o. zastupanog po punomoćniku DRITA LETAJ</item>
    </izvorni_sadrzaj>
    <derivirana_varijabla naziv="DomainObject.Predmet.ProtuStrankaListFormated_1">
      <item>LETAJ USLUGE d.o.o. zastupanog po punomoćniku DRITA LETAJ</item>
    </derivirana_varijabla>
  </DomainObject.Predmet.ProtuStrankaListFormated>
  <DomainObject.Predmet.ProtuStrankaListFormatedOIB>
    <izvorni_sadrzaj>
      <item>LETAJ USLUGE d.o.o., OIB 34581379264 zastupanog po punomoćniku DRITA LETAJ</item>
    </izvorni_sadrzaj>
    <derivirana_varijabla naziv="DomainObject.Predmet.ProtuStrankaListFormatedOIB_1">
      <item>LETAJ USLUGE d.o.o., OIB 34581379264 zastupanog po punomoćniku DRITA LETAJ</item>
    </derivirana_varijabla>
  </DomainObject.Predmet.ProtuStrankaListFormatedOIB>
  <DomainObject.Predmet.ProtuStrankaListFormatedWithAdress>
    <izvorni_sadrzaj>
      <item>LETAJ USLUGE d.o.o., Bukovačka cesta 37, 10000 Zagreb zastupanog po punomoćniku DRITA LETAJ</item>
    </izvorni_sadrzaj>
    <derivirana_varijabla naziv="DomainObject.Predmet.ProtuStrankaListFormatedWithAdress_1">
      <item>LETAJ USLUGE d.o.o., Bukovačka cesta 37, 10000 Zagreb zastupanog po punomoćniku DRITA LETAJ</item>
    </derivirana_varijabla>
  </DomainObject.Predmet.ProtuStrankaListFormatedWithAdress>
  <DomainObject.Predmet.ProtuStrankaListFormatedWithAdressOIB>
    <izvorni_sadrzaj>
      <item>LETAJ USLUGE d.o.o., OIB 34581379264, Bukovačka cesta 37, 10000 Zagreb zastupanog po punomoćniku DRITA LETAJ</item>
    </izvorni_sadrzaj>
    <derivirana_varijabla naziv="DomainObject.Predmet.ProtuStrankaListFormatedWithAdressOIB_1">
      <item>LETAJ USLUGE d.o.o., OIB 34581379264, Bukovačka cesta 37, 10000 Zagreb zastupanog po punomoćniku DRITA LETAJ</item>
    </derivirana_varijabla>
  </DomainObject.Predmet.ProtuStrankaListFormatedWithAdressOIB>
  <DomainObject.Predmet.ProtuStrankaListNazivFormated>
    <izvorni_sadrzaj>
      <item>LETAJ USLUGE d.o.o.</item>
    </izvorni_sadrzaj>
    <derivirana_varijabla naziv="DomainObject.Predmet.ProtuStrankaListNazivFormated_1">
      <item>LETAJ USLUGE d.o.o.</item>
    </derivirana_varijabla>
  </DomainObject.Predmet.ProtuStrankaListNazivFormated>
  <DomainObject.Predmet.ProtuStrankaListNazivFormatedOIB>
    <izvorni_sadrzaj>
      <item>LETAJ USLUGE d.o.o., OIB 34581379264</item>
    </izvorni_sadrzaj>
    <derivirana_varijabla naziv="DomainObject.Predmet.ProtuStrankaListNazivFormatedOIB_1">
      <item>LETAJ USLUGE d.o.o., OIB 34581379264</item>
    </derivirana_varijabla>
  </DomainObject.Predmet.ProtuStrankaListNazivFormatedOIB>
  <DomainObject.Predmet.OstaliListFormated>
    <izvorni_sadrzaj>
      <item>DRITA LETAJ punomoćnik sudionika u postupku LETAJ USLUGE d.o.o.</item>
      <item>ZAGREBAČKA BANKA d.d.</item>
    </izvorni_sadrzaj>
    <derivirana_varijabla naziv="DomainObject.Predmet.OstaliListFormated_1">
      <item>DRITA LETAJ punomoćnik sudionika u postupku LETAJ USLUGE d.o.o.</item>
      <item>ZAGREBAČKA BANKA d.d.</item>
    </derivirana_varijabla>
  </DomainObject.Predmet.OstaliListFormated>
  <DomainObject.Predmet.OstaliListFormatedOIB>
    <izvorni_sadrzaj>
      <item>DRITA LETAJ, OIB 90216920587 punomoćnik sudionika u postupku LETAJ USLUGE d.o.o.</item>
      <item>ZAGREBAČKA BANKA d.d.</item>
    </izvorni_sadrzaj>
    <derivirana_varijabla naziv="DomainObject.Predmet.OstaliListFormatedOIB_1">
      <item>DRITA LETAJ, OIB 90216920587 punomoćnik sudionika u postupku LETAJ USLUGE d.o.o.</item>
      <item>ZAGREBAČKA BANKA d.d.</item>
    </derivirana_varijabla>
  </DomainObject.Predmet.OstaliListFormatedOIB>
  <DomainObject.Predmet.OstaliListFormatedWithAdress>
    <izvorni_sadrzaj>
      <item>DRITA LETAJ, Marina Getaldića 17, 21000 Split punomoćnik sudionika u postupku LETAJ USLUGE d.o.o.</item>
      <item>ZAGREBAČKA BANKA d.d., Trg bana J. Jelačića 10, 10000 Zagreb</item>
    </izvorni_sadrzaj>
    <derivirana_varijabla naziv="DomainObject.Predmet.OstaliListFormatedWithAdress_1">
      <item>DRITA LETAJ, Marina Getaldića 17, 21000 Split punomoćnik sudionika u postupku LETAJ USLUGE d.o.o.</item>
      <item>ZAGREBAČKA BANKA d.d., Trg bana J. Jelačića 10, 10000 Zagreb</item>
    </derivirana_varijabla>
  </DomainObject.Predmet.OstaliListFormatedWithAdress>
  <DomainObject.Predmet.OstaliListFormatedWithAdressOIB>
    <izvorni_sadrzaj>
      <item>DRITA LETAJ, OIB 90216920587, Marina Getaldića 17, 21000 Split punomoćnik sudionika u postupku LETAJ USLUGE d.o.o.</item>
      <item>ZAGREBAČKA BANKA d.d., Trg bana J. Jelačića 10, 10000 Zagreb</item>
    </izvorni_sadrzaj>
    <derivirana_varijabla naziv="DomainObject.Predmet.OstaliListFormatedWithAdressOIB_1">
      <item>DRITA LETAJ, OIB 90216920587, Marina Getaldića 17, 21000 Split punomoćnik sudionika u postupku LETAJ USLUGE d.o.o.</item>
      <item>ZAGREBAČKA BANKA d.d., Trg bana J. Jelačića 10, 10000 Zagreb</item>
    </derivirana_varijabla>
  </DomainObject.Predmet.OstaliListFormatedWithAdressOIB>
  <DomainObject.Predmet.OstaliListNazivFormated>
    <izvorni_sadrzaj>
      <item>DRITA LETAJ</item>
      <item>ZAGREBAČKA BANKA d.d.</item>
    </izvorni_sadrzaj>
    <derivirana_varijabla naziv="DomainObject.Predmet.OstaliListNazivFormated_1">
      <item>DRITA LETAJ</item>
      <item>ZAGREBAČKA BANKA d.d.</item>
    </derivirana_varijabla>
  </DomainObject.Predmet.OstaliListNazivFormated>
  <DomainObject.Predmet.OstaliListNazivFormatedOIB>
    <izvorni_sadrzaj>
      <item>DRITA LETAJ, OIB 90216920587</item>
      <item>ZAGREBAČKA BANKA d.d.</item>
    </izvorni_sadrzaj>
    <derivirana_varijabla naziv="DomainObject.Predmet.OstaliListNazivFormatedOIB_1">
      <item>DRITA LETAJ, OIB 90216920587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LETAJ USLUGE d.o.o.</izvorni_sadrzaj>
    <derivirana_varijabla naziv="DomainObject.Predmet.ProtustrankaIDrugi_1">LETAJ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LETAJ USLUGE d.o.o., OIB 34581379264, Bukovačka cesta 37, 10000 Zagreb</izvorni_sadrzaj>
    <derivirana_varijabla naziv="DomainObject.Predmet.ProtustrankaIDrugiAdressOIB_1">LETAJ USLUGE d.o.o., OIB 34581379264, Bukovačka cesta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LETAJ USLUGE d.o.o.</item>
      <item>DRITA LETAJ</item>
      <item>ZAGREBAČKA BANKA d.d.</item>
    </izvorni_sadrzaj>
    <derivirana_varijabla naziv="DomainObject.Predmet.SudioniciListNaziv_1">
      <item>FINA Regionalni centar Zagreb</item>
      <item>LETAJ USLUGE d.o.o.</item>
      <item>DRITA LETAJ</item>
      <item>ZAGREBAČKA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LETAJ USLUGE d.o.o., OIB 34581379264, Bukovačka cesta 37,10000 Zagreb</item>
      <item>DRITA LETAJ, OIB 90216920587, Marina Getaldića 17,21000 Split</item>
      <item>ZAGREBAČKA BANKA d.d., Trg bana J. Jelačića 10,10000 Zagreb</item>
    </izvorni_sadrzaj>
    <derivirana_varijabla naziv="DomainObject.Predmet.SudioniciListAdressOIB_1">
      <item>FINA Regionalni centar Zagreb, OIB 85821130368, Trg svibanjskih žrtava 1995. 1,10000 Zagreb</item>
      <item>LETAJ USLUGE d.o.o., OIB 34581379264, Bukovačka cesta 37,10000 Zagreb</item>
      <item>DRITA LETAJ, OIB 90216920587, Marina Getaldića 17,21000 Split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34581379264</item>
      <item>, OIB 90216920587</item>
      <item>, OIB null</item>
    </izvorni_sadrzaj>
    <derivirana_varijabla naziv="DomainObject.Predmet.SudioniciListNazivOIB_1">
      <item>, OIB 85821130368</item>
      <item>, OIB 34581379264</item>
      <item>, OIB 90216920587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EA09A8-7437-4015-A073-3245E9CB07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803</properties:Words>
  <properties:Characters>4438</properties:Characters>
  <properties:Lines>86</properties:Lines>
  <properties:Paragraphs>26</properties:Paragraphs>
  <properties:TotalTime>410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2017-08-30T06:58:00Z</cp:lastPrinted>
  <dcterms:modified xmlns:xsi="http://www.w3.org/2001/XMLSchema-instance" xsi:type="dcterms:W3CDTF">2017-08-30T06:58:00Z</dcterms:modified>
  <cp:revision>43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