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51d9" w14:paraId="23b51d9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481CA4">
        <w:t>-</w:t>
      </w:r>
      <w:r w:rsidR="004A2AD6">
        <w:t>93/2017-8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6820ED">
        <w:t xml:space="preserve">stečajnim dužnikom </w:t>
      </w:r>
      <w:r w:rsidR="00EC3422">
        <w:t xml:space="preserve">Stečajna masa iza </w:t>
      </w:r>
      <w:r w:rsidR="00EC3422" w:rsidRPr="005F2989">
        <w:t>METAL-KABEL, d.o.o., u stečaju, Zadar, M. Krleže 3/c, OIB:</w:t>
      </w:r>
      <w:r w:rsidR="00EC3422" w:rsidRPr="005F2989">
        <w:rPr>
          <w:color w:val="003366"/>
        </w:rPr>
        <w:t xml:space="preserve"> </w:t>
      </w:r>
      <w:r w:rsidR="00EC3422" w:rsidRPr="005F2989">
        <w:t>70540440686</w:t>
      </w:r>
      <w:r w:rsidR="00EC3422">
        <w:t xml:space="preserve">,  </w:t>
      </w:r>
      <w:r w:rsidR="00EC3422" w:rsidRPr="00FB0FAF">
        <w:t xml:space="preserve">zastupanom po stečajnom upravitelju </w:t>
      </w:r>
      <w:r w:rsidR="00EC3422">
        <w:t>stečajne mase Frani Zvonimiru Negru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="0070741D">
        <w:t xml:space="preserve"> stečajne mase</w:t>
      </w:r>
      <w:r w:rsidRPr="00D72603">
        <w:t xml:space="preserve"> od dana </w:t>
      </w:r>
      <w:r w:rsidR="00EC3422">
        <w:t>25. rujna</w:t>
      </w:r>
      <w:r w:rsidR="006820ED">
        <w:t xml:space="preserve"> 2017</w:t>
      </w:r>
      <w:r w:rsidRPr="00D72603">
        <w:t xml:space="preserve">.,  </w:t>
      </w:r>
      <w:r w:rsidR="00D81F16" w:rsidRPr="00D72603">
        <w:t xml:space="preserve">dana </w:t>
      </w:r>
      <w:r w:rsidR="004A2AD6">
        <w:t>28.</w:t>
      </w:r>
      <w:r w:rsidR="005552D7">
        <w:t xml:space="preserve"> rujna</w:t>
      </w:r>
      <w:r w:rsidR="006820ED">
        <w:t xml:space="preserve"> 2017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EC3422" w:rsidP="00EC3422" w:rsidR="00EC3422">
      <w:pPr>
        <w:ind w:firstLine="708"/>
        <w:jc w:val="both"/>
      </w:pPr>
      <w:r>
        <w:t>II. Stečajna masa stečajnog dužnika METAL – KABEL d.o.o. u stečaju  Zadar, upisat će se u sudski registar.</w:t>
      </w:r>
    </w:p>
    <w:p w:rsidRDefault="00EC3422" w:rsidP="00EC3422" w:rsidR="00EC3422">
      <w:pPr>
        <w:ind w:firstLine="708"/>
        <w:jc w:val="both"/>
      </w:pPr>
    </w:p>
    <w:p w:rsidRDefault="00EC3422" w:rsidP="00EC3422" w:rsidR="00EC3422">
      <w:pPr>
        <w:ind w:firstLine="708"/>
        <w:jc w:val="both"/>
      </w:pPr>
      <w:r>
        <w:t xml:space="preserve">III. Stečajni upravitelj stečajne mase stečajnog METAL – KABEL d.o.o. </w:t>
      </w:r>
      <w:r w:rsidRPr="0012203C">
        <w:t>Zadar</w:t>
      </w:r>
      <w:r>
        <w:t xml:space="preserve"> u stečaju je Frane Zvonimir Negro iz Zadra, Miroslava Krleže 3C, OIB: </w:t>
      </w:r>
      <w:r w:rsidRPr="008E37E9">
        <w:t>59618330195</w:t>
      </w:r>
      <w:r>
        <w:t xml:space="preserve">, koji podatak će se upisati u sudski registar. 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D81F16" w:rsidP="00443952" w:rsidR="00EB1098">
      <w:pPr>
        <w:ind w:firstLine="708"/>
        <w:jc w:val="both"/>
      </w:pPr>
      <w:r>
        <w:t>Stečajni  upravitelj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stečajne mase iz sudskog registra utvrdio da stečajna masa ovog stečajnog dužnika ima i druge imovine koju treba unovčiti slijedom čega da su se stekli uvjeti iz</w:t>
      </w:r>
      <w:r w:rsidR="00A77AEF">
        <w:t xml:space="preserve">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71/15)</w:t>
      </w:r>
      <w:r w:rsidR="00A77AEF">
        <w:t xml:space="preserve">.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toč. 3.</w:t>
      </w:r>
      <w:r w:rsidR="00D72603">
        <w:t xml:space="preserve"> Stečajnog zakona,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4A2AD6">
        <w:t>28.</w:t>
      </w:r>
      <w:r w:rsidR="006820ED">
        <w:t xml:space="preserve"> </w:t>
      </w:r>
      <w:r w:rsidR="005552D7">
        <w:t xml:space="preserve">rujna </w:t>
      </w:r>
      <w:r w:rsidR="006820ED">
        <w:t>2017</w:t>
      </w:r>
      <w:r w:rsidR="00924FFF" w:rsidRPr="00DC1AD3">
        <w:t>.</w:t>
      </w:r>
    </w:p>
    <w:p w:rsidRDefault="00D72603" w:rsidP="00BB45C2" w:rsidR="00D72603" w:rsidRPr="00DC1AD3"/>
    <w:p w:rsidRDefault="00A163E1" w:rsidP="000C7E57" w:rsidR="003B391E">
      <w:pPr>
        <w:jc w:val="right"/>
      </w:pPr>
      <w:r>
        <w:t xml:space="preserve">                                                      </w:t>
      </w:r>
      <w:r w:rsidR="006820ED">
        <w:t>Sutkinja</w:t>
      </w:r>
      <w:r w:rsidR="003B391E">
        <w:t>:</w:t>
      </w:r>
    </w:p>
    <w:p w:rsidRDefault="00924FFF" w:rsidP="000C7E57" w:rsidR="00DC1AD3" w:rsidRPr="00D72603">
      <w:pPr>
        <w:jc w:val="right"/>
      </w:pPr>
      <w:r w:rsidRPr="00D7260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  <w:r w:rsidR="006820ED">
        <w:t xml:space="preserve"> - mailom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3030D8"/>
    <w:rsid w:val="003B391E"/>
    <w:rsid w:val="00443952"/>
    <w:rsid w:val="00481CA4"/>
    <w:rsid w:val="004A2AD6"/>
    <w:rsid w:val="004E3574"/>
    <w:rsid w:val="005432F4"/>
    <w:rsid w:val="005552D7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91FB5"/>
    <w:rsid w:val="00821324"/>
    <w:rsid w:val="008956ED"/>
    <w:rsid w:val="008E1367"/>
    <w:rsid w:val="00924FFF"/>
    <w:rsid w:val="009B1942"/>
    <w:rsid w:val="009E5554"/>
    <w:rsid w:val="00A05ADE"/>
    <w:rsid w:val="00A152FB"/>
    <w:rsid w:val="00A163E1"/>
    <w:rsid w:val="00A77AEF"/>
    <w:rsid w:val="00A94666"/>
    <w:rsid w:val="00BB45C2"/>
    <w:rsid w:val="00BE6C59"/>
    <w:rsid w:val="00C45836"/>
    <w:rsid w:val="00D72603"/>
    <w:rsid w:val="00D81F16"/>
    <w:rsid w:val="00DC1AD3"/>
    <w:rsid w:val="00E06B02"/>
    <w:rsid w:val="00EB1098"/>
    <w:rsid w:val="00EC3422"/>
    <w:rsid w:val="00EC5339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1. rujna 2017.</izvorni_sadrzaj>
    <derivirana_varijabla naziv="DomainObject.Predmet.DatumArhiviranja_1">1. rujna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>1. kolovoza 2027.</izvorni_sadrzaj>
    <derivirana_varijabla naziv="DomainObject.Predmet.DatumRokaCuvanja_1">1. kolovoza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rujna 2017.</izvorni_sadrzaj>
    <derivirana_varijabla naziv="DomainObject.Predmet.DatumZatvaranja_1">1.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hr.ibm.icms.common.model.sluzbeneosobe.Referada@6c7e6c7e[id=5815, dbStatus=null, naziv=Referada 1, oznaka=null, sudac=null] &lt;-hr.ibm.icms.common.model.sluzbeneosobe.Referada@6c7e6c7e[status dodjele: =false]</izvorni_sadrzaj>
    <derivirana_varijabla naziv="DomainObject.Predmet.MjestoCuvanja_1">hr.ibm.icms.common.model.sluzbeneosobe.Referada@6c7e6c7e[id=5815, dbStatus=null, naziv=Referada 1, oznaka=null, sudac=null] &lt;-hr.ibm.icms.common.model.sluzbeneosobe.Referada@6c7e6c7e[status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METAL-KABEL, društvo s ograničenom odgovornošću za proizvodnju žice, metalnih užadi i kabela, trgovinu </izvorni_sadrzaj>
    <derivirana_varijabla naziv="DomainObject.Predmet.ProtustrankaFormated_1">  Stečajna masa iza METAL-KABEL, društvo s ograničenom odgovornošću za proizvodnju žice, metalnih užadi i kabela, trgovinu </derivirana_varijabla>
  </DomainObject.Predmet.ProtustrankaFormated>
  <DomainObject.Predmet.ProtustrankaFormatedOIB>
    <izvorni_sadrzaj>  Stečajna masa iza METAL-KABEL, društvo s ograničenom odgovornošću za proizvodnju žice, metalnih užadi i kabela, trgovinu , OIB 70540440686</izvorni_sadrzaj>
    <derivirana_varijabla naziv="DomainObject.Predmet.ProtustrankaFormatedOIB_1">  Stečajna masa iza METAL-KABEL, društvo s ograničenom odgovornošću za proizvodnju žice, metalnih užadi i kabela, trgovinu , OIB 70540440686</derivirana_varijabla>
  </DomainObject.Predmet.ProtustrankaFormatedOIB>
  <DomainObject.Predmet.ProtustrankaFormatedWithAdress>
    <izvorni_sadrzaj> Stečajna masa iza METAL-KABEL, društvo s ograničenom odgovornošću za proizvodnju žice, metalnih užadi i kabela, trgovinu , M. Krleže 3/c, 23000 Zadar</izvorni_sadrzaj>
    <derivirana_varijabla naziv="DomainObject.Predmet.ProtustrankaFormatedWithAdress_1"> Stečajna masa iza METAL-KABEL, društvo s ograničenom odgovornošću za proizvodnju žice, metalnih užadi i kabela, trgovinu , M. Krleže 3/c, 23000 Zadar</derivirana_varijabla>
  </DomainObject.Predmet.ProtustrankaFormatedWithAdress>
  <DomainObject.Predmet.ProtustrankaFormatedWithAdressOIB>
    <izvorni_sadrzaj> Stečajna masa iza METAL-KABEL, društvo s ograničenom odgovornošću za proizvodnju žice, metalnih užadi i kabela, trgovinu , OIB 70540440686, M. Krleže 3/c, 23000 Zadar</izvorni_sadrzaj>
    <derivirana_varijabla naziv="DomainObject.Predmet.ProtustrankaFormatedWithAdressOIB_1"> Stečajna masa iza METAL-KABEL, društvo s ograničenom odgovornošću za proizvodnju žice, metalnih užadi i kabela, trgovinu , OIB 70540440686, M. Krleže 3/c, 23000 Zadar</derivirana_varijabla>
  </DomainObject.Predmet.ProtustrankaFormatedWithAdressOIB>
  <DomainObject.Predmet.ProtustrankaWithAdress>
    <izvorni_sadrzaj>Stečajna masa iza METAL-KABEL, društvo s ograničenom odgovornošću za proizvodnju žice, metalnih užadi i kabela, trgovinu  M. Krleže 3/c, 23000 Zadar</izvorni_sadrzaj>
    <derivirana_varijabla naziv="DomainObject.Predmet.ProtustrankaWithAdress_1">Stečajna masa iza METAL-KABEL, društvo s ograničenom odgovornošću za proizvodnju žice, metalnih užadi i kabela, trgovinu  M. Krleže 3/c, 23000 Zadar</derivirana_varijabla>
  </DomainObject.Predmet.ProtustrankaWithAdress>
  <DomainObject.Predmet.ProtustrankaWith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WithAdressOIB_1">Stečajna masa iza METAL-KABEL, društvo s ograničenom odgovornošću za proizvodnju žice, metalnih užadi i kabela, trgovinu , OIB 70540440686, M. Krleže 3/c, 23000 Zadar</derivirana_varijabla>
  </DomainObject.Predmet.ProtustrankaWithAdressOIB>
  <DomainObject.Predmet.ProtustrankaNazivFormated>
    <izvorni_sadrzaj>Stečajna masa iza METAL-KABEL, društvo s ograničenom odgovornošću za proizvodnju žice, metalnih užadi i kabela, trgovinu </izvorni_sadrzaj>
    <derivirana_varijabla naziv="DomainObject.Predmet.ProtustrankaNazivFormated_1">Stečajna masa iza METAL-KABEL, društvo s ograničenom odgovornošću za proizvodnju žice, metalnih užadi i kabela, trgovinu </derivirana_varijabla>
  </DomainObject.Predmet.ProtustrankaNazivFormated>
  <DomainObject.Predmet.ProtustrankaNazivFormatedOIB>
    <izvorni_sadrzaj>Stečajna masa iza METAL-KABEL, društvo s ograničenom odgovornošću za proizvodnju žice, metalnih užadi i kabela, trgovinu , OIB 70540440686</izvorni_sadrzaj>
    <derivirana_varijabla naziv="DomainObject.Predmet.ProtustrankaNazivFormatedOIB_1">Stečajna masa iza METAL-KABEL, društvo s ograničenom odgovornošću za proizvodnju žice, metalnih užadi i kabela, trgovinu , OIB 70540440686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FINANCIJA, POREZNA UPRAVA PU ZADAR; SGS ADRIATICA d.o.o. Zagreb</izvorni_sadrzaj>
    <derivirana_varijabla naziv="DomainObject.Predmet.StrankaFormated_1">  REPUBLIKA HRVATSKA, MINI. FINANCIJA, POREZNA UPRAVA PU ZADAR; SGS ADRIATICA d.o.o. Zagreb</derivirana_varijabla>
  </DomainObject.Predmet.StrankaFormated>
  <DomainObject.Predmet.StrankaFormatedOIB>
    <izvorni_sadrzaj>  REPUBLIKA HRVATSKA, MINI. FINANCIJA, POREZNA UPRAVA PU ZADAR, OIB 18683136487; SGS ADRIATICA d.o.o. Zagreb, OIB 69359376226</izvorni_sadrzaj>
    <derivirana_varijabla naziv="DomainObject.Predmet.StrankaFormatedOIB_1">  REPUBLIKA HRVATSKA, MINI. FINANCIJA, POREZNA UPRAVA PU ZADAR, OIB 18683136487; SGS ADRIATICA d.o.o. Zagreb, OIB 69359376226</derivirana_varijabla>
  </DomainObject.Predmet.StrankaFormatedOIB>
  <DomainObject.Predmet.StrankaFormatedWithAdress>
    <izvorni_sadrzaj> REPUBLIKA HRVATSKA, MINI. FINANCIJA, POREZNA UPRAVA PU ZADAR, 23000 Zadar; SGS ADRIATICA d.o.o. Zagreb, Karlovačka cesta 4, 10000 Zagreb</izvorni_sadrzaj>
    <derivirana_varijabla naziv="DomainObject.Predmet.StrankaFormatedWithAdress_1"> REPUBLIKA HRVATSKA, MINI. FINANCIJA, POREZNA UPRAVA PU ZADAR, 23000 Zadar; SGS ADRIATICA d.o.o. Zagreb, Karlovačka cesta 4, 10000 Zagreb</derivirana_varijabla>
  </DomainObject.Predmet.StrankaFormatedWithAdress>
  <DomainObject.Predmet.StrankaFormatedWithAdressOIB>
    <izvorni_sadrzaj> REPUBLIKA HRVATSKA, MINI. FINANCIJA, POREZNA UPRAVA PU ZADAR, OIB 18683136487, 23000 Zadar; SGS ADRIATICA d.o.o. Zagreb, OIB 69359376226, Karlovačka cesta 4, 10000 Zagreb</izvorni_sadrzaj>
    <derivirana_varijabla naziv="DomainObject.Predmet.StrankaFormatedWithAdressOIB_1"> REPUBLIKA HRVATSKA, MINI. FINANCIJA, POREZNA UPRAVA PU ZADAR, OIB 18683136487, 23000 Zadar; SGS ADRIATICA d.o.o. Zagreb, OIB 69359376226, Karlovačka cesta 4, 10000 Zagreb</derivirana_varijabla>
  </DomainObject.Predmet.StrankaFormatedWithAdressOIB>
  <DomainObject.Predmet.StrankaWithAdress>
    <izvorni_sadrzaj>REPUBLIKA HRVATSKA, MINI. FINANCIJA, POREZNA UPRAVA PU ZADAR 23000 Zadar,SGS ADRIATICA d.o.o. Zagreb Karlovačka cesta 4,10000 Zagreb</izvorni_sadrzaj>
    <derivirana_varijabla naziv="DomainObject.Predmet.StrankaWithAdress_1">REPUBLIKA HRVATSKA, MINI. FINANCIJA, POREZNA UPRAVA PU ZADAR 23000 Zadar,SGS ADRIATICA d.o.o. Zagreb Karlovačka cesta 4,10000 Zagreb</derivirana_varijabla>
  </DomainObject.Predmet.StrankaWithAdress>
  <DomainObject.Predmet.StrankaWithAdressOIB>
    <izvorni_sadrzaj>REPUBLIKA HRVATSKA, MINI. FINANCIJA, POREZNA UPRAVA PU ZADAR, OIB 18683136487, 23000 Zadar,SGS ADRIATICA d.o.o. Zagreb, OIB 69359376226, Karlovačka cesta 4,10000 Zagreb</izvorni_sadrzaj>
    <derivirana_varijabla naziv="DomainObject.Predmet.StrankaWithAdressOIB_1">REPUBLIKA HRVATSKA, MINI. FINANCIJA, POREZNA UPRAVA PU ZADAR, OIB 18683136487, 23000 Zadar,SGS ADRIATICA d.o.o. Zagreb, OIB 69359376226, Karlovačka cesta 4,10000 Zagreb</derivirana_varijabla>
  </DomainObject.Predmet.StrankaWithAdressOIB>
  <DomainObject.Predmet.StrankaNazivFormated>
    <izvorni_sadrzaj>REPUBLIKA HRVATSKA, MINI. FINANCIJA, POREZNA UPRAVA PU ZADAR,SGS ADRIATICA d.o.o. Zagreb</izvorni_sadrzaj>
    <derivirana_varijabla naziv="DomainObject.Predmet.StrankaNazivFormated_1">REPUBLIKA HRVATSKA, MINI. FINANCIJA, POREZNA UPRAVA PU ZADAR,SGS ADRIATICA d.o.o. Zagreb</derivirana_varijabla>
  </DomainObject.Predmet.StrankaNazivFormated>
  <DomainObject.Predmet.StrankaNazivFormatedOIB>
    <izvorni_sadrzaj>REPUBLIKA HRVATSKA, MINI. FINANCIJA, POREZNA UPRAVA PU ZADAR, OIB 18683136487,SGS ADRIATICA d.o.o. Zagreb, OIB 69359376226</izvorni_sadrzaj>
    <derivirana_varijabla naziv="DomainObject.Predmet.StrankaNazivFormatedOIB_1">REPUBLIKA HRVATSKA, MINI. FINANCIJA, POREZNA UPRAVA PU ZADAR, OIB 18683136487,SGS ADRIATICA d.o.o. Zagreb, OIB 69359376226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HRVATSKA, MINI. FINANCIJA, POREZNA UPRAVA PU ZADAR</item>
      <item>SGS ADRIATICA d.o.o. Zagreb</item>
    </izvorni_sadrzaj>
    <derivirana_varijabla naziv="DomainObject.Predmet.StrankaListFormated_1">
      <item>REPUBLIKA HRVATSKA, MINI. FINANCIJA, POREZNA UPRAVA PU ZADAR</item>
      <item>SGS ADRIATICA d.o.o. Zagreb</item>
    </derivirana_varijabla>
  </DomainObject.Predmet.StrankaListFormated>
  <DomainObject.Predmet.StrankaList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FormatedOIB_1">
      <item>REPUBLIKA HRVATSKA, MINI. FINANCIJA, POREZNA UPRAVA PU ZADAR, OIB 18683136487</item>
      <item>SGS ADRIATICA d.o.o. Zagreb, OIB 69359376226</item>
    </derivirana_varijabla>
  </DomainObject.Predmet.StrankaListFormatedOIB>
  <DomainObject.Predmet.StrankaListFormatedWithAdress>
    <izvorni_sadrzaj>
      <item>REPUBLIKA HRVATSKA, MINI. FINANCIJA, POREZNA UPRAVA PU ZADAR, 23000 Zadar</item>
      <item>SGS ADRIATICA d.o.o. Zagreb, Karlovačka cesta 4, 10000 Zagreb</item>
    </izvorni_sadrzaj>
    <derivirana_varijabla naziv="DomainObject.Predmet.StrankaListFormatedWithAdress_1">
      <item>REPUBLIKA HRVATSKA, MINI. FINANCIJA, POREZNA UPRAVA PU ZADAR, 23000 Zadar</item>
      <item>SGS ADRIATICA d.o.o. Zagreb, Karlovačka cesta 4, 10000 Zagreb</item>
    </derivirana_varijabla>
  </DomainObject.Predmet.StrankaListFormatedWithAdress>
  <DomainObject.Predmet.StrankaListFormatedWithAdressOIB>
    <izvorni_sadrzaj>
      <item>REPUBLIKA HRVATSKA, MINI. FINANCIJA, POREZNA UPRAVA PU ZADAR, OIB 18683136487, 23000 Zadar</item>
      <item>SGS ADRIATICA d.o.o. Zagreb, OIB 69359376226, Karlovačka cesta 4, 10000 Zagreb</item>
    </izvorni_sadrzaj>
    <derivirana_varijabla naziv="DomainObject.Predmet.StrankaListFormatedWithAdressOIB_1">
      <item>REPUBLIKA HRVATSKA, MINI. FINANCIJA, POREZNA UPRAVA PU ZADAR, OIB 18683136487, 23000 Zadar</item>
      <item>SGS ADRIATICA d.o.o. Zagreb, OIB 69359376226, Karlovačka cesta 4, 10000 Zagreb</item>
    </derivirana_varijabla>
  </DomainObject.Predmet.StrankaListFormatedWithAdressOIB>
  <DomainObject.Predmet.StrankaListNazivFormated>
    <izvorni_sadrzaj>
      <item>REPUBLIKA HRVATSKA, MINI. FINANCIJA, POREZNA UPRAVA PU ZADAR</item>
      <item>SGS ADRIATICA d.o.o. Zagreb</item>
    </izvorni_sadrzaj>
    <derivirana_varijabla naziv="DomainObject.Predmet.StrankaListNazivFormated_1">
      <item>REPUBLIKA HRVATSKA, MINI. FINANCIJA, POREZNA UPRAVA PU ZADAR</item>
      <item>SGS ADRIATICA d.o.o. Zagreb</item>
    </derivirana_varijabla>
  </DomainObject.Predmet.StrankaListNazivFormated>
  <DomainObject.Predmet.StrankaListNaziv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NazivFormatedOIB_1">
      <item>REPUBLIKA HRVATSKA, MINI. FINANCIJA, POREZNA UPRAVA PU ZADAR, OIB 18683136487</item>
      <item>SGS ADRIATICA d.o.o. Zagreb, OIB 69359376226</item>
    </derivirana_varijabla>
  </DomainObject.Predmet.StrankaListNazivFormatedOIB>
  <DomainObject.Predmet.ProtuStrankaListFormated>
    <izvorni_sadrzaj>
      <item>Stečajna masa iza METAL-KABEL, društvo s ograničenom odgovornošću za proizvodnju žice, metalnih užadi i kabela, trgovinu </item>
    </izvorni_sadrzaj>
    <derivirana_varijabla naziv="DomainObject.Predmet.ProtuStrankaListFormated_1">
      <item>Stečajna masa iza METAL-KABEL, društvo s ograničenom odgovornošću za proizvodnju žice, metalnih užadi i kabela, trgovinu </item>
    </derivirana_varijabla>
  </DomainObject.Predmet.ProtuStrankaListFormated>
  <DomainObject.Predmet.ProtuStrankaList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FormatedOIB_1">
      <item>Stečajna masa iza METAL-KABEL, društvo s ograničenom odgovornošću za proizvodnju žice, metalnih užadi i kabela, trgovinu , OIB 70540440686</item>
    </derivirana_varijabla>
  </DomainObject.Predmet.ProtuStrankaListFormatedOIB>
  <DomainObject.Predmet.ProtuStrankaListFormatedWithAdress>
    <izvorni_sadrzaj>
      <item>Stečajna masa iza METAL-KABEL, društvo s ograničenom odgovornošću za proizvodnju žice, metalnih užadi i kabela, trgovinu , M. Krleže 3/c, 23000 Zadar</item>
    </izvorni_sadrzaj>
    <derivirana_varijabla naziv="DomainObject.Predmet.ProtuStrankaListFormatedWithAdress_1">
      <item>Stečajna masa iza METAL-KABEL, društvo s ograničenom odgovornošću za proizvodnju žice, metalnih užadi i kabela, trgovinu , M. Krleže 3/c, 23000 Zadar</item>
    </derivirana_varijabla>
  </DomainObject.Predmet.ProtuStrankaListFormatedWithAdress>
  <DomainObject.Predmet.ProtuStrankaListFormatedWithAdressOIB>
    <izvorni_sadrzaj>
      <item>Stečajna masa iza METAL-KABEL, društvo s ograničenom odgovornošću za proizvodnju žice, metalnih užadi i kabela, trgovinu , OIB 70540440686, M. Krleže 3/c, 23000 Zadar</item>
    </izvorni_sadrzaj>
    <derivirana_varijabla naziv="DomainObject.Predmet.ProtuStrankaListFormatedWithAdressOIB_1">
      <item>Stečajna masa iza METAL-KABEL, društvo s ograničenom odgovornošću za proizvodnju žice, metalnih užadi i kabela, trgovinu , OIB 70540440686, M. Krleže 3/c, 23000 Zadar</item>
    </derivirana_varijabla>
  </DomainObject.Predmet.ProtuStrankaListFormatedWithAdressOIB>
  <DomainObject.Predmet.ProtuStrankaListNazivFormated>
    <izvorni_sadrzaj>
      <item>Stečajna masa iza METAL-KABEL, društvo s ograničenom odgovornošću za proizvodnju žice, metalnih užadi i kabela, trgovinu </item>
    </izvorni_sadrzaj>
    <derivirana_varijabla naziv="DomainObject.Predmet.ProtuStrankaListNazivFormated_1">
      <item>Stečajna masa iza METAL-KABEL, društvo s ograničenom odgovornošću za proizvodnju žice, metalnih užadi i kabela, trgovinu </item>
    </derivirana_varijabla>
  </DomainObject.Predmet.ProtuStrankaListNazivFormated>
  <DomainObject.Predmet.ProtuStrankaListNaziv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NazivFormatedOIB_1">
      <item>Stečajna masa iza METAL-KABEL, društvo s ograničenom odgovornošću za proizvodnju žice, metalnih užadi i kabela, trgovinu , OIB 70540440686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Stečajna masa iza METAL-KABEL, društvo s ograničenom odgovornošću za proizvodnju žice, metalnih užadi i kabela, trgovinu </izvorni_sadrzaj>
    <derivirana_varijabla naziv="DomainObject.Predmet.ProtustrankaIDrugi_1">Stečajna masa iza METAL-KABEL, društvo s ograničenom odgovornošću za proizvodnju žice, metalnih užadi i kabela, trgovinu 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IDrugiAdressOIB_1">Stečajna masa iza METAL-KABEL, društvo s ograničenom odgovornošću za proizvodnju žice, metalnih užadi i kabela, trgovinu , OIB 70540440686, M. Krleže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1. kolovoza 2017.</izvorni_sadrzaj>
    <derivirana_varijabla naziv="DomainObject.Predmet.OdlukaRjesenje.DatumPravomocnosti_1">1. kolovoza 2017.</derivirana_varijabla>
  </DomainObject.Predmet.OdlukaRjesenje.DatumPravomocnosti>
  <DomainObject.Predmet.OdlukaRjesenje.Oznaka>
    <izvorni_sadrzaj>St-93/2017-7</izvorni_sadrzaj>
    <derivirana_varijabla naziv="DomainObject.Predmet.OdlukaRjesenje.Oznaka_1">St-93/2017-7</derivirana_varijabla>
  </DomainObject.Predmet.OdlukaRjesenje.Oznaka>
  <DomainObject.Predmet.SudioniciListNaziv>
    <izvorni_sadrzaj>
      <item>REPUBLIKA HRVATSKA, MINI. FINANCIJA, POREZNA UPRAVA PU ZADAR</item>
      <item>Stečajna masa iza METAL-KABEL, društvo s ograničenom odgovornošću za proizvodnju žice, metalnih užadi i kabela, trgovinu </item>
      <item>ŽUPANIJSKO DRŽAVNO ODVJETNIŠTVO ZADAR</item>
      <item>SGS ADRIATICA d.o.o. Zagreb</item>
    </izvorni_sadrzaj>
    <derivirana_varijabla naziv="DomainObject.Predmet.SudioniciListNaziv_1">
      <item>REPUBLIKA HRVATSKA, MINI. FINANCIJA, POREZNA UPRAVA PU ZADAR</item>
      <item>Stečajna masa iza METAL-KABEL, društvo s ograničenom odgovornošću za proizvodnju žice, metalnih užadi i kabela, trgovinu </item>
      <item>ŽUPANIJSKO DRŽAVNO ODVJETNIŠTVO ZADAR</item>
      <item>SGS ADRIATICA d.o.o. Zagreb</item>
    </derivirana_varijabla>
  </DomainObject.Predmet.SudioniciListNaziv>
  <DomainObject.Predmet.SudioniciListAdressOIB>
    <izvorni_sadrzaj>
      <item>REPUBLIKA HRVATSKA, MINI. FINANCIJA, POREZNA UPRAVA PU ZADAR, OIB 18683136487, 23000 Zadar</item>
      <item>Stečajna masa iza METAL-KABEL, društvo s ograničenom odgovornošću za proizvodnju žice, metalnih užadi i kabela, trgovinu , OIB 70540440686, M. Krleže 3/c,23000 Zadar</item>
      <item>ŽUPANIJSKO DRŽAVNO ODVJETNIŠTVO ZADAR, Zadar</item>
      <item>SGS ADRIATICA d.o.o. Zagreb, OIB 69359376226, Karlovačka cesta 4,10000 Zagreb</item>
    </izvorni_sadrzaj>
    <derivirana_varijabla naziv="DomainObject.Predmet.SudioniciListAdressOIB_1">
      <item>REPUBLIKA HRVATSKA, MINI. FINANCIJA, POREZNA UPRAVA PU ZADAR, OIB 18683136487, 23000 Zadar</item>
      <item>Stečajna masa iza METAL-KABEL, društvo s ograničenom odgovornošću za proizvodnju žice, metalnih užadi i kabela, trgovinu , OIB 70540440686, M. Krleže 3/c,23000 Zadar</item>
      <item>ŽUPANIJSKO DRŽAVNO ODVJETNIŠTVO ZADAR, Zadar</item>
      <item>SGS ADRIATICA d.o.o. Zagreb, OIB 69359376226, Karlovačka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70540440686</item>
      <item>, OIB null</item>
      <item>, OIB 69359376226</item>
    </izvorni_sadrzaj>
    <derivirana_varijabla naziv="DomainObject.Predmet.SudioniciListNazivOIB_1">
      <item>, OIB 18683136487</item>
      <item>, OIB 70540440686</item>
      <item>, OIB null</item>
      <item>, OIB 69359376226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250</properties:Words>
  <properties:Characters>1221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2017-09-28T07:37:00Z</dcterms:created>
  <dc:creator>Ardena Bajlo</dc:creator>
  <cp:lastModifiedBy>Ante Rubelj</cp:lastModifiedBy>
  <cp:lastPrinted>2017-09-28T12:37:00Z</cp:lastPrinted>
  <dcterms:modified xmlns:xsi="http://www.w3.org/2001/XMLSchema-instance" xsi:type="dcterms:W3CDTF">2017-09-28T13:27:00Z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