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d589" w14:paraId="7d9d589" w:rsidRDefault="002D77B4" w:rsidP="00597F65" w:rsidR="00597F65">
      <w:pPr>
        <w:jc w:val="right"/>
        <w15:collapsed w:val="false"/>
      </w:pPr>
      <w:r>
        <w:t xml:space="preserve">Broj: </w:t>
      </w:r>
      <w:r w:rsidR="000C53CA">
        <w:t xml:space="preserve">6 </w:t>
      </w:r>
      <w:r>
        <w:t>St-</w:t>
      </w:r>
      <w:r w:rsidR="000C53CA">
        <w:t>1125</w:t>
      </w:r>
      <w:r w:rsidR="00E12ACE">
        <w:t>/18-4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0C53CA">
        <w:rPr>
          <w:b/>
        </w:rPr>
        <w:t>SVETLANA j.d.o.o. Batina, Trg slobode 5, OIB: 13964033731, MBS: 030192855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C53CA">
        <w:t>6.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C53CA">
        <w:rPr>
          <w:b/>
        </w:rPr>
        <w:t>SVETLANA j.d.o.o. Batina, Trg slobode 5, OIB: 13964033731, MBS: 030192855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C53CA">
        <w:rPr>
          <w:b/>
        </w:rPr>
        <w:t xml:space="preserve">9. siječanj 2019. g. u </w:t>
      </w:r>
      <w:r w:rsidRPr="00914EB4">
        <w:rPr>
          <w:b/>
        </w:rPr>
        <w:t xml:space="preserve"> </w:t>
      </w:r>
      <w:r w:rsidR="00E12ACE">
        <w:rPr>
          <w:b/>
        </w:rPr>
        <w:t>10</w:t>
      </w:r>
      <w:r w:rsidR="00F17476">
        <w:rPr>
          <w:b/>
        </w:rPr>
        <w:t>,</w:t>
      </w:r>
      <w:r w:rsidR="000C53CA">
        <w:rPr>
          <w:b/>
        </w:rPr>
        <w:t>40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0C53CA" w:rsidR="003768C2" w:rsidRPr="000C53CA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C53CA">
        <w:t xml:space="preserve"> </w:t>
      </w:r>
      <w:r w:rsidR="000C53CA" w:rsidRPr="000C53CA">
        <w:rPr>
          <w:b/>
        </w:rPr>
        <w:t xml:space="preserve">Mirjana Viduka </w:t>
      </w:r>
      <w:proofErr w:type="spellStart"/>
      <w:r w:rsidR="000C53CA" w:rsidRPr="000C53CA">
        <w:rPr>
          <w:b/>
        </w:rPr>
        <w:t>Varenina</w:t>
      </w:r>
      <w:proofErr w:type="spellEnd"/>
      <w:r w:rsidR="000C53CA" w:rsidRPr="000C53CA">
        <w:rPr>
          <w:b/>
        </w:rPr>
        <w:t>, Osijek, Dubrovačka 107, OIB: 98866841784</w:t>
      </w:r>
      <w:r w:rsidR="000C53C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0C53CA">
        <w:t>10. rujna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0C53CA">
        <w:rPr>
          <w:b/>
        </w:rPr>
        <w:t>SVETLANA j.d.o.o. Batina, Trg slobode 5, OIB: 13964033731, MBS: 030192855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0C53CA" w:rsidP="000C53CA" w:rsidR="000C53CA">
      <w:pPr>
        <w:jc w:val="right"/>
      </w:pPr>
      <w:r>
        <w:lastRenderedPageBreak/>
        <w:t>Broj: 6 St-1125/18-4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0C53CA">
        <w:t>10. rujna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0C53CA">
        <w:t>20.555,19</w:t>
      </w:r>
      <w:r>
        <w:t xml:space="preserve"> kn u koji iznos je uračunata kamata i naknada FINE za provedbu ovrhe na novčanim sredstvima te da dužnik ima </w:t>
      </w:r>
      <w:r w:rsidR="000C53CA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0C53CA" w:rsidRPr="000C53CA">
        <w:rPr>
          <w:b/>
        </w:rPr>
        <w:t xml:space="preserve">Mirjana Viduka </w:t>
      </w:r>
      <w:proofErr w:type="spellStart"/>
      <w:r w:rsidR="000C53CA" w:rsidRPr="000C53CA">
        <w:rPr>
          <w:b/>
        </w:rPr>
        <w:t>Varenina</w:t>
      </w:r>
      <w:proofErr w:type="spellEnd"/>
      <w:r w:rsidR="000C53CA" w:rsidRPr="00F17476">
        <w:rPr>
          <w:b/>
        </w:rPr>
        <w:t xml:space="preserve"> </w:t>
      </w:r>
      <w:r w:rsidR="00F17476" w:rsidRPr="00F17476">
        <w:rPr>
          <w:b/>
        </w:rPr>
        <w:t>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C53CA">
        <w:t>6.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0C53CA" w:rsidRPr="000C53CA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0C53CA" w:rsidRPr="000C53CA">
        <w:t xml:space="preserve">Mirjana Viduka </w:t>
      </w:r>
      <w:proofErr w:type="spellStart"/>
      <w:r w:rsidR="000C53CA" w:rsidRPr="000C53CA">
        <w:t>Varenina</w:t>
      </w:r>
      <w:proofErr w:type="spellEnd"/>
      <w:r w:rsidR="000C53CA" w:rsidRPr="000C53CA">
        <w:t>, Osijek, Dubrovačka 107</w:t>
      </w:r>
    </w:p>
    <w:p w:rsidRDefault="000C53CA" w:rsidP="003768C2" w:rsidR="00F17476" w:rsidRPr="00F17476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C53CA">
        <w:t>9.1.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3A1" w:rsidR="004133A1">
      <w:r>
        <w:separator/>
      </w:r>
    </w:p>
  </w:endnote>
  <w:endnote w:id="0" w:type="continuationSeparator">
    <w:p w:rsidRDefault="004133A1" w:rsidR="0041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3A1" w:rsidR="004133A1">
      <w:r>
        <w:separator/>
      </w:r>
    </w:p>
  </w:footnote>
  <w:footnote w:id="0" w:type="continuationSeparator">
    <w:p w:rsidRDefault="004133A1" w:rsidR="0041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F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C53CA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4FAD"/>
    <w:rsid w:val="00366021"/>
    <w:rsid w:val="003768C2"/>
    <w:rsid w:val="00377AF1"/>
    <w:rsid w:val="00386AD3"/>
    <w:rsid w:val="003E08E5"/>
    <w:rsid w:val="003E147C"/>
    <w:rsid w:val="003E3A0B"/>
    <w:rsid w:val="004011EC"/>
    <w:rsid w:val="004133A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4562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SVETLANA j.d.o.o. za ugostiteljstvo i usluge</izvorni_sadrzaj>
    <derivirana_varijabla naziv="DomainObject.Predmet.ProtustrankaFormated_1">  SVETLANA j.d.o.o. za ugostiteljstvo i usluge</derivirana_varijabla>
  </DomainObject.Predmet.ProtustrankaFormated>
  <DomainObject.Predmet.ProtustrankaFormatedOIB>
    <izvorni_sadrzaj>  SVETLANA j.d.o.o. za ugostiteljstvo i usluge, OIB 13964033731</izvorni_sadrzaj>
    <derivirana_varijabla naziv="DomainObject.Predmet.ProtustrankaFormatedOIB_1">  SVETLANA j.d.o.o. za ugostiteljstvo i usluge, OIB 13964033731</derivirana_varijabla>
  </DomainObject.Predmet.ProtustrankaFormatedOIB>
  <DomainObject.Predmet.ProtustrankaFormatedWithAdress>
    <izvorni_sadrzaj> SVETLANA j.d.o.o. za ugostiteljstvo i usluge, Trg slobode 5, 31306 Batina</izvorni_sadrzaj>
    <derivirana_varijabla naziv="DomainObject.Predmet.ProtustrankaFormatedWithAdress_1"> SVETLANA j.d.o.o. za ugostiteljstvo i usluge, Trg slobode 5, 31306 Batina</derivirana_varijabla>
  </DomainObject.Predmet.ProtustrankaFormatedWithAdress>
  <DomainObject.Predmet.ProtustrankaFormatedWithAdressOIB>
    <izvorni_sadrzaj> SVETLANA j.d.o.o. za ugostiteljstvo i usluge, OIB 13964033731, Trg slobode 5, 31306 Batina</izvorni_sadrzaj>
    <derivirana_varijabla naziv="DomainObject.Predmet.ProtustrankaFormatedWithAdressOIB_1"> SVETLANA j.d.o.o. za ugostiteljstvo i usluge, OIB 13964033731, Trg slobode 5, 31306 Batina</derivirana_varijabla>
  </DomainObject.Predmet.ProtustrankaFormatedWithAdressOIB>
  <DomainObject.Predmet.ProtustrankaWithAdress>
    <izvorni_sadrzaj>SVETLANA j.d.o.o. za ugostiteljstvo i usluge Trg slobode 5, 31306 Batina</izvorni_sadrzaj>
    <derivirana_varijabla naziv="DomainObject.Predmet.ProtustrankaWithAdress_1">SVETLANA j.d.o.o. za ugostiteljstvo i usluge Trg slobode 5, 31306 Batina</derivirana_varijabla>
  </DomainObject.Predmet.ProtustrankaWithAdress>
  <DomainObject.Predmet.ProtustrankaWithAdressOIB>
    <izvorni_sadrzaj>SVETLANA j.d.o.o. za ugostiteljstvo i usluge, OIB 13964033731, Trg slobode 5, 31306 Batina</izvorni_sadrzaj>
    <derivirana_varijabla naziv="DomainObject.Predmet.ProtustrankaWithAdressOIB_1">SVETLANA j.d.o.o. za ugostiteljstvo i usluge, OIB 13964033731, Trg slobode 5, 31306 Batina</derivirana_varijabla>
  </DomainObject.Predmet.ProtustrankaWithAdressOIB>
  <DomainObject.Predmet.ProtustrankaNazivFormated>
    <izvorni_sadrzaj>SVETLANA j.d.o.o. za ugostiteljstvo i usluge</izvorni_sadrzaj>
    <derivirana_varijabla naziv="DomainObject.Predmet.ProtustrankaNazivFormated_1">SVETLANA j.d.o.o. za ugostiteljstvo i usluge</derivirana_varijabla>
  </DomainObject.Predmet.ProtustrankaNazivFormated>
  <DomainObject.Predmet.ProtustrankaNazivFormatedOIB>
    <izvorni_sadrzaj>SVETLANA j.d.o.o. za ugostiteljstvo i usluge, OIB 13964033731</izvorni_sadrzaj>
    <derivirana_varijabla naziv="DomainObject.Predmet.ProtustrankaNazivFormatedOIB_1">SVETLANA j.d.o.o. za ugostiteljstvo i usluge, OIB 13964033731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SVETLANA j.d.o.o. za ugostiteljstvo i usluge</item>
    </izvorni_sadrzaj>
    <derivirana_varijabla naziv="DomainObject.Predmet.ProtuStrankaListFormated_1">
      <item>SVETLANA j.d.o.o. za ugostiteljstvo i usluge</item>
    </derivirana_varijabla>
  </DomainObject.Predmet.ProtuStrankaListFormated>
  <DomainObject.Predmet.ProtuStrankaListFormatedOIB>
    <izvorni_sadrzaj>
      <item>SVETLANA j.d.o.o. za ugostiteljstvo i usluge, OIB 13964033731</item>
    </izvorni_sadrzaj>
    <derivirana_varijabla naziv="DomainObject.Predmet.ProtuStrankaListFormatedOIB_1">
      <item>SVETLANA j.d.o.o. za ugostiteljstvo i usluge, OIB 13964033731</item>
    </derivirana_varijabla>
  </DomainObject.Predmet.ProtuStrankaListFormatedOIB>
  <DomainObject.Predmet.ProtuStrankaListFormatedWithAdress>
    <izvorni_sadrzaj>
      <item>SVETLANA j.d.o.o. za ugostiteljstvo i usluge, Trg slobode 5, 31306 Batina</item>
    </izvorni_sadrzaj>
    <derivirana_varijabla naziv="DomainObject.Predmet.ProtuStrankaListFormatedWithAdress_1">
      <item>SVETLANA j.d.o.o. za ugostiteljstvo i usluge, Trg slobode 5, 31306 Batina</item>
    </derivirana_varijabla>
  </DomainObject.Predmet.ProtuStrankaListFormatedWithAdress>
  <DomainObject.Predmet.ProtuStrankaListFormatedWithAdressOIB>
    <izvorni_sadrzaj>
      <item>SVETLANA j.d.o.o. za ugostiteljstvo i usluge, OIB 13964033731, Trg slobode 5, 31306 Batina</item>
    </izvorni_sadrzaj>
    <derivirana_varijabla naziv="DomainObject.Predmet.ProtuStrankaListFormatedWithAdressOIB_1">
      <item>SVETLANA j.d.o.o. za ugostiteljstvo i usluge, OIB 13964033731, Trg slobode 5, 31306 Batina</item>
    </derivirana_varijabla>
  </DomainObject.Predmet.ProtuStrankaListFormatedWithAdressOIB>
  <DomainObject.Predmet.ProtuStrankaListNazivFormated>
    <izvorni_sadrzaj>
      <item>SVETLANA j.d.o.o. za ugostiteljstvo i usluge</item>
    </izvorni_sadrzaj>
    <derivirana_varijabla naziv="DomainObject.Predmet.ProtuStrankaListNazivFormated_1">
      <item>SVETLANA j.d.o.o. za ugostiteljstvo i usluge</item>
    </derivirana_varijabla>
  </DomainObject.Predmet.ProtuStrankaListNazivFormated>
  <DomainObject.Predmet.ProtuStrankaListNazivFormatedOIB>
    <izvorni_sadrzaj>
      <item>SVETLANA j.d.o.o. za ugostiteljstvo i usluge, OIB 13964033731</item>
    </izvorni_sadrzaj>
    <derivirana_varijabla naziv="DomainObject.Predmet.ProtuStrankaListNazivFormatedOIB_1">
      <item>SVETLANA j.d.o.o. za ugostiteljstvo i usluge, OIB 13964033731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SVETLANA j.d.o.o. za ugostiteljstvo i usluge</izvorni_sadrzaj>
    <derivirana_varijabla naziv="DomainObject.Predmet.ProtustrankaIDrugi_1">SVETLANA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SVETLANA j.d.o.o. za ugostiteljstvo i usluge, OIB 13964033731, Trg slobode 5, 31306 Batina</izvorni_sadrzaj>
    <derivirana_varijabla naziv="DomainObject.Predmet.ProtustrankaIDrugiAdressOIB_1">SVETLANA j.d.o.o. za ugostiteljstvo i usluge, OIB 13964033731, Trg slobode 5,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SVETLANA j.d.o.o. za ugostiteljstvo i usluge</item>
    </izvorni_sadrzaj>
    <derivirana_varijabla naziv="DomainObject.Predmet.SudioniciListNaziv_1">
      <item>FINA RC OSIJEK</item>
      <item>SVETLANA j.d.o.o. za ugostiteljstvo i usluge</item>
    </derivirana_varijabla>
  </DomainObject.Predmet.SudioniciListNaziv>
  <DomainObject.Predmet.SudioniciListAdressOIB>
    <izvorni_sadrzaj>
      <item>FINA RC OSIJEK, OIB 85821130368</item>
      <item>SVETLANA j.d.o.o. za ugostiteljstvo i usluge, OIB 13964033731, Trg slobode 5,31306 Batina</item>
    </izvorni_sadrzaj>
    <derivirana_varijabla naziv="DomainObject.Predmet.SudioniciListAdressOIB_1">
      <item>FINA RC OSIJEK, OIB 85821130368</item>
      <item>SVETLANA j.d.o.o. za ugostiteljstvo i usluge, OIB 13964033731, Trg slobode 5,31306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13964033731</item>
    </izvorni_sadrzaj>
    <derivirana_varijabla naziv="DomainObject.Predmet.SudioniciListNazivOIB_1">
      <item>, OIB 85821130368</item>
      <item>, OIB 13964033731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9AFFC-73FB-44F1-BD06-71FE54662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2496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2018-11-06T07:40:00Z</dcterms:created>
  <dc:creator>hermanj</dc:creator>
  <cp:lastModifiedBy>Danijela Sekulić</cp:lastModifiedBy>
  <cp:lastPrinted>2018-11-06T07:40:00Z</cp:lastPrinted>
  <dcterms:modified xmlns:xsi="http://www.w3.org/2001/XMLSchema-instance" xsi:type="dcterms:W3CDTF">2018-11-06T07:40:00Z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