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eb2f" w14:paraId="8e5eb2f" w:rsidRDefault="00BB65F2" w:rsidP="00BB65F2" w:rsidR="00BB65F2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65F2" w:rsidP="00BB65F2" w:rsidR="00BB65F2">
      <w:r>
        <w:t xml:space="preserve">         REPUBLIKA HRVATSKA</w:t>
      </w:r>
    </w:p>
    <w:p w:rsidRDefault="00BB65F2" w:rsidP="00BB65F2" w:rsidR="00BB65F2">
      <w:r>
        <w:t xml:space="preserve"> TRGOVAČKI SUD U VARAŽDINU</w:t>
      </w:r>
    </w:p>
    <w:p w:rsidRDefault="00BB65F2" w:rsidP="00BB65F2" w:rsidR="00BB65F2">
      <w:r>
        <w:t xml:space="preserve">           Braće Radića 2, Varaždin</w:t>
      </w:r>
    </w:p>
    <w:p w:rsidRDefault="00BB65F2" w:rsidP="00BB65F2" w:rsidR="00BB65F2"/>
    <w:p w:rsidRDefault="00EE44C0" w:rsidP="00EE44C0" w:rsidR="00EE44C0">
      <w:pPr>
        <w:tabs>
          <w:tab w:pos="4703" w:val="center"/>
          <w:tab w:pos="9406" w:val="right"/>
        </w:tabs>
      </w:pPr>
    </w:p>
    <w:p w:rsidRDefault="00EE44C0" w:rsidP="00EE44C0" w:rsidR="00EE44C0">
      <w:pPr>
        <w:tabs>
          <w:tab w:pos="4703" w:val="center"/>
          <w:tab w:pos="9406" w:val="right"/>
        </w:tabs>
        <w:jc w:val="center"/>
      </w:pPr>
      <w:r>
        <w:t>U   I M E   R E P U B L I K E   H R V A T S K E</w:t>
      </w:r>
    </w:p>
    <w:p w:rsidRDefault="00EE44C0" w:rsidP="00EE44C0" w:rsidR="00EE44C0">
      <w:pPr>
        <w:jc w:val="center"/>
      </w:pPr>
    </w:p>
    <w:p w:rsidRDefault="00EE44C0" w:rsidP="00EE44C0" w:rsidR="00EE44C0">
      <w:pPr>
        <w:jc w:val="center"/>
      </w:pPr>
      <w:r>
        <w:t>R J E Š E NJ E</w:t>
      </w:r>
    </w:p>
    <w:p w:rsidRDefault="00EE44C0" w:rsidP="00EE44C0" w:rsidR="00EE44C0">
      <w:pPr>
        <w:jc w:val="both"/>
        <w:rPr>
          <w:b/>
        </w:rPr>
      </w:pPr>
    </w:p>
    <w:p w:rsidRDefault="00EE44C0" w:rsidP="00EE44C0" w:rsidR="00EE44C0">
      <w:pPr>
        <w:jc w:val="both"/>
        <w:rPr>
          <w:b/>
        </w:rPr>
      </w:pPr>
    </w:p>
    <w:p w:rsidRDefault="00EE44C0" w:rsidP="00EE44C0" w:rsidR="00EE44C0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>, u stečajnom predmetu povodom prijedloga predlagatelja FINANCIJSKE AGENCIJE, Zagreb, Podružnica Varaždin, A. Cesarca 2, za pokretanje skraćenog stečajnog postupka, 29. prosinca 2015.</w:t>
      </w:r>
    </w:p>
    <w:p w:rsidRDefault="00EE44C0" w:rsidP="00EE44C0" w:rsidR="00EE44C0">
      <w:pPr>
        <w:rPr>
          <w:b/>
        </w:rPr>
      </w:pPr>
    </w:p>
    <w:p w:rsidRDefault="00EE44C0" w:rsidP="00EE44C0" w:rsidR="00EE44C0">
      <w:pPr>
        <w:jc w:val="center"/>
      </w:pPr>
      <w:r>
        <w:t xml:space="preserve">r i j e š i o   j e </w:t>
      </w:r>
    </w:p>
    <w:p w:rsidRDefault="00EE44C0" w:rsidP="00EE44C0" w:rsidR="00EE44C0"/>
    <w:p w:rsidRDefault="00EE44C0" w:rsidP="00EE44C0" w:rsidR="00EE44C0">
      <w:pPr>
        <w:ind w:firstLine="720"/>
        <w:jc w:val="both"/>
      </w:pPr>
      <w:r>
        <w:t xml:space="preserve">Odbacuje se zahtjev za pokretanje skraćenog stečajnog postupka nad dužnikom TIMMIK d.o.o., OIB: 02462532963, Savska </w:t>
      </w:r>
      <w:proofErr w:type="spellStart"/>
      <w:r>
        <w:t>Ves</w:t>
      </w:r>
      <w:proofErr w:type="spellEnd"/>
      <w:r>
        <w:t>, Radnička 90.</w:t>
      </w:r>
    </w:p>
    <w:p w:rsidRDefault="00EE44C0" w:rsidP="00EE44C0" w:rsidR="00EE44C0"/>
    <w:p w:rsidRDefault="00EE44C0" w:rsidP="00EE44C0" w:rsidR="00EE44C0">
      <w:pPr>
        <w:jc w:val="center"/>
      </w:pPr>
      <w:r>
        <w:t>Obrazloženje</w:t>
      </w:r>
    </w:p>
    <w:p w:rsidRDefault="00EE44C0" w:rsidP="00EE44C0" w:rsidR="00EE44C0">
      <w:pPr>
        <w:jc w:val="center"/>
      </w:pPr>
    </w:p>
    <w:p w:rsidRDefault="00EE44C0" w:rsidP="00EE44C0" w:rsidR="00EE44C0">
      <w:pPr>
        <w:ind w:firstLine="720"/>
        <w:jc w:val="both"/>
      </w:pPr>
      <w:r>
        <w:t xml:space="preserve">S obzirom na to da je Trgovački sud u Varaždinu, rješenjem poslovnoga broja St-88/15 od 29. prosinca 2015., otvorio i zaključio stečajni postupak nad dužnikom TIMMIK d.o.o., OIB: 02462532963, Savska </w:t>
      </w:r>
      <w:proofErr w:type="spellStart"/>
      <w:r>
        <w:t>Ves</w:t>
      </w:r>
      <w:proofErr w:type="spellEnd"/>
      <w:r>
        <w:t>, Radnička 90</w:t>
      </w:r>
      <w:r>
        <w:rPr>
          <w:color w:val="000000"/>
        </w:rPr>
        <w:t xml:space="preserve">, primjenom </w:t>
      </w:r>
      <w:r>
        <w:t>čl. 428. Stečajnog zakona (''Narodne novine'' broj 71/15</w:t>
      </w:r>
      <w:r>
        <w:rPr>
          <w:color w:val="000000"/>
          <w:shd w:fill="FFFFFF" w:color="auto" w:val="clear"/>
        </w:rPr>
        <w:t>), argumentom po suprotnosti,</w:t>
      </w:r>
      <w:r>
        <w:t xml:space="preserve"> odlučeno je kao u izreci. </w:t>
      </w:r>
    </w:p>
    <w:p w:rsidRDefault="00EE44C0" w:rsidP="00EE44C0" w:rsidR="00EE44C0">
      <w:pPr>
        <w:pStyle w:val="Tijeloteksta"/>
        <w:jc w:val="center"/>
      </w:pPr>
    </w:p>
    <w:p w:rsidRDefault="00EE44C0" w:rsidP="00EE44C0" w:rsidR="00EE44C0">
      <w:pPr>
        <w:pStyle w:val="Tijeloteksta"/>
        <w:jc w:val="center"/>
      </w:pPr>
      <w:r>
        <w:t>U Varaždinu 29. prosinca 2015.</w:t>
      </w:r>
    </w:p>
    <w:p w:rsidRDefault="00EE44C0" w:rsidP="00EE44C0" w:rsidR="00EE44C0">
      <w:pPr>
        <w:jc w:val="right"/>
      </w:pPr>
      <w:r>
        <w:t xml:space="preserve">                                                                                                                             </w:t>
      </w:r>
    </w:p>
    <w:p w:rsidRDefault="00EE44C0" w:rsidP="00EE44C0" w:rsidR="00EE44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>SUDAC</w:t>
      </w:r>
    </w:p>
    <w:p w:rsidRDefault="00EE44C0" w:rsidP="00EE44C0" w:rsidR="00EE44C0"/>
    <w:p w:rsidRDefault="00EE44C0" w:rsidP="00EE44C0" w:rsidR="00EE44C0"/>
    <w:p w:rsidRDefault="00EE44C0" w:rsidP="00EE44C0" w:rsidR="00EE44C0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Radovan Raduka</w:t>
      </w:r>
    </w:p>
    <w:p w:rsidRDefault="00EE44C0" w:rsidP="00EE44C0" w:rsidR="00EE44C0">
      <w:pPr>
        <w:tabs>
          <w:tab w:pos="0" w:val="left"/>
        </w:tabs>
      </w:pPr>
    </w:p>
    <w:p w:rsidRDefault="00EE44C0" w:rsidP="00EE44C0" w:rsidR="00EE44C0">
      <w:pPr>
        <w:tabs>
          <w:tab w:pos="0" w:val="left"/>
        </w:tabs>
      </w:pPr>
    </w:p>
    <w:p w:rsidRDefault="00EE44C0" w:rsidP="00EE44C0" w:rsidR="00EE44C0">
      <w:r>
        <w:t>UPUTA O PRAVNOM LIJEKU:</w:t>
      </w:r>
    </w:p>
    <w:p w:rsidRDefault="00EE44C0" w:rsidP="00EE44C0" w:rsidR="00EE44C0">
      <w:pPr>
        <w:jc w:val="both"/>
      </w:pPr>
      <w:r>
        <w:t>Protiv ovoga rješenja dopuštena je žalba u roku od osam dana od dostave rješenja. Žalba se podnosi u tri primjerka ovome sudu, a o njoj odlučuje Visoki trgovački sud Republike Hrvatske.</w:t>
      </w:r>
    </w:p>
    <w:p w:rsidRDefault="00EE44C0" w:rsidP="00EE44C0" w:rsidR="00EE44C0"/>
    <w:p w:rsidRDefault="00EE44C0" w:rsidP="00EE44C0" w:rsidR="00EE44C0">
      <w:r>
        <w:t>DNA:</w:t>
      </w:r>
    </w:p>
    <w:p w:rsidRDefault="00EE44C0" w:rsidP="00EE44C0" w:rsidR="00EE44C0">
      <w:pPr>
        <w:jc w:val="both"/>
      </w:pPr>
      <w:r>
        <w:t>1. predlagatelju FINANCIJSKA AGENCIJA, Varaždin, A. Cesarca 2</w:t>
      </w:r>
    </w:p>
    <w:p w:rsidRDefault="00EE44C0" w:rsidP="00EE44C0" w:rsidR="00EE44C0">
      <w:pPr>
        <w:jc w:val="both"/>
      </w:pPr>
      <w:r>
        <w:t>2. E</w:t>
      </w:r>
      <w:r>
        <w:t xml:space="preserve">-oglasna </w:t>
      </w:r>
      <w:r>
        <w:t>ploča</w:t>
      </w:r>
      <w:bookmarkStart w:name="_GoBack" w:id="0"/>
      <w:bookmarkEnd w:id="0"/>
    </w:p>
    <w:p w:rsidRDefault="00EE44C0" w:rsidP="00EE44C0" w:rsidR="00EE44C0">
      <w:r>
        <w:t>3. kal. pravom. – 15 dana</w:t>
      </w:r>
    </w:p>
    <w:p w:rsidRDefault="002B67C7" w:rsidR="002B67C7" w:rsidRPr="00EE44C0">
      <w:pPr>
        <w:rPr>
          <w:b/>
        </w:rPr>
      </w:pPr>
    </w:p>
    <w:sectPr w:rsidR="002B67C7" w:rsidRPr="00EE44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CFB" w:rsidP="00BB65F2" w:rsidR="00A66CFB">
      <w:r>
        <w:separator/>
      </w:r>
    </w:p>
  </w:endnote>
  <w:endnote w:id="0" w:type="continuationSeparator">
    <w:p w:rsidRDefault="00A66CFB" w:rsidP="00BB65F2" w:rsidR="00A66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CFB" w:rsidP="00BB65F2" w:rsidR="00A66CFB">
      <w:r>
        <w:separator/>
      </w:r>
    </w:p>
  </w:footnote>
  <w:footnote w:id="0" w:type="continuationSeparator">
    <w:p w:rsidRDefault="00A66CFB" w:rsidP="00BB65F2" w:rsidR="00A66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5F2" w:rsidP="00BB65F2" w:rsidR="00BB65F2">
    <w:pPr>
      <w:pStyle w:val="Zaglavlje"/>
      <w:jc w:val="right"/>
    </w:pPr>
    <w:r>
      <w:t>Poslovni broj: 1 St-693/15-5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C5CE21B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192C"/>
    <w:rsid w:val="000922C8"/>
    <w:rsid w:val="000A192C"/>
    <w:rsid w:val="002B67C7"/>
    <w:rsid w:val="004D2A46"/>
    <w:rsid w:val="008350F4"/>
    <w:rsid w:val="00A66CFB"/>
    <w:rsid w:val="00BB65F2"/>
    <w:rsid w:val="00D0553C"/>
    <w:rsid w:val="00D46CEC"/>
    <w:rsid w:val="00EE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5F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65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5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5F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65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65F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B65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65F2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6C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6C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6C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6C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EE44C0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E44C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5F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65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5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5F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65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65F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B65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65F2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6C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6C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6C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6C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EE44C0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E44C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57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35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St-693/2015-5</izvorni_sadrzaj>
    <derivirana_varijabla naziv="DomainObject.Oznaka_1">St-693/2015-5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TIMMIK, društvo s ograničenom odgovornošću za proizvodnju</izvorni_sadrzaj>
    <derivirana_varijabla naziv="DomainObject.Predmet.ProtustrankaFormated_1">  TIMMIK, društvo s ograničenom odgovornošću za proizvodnju</derivirana_varijabla>
  </DomainObject.Predmet.ProtustrankaFormated>
  <DomainObject.Predmet.ProtustrankaFormatedOIB>
    <izvorni_sadrzaj>  TIMMIK, društvo s ograničenom odgovornošću za proizvodnju, OIB 02462532963</izvorni_sadrzaj>
    <derivirana_varijabla naziv="DomainObject.Predmet.ProtustrankaFormatedOIB_1">  TIMMIK, društvo s ograničenom odgovornošću za proizvodnju, OIB 02462532963</derivirana_varijabla>
  </DomainObject.Predmet.ProtustrankaFormatedOIB>
  <DomainObject.Predmet.ProtustrankaFormatedWithAdress>
    <izvorni_sadrzaj> TIMMIK, društvo s ograničenom odgovornošću za proizvodnju, Savska Ves, Radnička 90, 40000 Čakovec</izvorni_sadrzaj>
    <derivirana_varijabla naziv="DomainObject.Predmet.ProtustrankaFormatedWithAdress_1"> TIMMIK, društvo s ograničenom odgovornošću za proizvodnju, Savska Ves, Radnička 90, 40000 Čakovec</derivirana_varijabla>
  </DomainObject.Predmet.ProtustrankaFormatedWithAdress>
  <DomainObject.Predmet.ProtustrankaFormatedWithAdressOIB>
    <izvorni_sadrzaj> TIMMIK, društvo s ograničenom odgovornošću za proizvodnju, OIB 02462532963, Savska Ves, Radnička 90, 40000 Čakovec</izvorni_sadrzaj>
    <derivirana_varijabla naziv="DomainObject.Predmet.ProtustrankaFormatedWithAdressOIB_1"> TIMMIK, društvo s ograničenom odgovornošću za proizvodnju, OIB 02462532963, Savska Ves, Radnička 90, 40000 Čakovec</derivirana_varijabla>
  </DomainObject.Predmet.ProtustrankaFormatedWithAdressOIB>
  <DomainObject.Predmet.ProtustrankaWithAdress>
    <izvorni_sadrzaj>TIMMIK, društvo s ograničenom odgovornošću za proizvodnju Savska Ves, Radnička 90, 40000 Čakovec</izvorni_sadrzaj>
    <derivirana_varijabla naziv="DomainObject.Predmet.ProtustrankaWithAdress_1">TIMMIK, društvo s ograničenom odgovornošću za proizvodnju Savska Ves, Radnička 90, 40000 Čakovec</derivirana_varijabla>
  </DomainObject.Predmet.ProtustrankaWithAdress>
  <DomainObject.Predmet.ProtustrankaWithAdressOIB>
    <izvorni_sadrzaj>TIMMIK, društvo s ograničenom odgovornošću za proizvodnju, OIB 02462532963, Savska Ves, Radnička 90, 40000 Čakovec</izvorni_sadrzaj>
    <derivirana_varijabla naziv="DomainObject.Predmet.ProtustrankaWithAdressOIB_1">TIMMIK, društvo s ograničenom odgovornošću za proizvodnju, OIB 02462532963, Savska Ves, Radnička 90, 40000 Čakovec</derivirana_varijabla>
  </DomainObject.Predmet.ProtustrankaWithAdressOIB>
  <DomainObject.Predmet.ProtustrankaNazivFormated>
    <izvorni_sadrzaj>TIMMIK, društvo s ograničenom odgovornošću za proizvodnju</izvorni_sadrzaj>
    <derivirana_varijabla naziv="DomainObject.Predmet.ProtustrankaNazivFormated_1">TIMMIK, društvo s ograničenom odgovornošću za proizvodnju</derivirana_varijabla>
  </DomainObject.Predmet.ProtustrankaNazivFormated>
  <DomainObject.Predmet.ProtustrankaNazivFormatedOIB>
    <izvorni_sadrzaj>TIMMIK, društvo s ograničenom odgovornošću za proizvodnju, OIB 02462532963</izvorni_sadrzaj>
    <derivirana_varijabla naziv="DomainObject.Predmet.ProtustrankaNazivFormatedOIB_1">TIMMIK, društvo s ograničenom odgovornošću za proizvodnju, OIB 02462532963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45837.13</izvorni_sadrzaj>
    <derivirana_varijabla naziv="DomainObject.Predmet.TrenutnaVrijednost_1">45837.13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TIMMIK, društvo s ograničenom odgovornošću za proizvodnju</item>
    </izvorni_sadrzaj>
    <derivirana_varijabla naziv="DomainObject.Predmet.ProtuStrankaListFormated_1">
      <item>TIMMIK, društvo s ograničenom odgovornošću za proizvodnju</item>
    </derivirana_varijabla>
  </DomainObject.Predmet.ProtuStrankaListFormated>
  <DomainObject.Predmet.ProtuStrankaListFormatedOIB>
    <izvorni_sadrzaj>
      <item>TIMMIK, društvo s ograničenom odgovornošću za proizvodnju, OIB 02462532963</item>
    </izvorni_sadrzaj>
    <derivirana_varijabla naziv="DomainObject.Predmet.ProtuStrankaListFormatedOIB_1">
      <item>TIMMIK, društvo s ograničenom odgovornošću za proizvodnju, OIB 02462532963</item>
    </derivirana_varijabla>
  </DomainObject.Predmet.ProtuStrankaListFormatedOIB>
  <DomainObject.Predmet.ProtuStrankaListFormatedWithAdress>
    <izvorni_sadrzaj>
      <item>TIMMIK, društvo s ograničenom odgovornošću za proizvodnju, Savska Ves, Radnička 90, 40000 Čakovec</item>
    </izvorni_sadrzaj>
    <derivirana_varijabla naziv="DomainObject.Predmet.ProtuStrankaListFormatedWithAdress_1">
      <item>TIMMIK, društvo s ograničenom odgovornošću za proizvodnju, Savska Ves, Radnička 90, 40000 Čakovec</item>
    </derivirana_varijabla>
  </DomainObject.Predmet.ProtuStrankaListFormatedWithAdress>
  <DomainObject.Predmet.ProtuStrankaListFormatedWithAdressOIB>
    <izvorni_sadrzaj>
      <item>TIMMIK, društvo s ograničenom odgovornošću za proizvodnju, OIB 02462532963, Savska Ves, Radnička 90, 40000 Čakovec</item>
    </izvorni_sadrzaj>
    <derivirana_varijabla naziv="DomainObject.Predmet.ProtuStrankaListFormatedWithAdressOIB_1">
      <item>TIMMIK, društvo s ograničenom odgovornošću za proizvodnju, OIB 02462532963, Savska Ves, Radnička 90, 40000 Čakovec</item>
    </derivirana_varijabla>
  </DomainObject.Predmet.ProtuStrankaListFormatedWithAdressOIB>
  <DomainObject.Predmet.ProtuStrankaListNazivFormated>
    <izvorni_sadrzaj>
      <item>TIMMIK, društvo s ograničenom odgovornošću za proizvodnju</item>
    </izvorni_sadrzaj>
    <derivirana_varijabla naziv="DomainObject.Predmet.ProtuStrankaListNazivFormated_1">
      <item>TIMMIK, društvo s ograničenom odgovornošću za proizvodnju</item>
    </derivirana_varijabla>
  </DomainObject.Predmet.ProtuStrankaListNazivFormated>
  <DomainObject.Predmet.ProtuStrankaListNazivFormatedOIB>
    <izvorni_sadrzaj>
      <item>TIMMIK, društvo s ograničenom odgovornošću za proizvodnju, OIB 02462532963</item>
    </izvorni_sadrzaj>
    <derivirana_varijabla naziv="DomainObject.Predmet.ProtuStrankaListNazivFormatedOIB_1">
      <item>TIMMIK, društvo s ograničenom odgovornošću za proizvodnju, OIB 02462532963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St-693/2015-5</izvorni_sadrzaj>
    <derivirana_varijabla naziv="DomainObject.PoslovniBrojDokumenta_1">St-693/2015-5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TIMMIK, društvo s ograničenom odgovornošću za proizvodnju</izvorni_sadrzaj>
    <derivirana_varijabla naziv="DomainObject.Predmet.ProtustrankaIDrugi_1">TIMMIK, društvo s ograničenom odgovornošću za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TIMMIK, društvo s ograničenom odgovornošću za proizvodnju, OIB 02462532963, Savska Ves, Radnička 90, 40000 Čakovec</izvorni_sadrzaj>
    <derivirana_varijabla naziv="DomainObject.Predmet.ProtustrankaIDrugiAdressOIB_1">TIMMIK, društvo s ograničenom odgovornošću za proizvodnju, OIB 02462532963, Savska Ves, Radnička 90,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TIMMIK, društvo s ograničenom odgovornošću za proizvodnju</item>
      <item>e-Oglasna</item>
      <item>Sudski registar</item>
    </izvorni_sadrzaj>
    <derivirana_varijabla naziv="DomainObject.Predmet.SudioniciListNaziv_1">
      <item>Financijska agencija</item>
      <item>TIMMIK, društvo s ograničenom odgovornošću za proizvodnju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TIMMIK, društvo s ograničenom odgovornošću za proizvodnju, OIB 02462532963, Savska Ves, Radnička 90,40000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TIMMIK, društvo s ograničenom odgovornošću za proizvodnju, OIB 02462532963, Savska Ves, Radnička 90,40000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02462532963</item>
      <item>, OIB null</item>
      <item>, OIB null</item>
    </izvorni_sadrzaj>
    <derivirana_varijabla naziv="DomainObject.Predmet.SudioniciListNazivOIB_1">
      <item>, OIB 85821130368</item>
      <item>, OIB 02462532963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1040</properties:Characters>
  <properties:Lines>44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2015-12-17T13:46:00Z</dcterms:created>
  <dc:creator>Tea Meister</dc:creator>
  <dc:description/>
  <cp:keywords/>
  <cp:lastModifiedBy>Tea Meister</cp:lastModifiedBy>
  <cp:lastPrinted>2015-12-29T12:15:00Z</cp:lastPrinted>
  <dcterms:modified xmlns:xsi="http://www.w3.org/2001/XMLSchema-instance" xsi:type="dcterms:W3CDTF">2015-12-29T12:20:00Z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St-693/2015-5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