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7b03c" w14:paraId="bd7b03c" w:rsidRDefault="00360C85" w:rsidP="00560C67" w:rsidR="00560C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5841A3" w:rsidR="005841A3">
      <w:pPr>
        <w:rPr>
          <w:sz w:val="24"/>
        </w:rPr>
      </w:pPr>
      <w:r>
        <w:rPr>
          <w:sz w:val="24"/>
        </w:rPr>
        <w:t>TRGOVAČKI SUD U OSIJEKU</w:t>
      </w:r>
    </w:p>
    <w:p w:rsidRDefault="005D3F5E" w:rsidR="005D3F5E">
      <w:pPr>
        <w:rPr>
          <w:sz w:val="24"/>
        </w:rPr>
      </w:pPr>
      <w:r>
        <w:rPr>
          <w:sz w:val="24"/>
        </w:rPr>
        <w:t>STALNA SLUŽBA</w:t>
      </w:r>
    </w:p>
    <w:p w:rsidRDefault="003830C3" w:rsidR="002518B6">
      <w:pPr>
        <w:rPr>
          <w:sz w:val="24"/>
        </w:rPr>
      </w:pPr>
      <w:r>
        <w:rPr>
          <w:sz w:val="24"/>
        </w:rPr>
        <w:t>U SLAVONSKOM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3830C3" w:rsidRPr="00560C67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006653" w:rsidRPr="00560C67">
        <w:rPr>
          <w:sz w:val="24"/>
        </w:rPr>
        <w:t>Broj: St-</w:t>
      </w:r>
      <w:r w:rsidR="00AC2DC4">
        <w:rPr>
          <w:sz w:val="24"/>
        </w:rPr>
        <w:t>596/2016-16</w:t>
      </w:r>
    </w:p>
    <w:p w:rsidRDefault="004E524A" w:rsidR="004E524A" w:rsidRPr="00560C67">
      <w:pPr>
        <w:rPr>
          <w:sz w:val="24"/>
        </w:rPr>
      </w:pPr>
    </w:p>
    <w:p w:rsidRDefault="004E524A" w:rsidP="004E524A" w:rsidR="00006653" w:rsidRPr="00560C67">
      <w:pPr>
        <w:jc w:val="center"/>
        <w:rPr>
          <w:sz w:val="24"/>
        </w:rPr>
      </w:pPr>
      <w:r w:rsidRPr="00560C67">
        <w:rPr>
          <w:sz w:val="24"/>
        </w:rPr>
        <w:t>R E P U B L I K A     H R V A T S K A</w:t>
      </w:r>
      <w:r w:rsidR="00193387" w:rsidRPr="00560C67">
        <w:rPr>
          <w:sz w:val="24"/>
        </w:rPr>
        <w:t xml:space="preserve"> </w:t>
      </w:r>
    </w:p>
    <w:p w:rsidRDefault="00006653" w:rsidR="00B65080">
      <w:pPr>
        <w:jc w:val="center"/>
        <w:rPr>
          <w:sz w:val="24"/>
        </w:rPr>
      </w:pPr>
      <w:r w:rsidRPr="00560C67">
        <w:rPr>
          <w:sz w:val="24"/>
        </w:rPr>
        <w:t>R J E Š E N J E</w:t>
      </w:r>
    </w:p>
    <w:p w:rsidRDefault="00006653" w:rsidR="00006653">
      <w:pPr>
        <w:rPr>
          <w:sz w:val="24"/>
        </w:rPr>
      </w:pPr>
    </w:p>
    <w:p w:rsidRDefault="00006653" w:rsidP="004D30A4" w:rsidR="003830C3">
      <w:pPr>
        <w:jc w:val="both"/>
        <w:rPr>
          <w:sz w:val="24"/>
        </w:rPr>
      </w:pPr>
      <w:r>
        <w:rPr>
          <w:sz w:val="24"/>
        </w:rPr>
        <w:tab/>
      </w:r>
      <w:r w:rsidR="005841A3">
        <w:rPr>
          <w:sz w:val="24"/>
        </w:rPr>
        <w:t xml:space="preserve">TRGOVAČKI SUD U OSIJEKU, </w:t>
      </w:r>
      <w:r w:rsidR="005D3F5E">
        <w:rPr>
          <w:sz w:val="24"/>
        </w:rPr>
        <w:t xml:space="preserve">STALNA SLUŽBA </w:t>
      </w:r>
      <w:r w:rsidR="003830C3">
        <w:rPr>
          <w:sz w:val="24"/>
        </w:rPr>
        <w:t>U SLAVONSKOM BRODU</w:t>
      </w:r>
      <w:r>
        <w:rPr>
          <w:sz w:val="24"/>
        </w:rPr>
        <w:t>, po stečajnom sucu Vesni Vu</w:t>
      </w:r>
      <w:r w:rsidR="00C029DF">
        <w:rPr>
          <w:sz w:val="24"/>
        </w:rPr>
        <w:t>ke</w:t>
      </w:r>
      <w:r w:rsidR="00CD1736">
        <w:rPr>
          <w:sz w:val="24"/>
        </w:rPr>
        <w:t xml:space="preserve">lić, </w:t>
      </w:r>
      <w:r w:rsidR="009B2A69">
        <w:rPr>
          <w:sz w:val="24"/>
        </w:rPr>
        <w:t>u prethodnom postupku radi</w:t>
      </w:r>
      <w:r w:rsidR="000F54B8">
        <w:rPr>
          <w:sz w:val="24"/>
        </w:rPr>
        <w:t xml:space="preserve"> utvrđivanja pretpostavki za ot</w:t>
      </w:r>
      <w:r w:rsidR="009B2A69">
        <w:rPr>
          <w:sz w:val="24"/>
        </w:rPr>
        <w:t>va</w:t>
      </w:r>
      <w:r w:rsidR="000F54B8">
        <w:rPr>
          <w:sz w:val="24"/>
        </w:rPr>
        <w:t>ra</w:t>
      </w:r>
      <w:r w:rsidR="009B2A69">
        <w:rPr>
          <w:sz w:val="24"/>
        </w:rPr>
        <w:t xml:space="preserve">nje stečajnog postupka nad dužnikom </w:t>
      </w:r>
      <w:r w:rsidR="00AC2DC4">
        <w:rPr>
          <w:sz w:val="24"/>
        </w:rPr>
        <w:t>PINUS</w:t>
      </w:r>
      <w:r w:rsidR="009B2A69">
        <w:rPr>
          <w:sz w:val="24"/>
        </w:rPr>
        <w:t xml:space="preserve"> d.o.o </w:t>
      </w:r>
      <w:r w:rsidR="00AC2DC4">
        <w:rPr>
          <w:sz w:val="24"/>
        </w:rPr>
        <w:t>Malino</w:t>
      </w:r>
      <w:r w:rsidR="00A938BB">
        <w:rPr>
          <w:sz w:val="24"/>
        </w:rPr>
        <w:t xml:space="preserve">, dana </w:t>
      </w:r>
      <w:r w:rsidR="00AC2DC4">
        <w:rPr>
          <w:sz w:val="24"/>
        </w:rPr>
        <w:t>21</w:t>
      </w:r>
      <w:r w:rsidR="009B2A69">
        <w:rPr>
          <w:sz w:val="24"/>
        </w:rPr>
        <w:t>.listopada</w:t>
      </w:r>
      <w:r w:rsidR="00A938BB">
        <w:rPr>
          <w:sz w:val="24"/>
        </w:rPr>
        <w:t xml:space="preserve"> 2016.</w:t>
      </w:r>
    </w:p>
    <w:p w:rsidRDefault="0018242F" w:rsidP="004D30A4" w:rsidR="0018242F">
      <w:pPr>
        <w:jc w:val="both"/>
        <w:rPr>
          <w:sz w:val="24"/>
        </w:rPr>
      </w:pPr>
    </w:p>
    <w:p w:rsidRDefault="002F5E6D" w:rsidP="002F5E6D" w:rsidR="00006653">
      <w:pPr>
        <w:tabs>
          <w:tab w:pos="6150" w:val="left"/>
        </w:tabs>
        <w:rPr>
          <w:sz w:val="24"/>
        </w:rPr>
      </w:pPr>
      <w:r>
        <w:rPr>
          <w:sz w:val="24"/>
        </w:rPr>
        <w:tab/>
      </w:r>
    </w:p>
    <w:p w:rsidRDefault="00006653" w:rsidR="003A1C26">
      <w:pPr>
        <w:jc w:val="center"/>
        <w:rPr>
          <w:sz w:val="24"/>
        </w:rPr>
      </w:pPr>
      <w:r w:rsidRPr="00560C67">
        <w:rPr>
          <w:sz w:val="24"/>
        </w:rPr>
        <w:t>r i j e š i o    j e</w:t>
      </w:r>
    </w:p>
    <w:p w:rsidRDefault="003830C3" w:rsidR="003830C3">
      <w:pPr>
        <w:jc w:val="center"/>
        <w:rPr>
          <w:b/>
          <w:sz w:val="24"/>
        </w:rPr>
      </w:pPr>
    </w:p>
    <w:p w:rsidRDefault="00006653" w:rsidR="00006653">
      <w:pPr>
        <w:jc w:val="center"/>
        <w:rPr>
          <w:sz w:val="24"/>
        </w:rPr>
      </w:pPr>
    </w:p>
    <w:p w:rsidRDefault="00006653" w:rsidP="0053115A" w:rsidR="0053115A" w:rsidRPr="00A83C97">
      <w:pPr>
        <w:jc w:val="both"/>
        <w:rPr>
          <w:sz w:val="24"/>
        </w:rPr>
      </w:pPr>
      <w:r>
        <w:rPr>
          <w:sz w:val="24"/>
        </w:rPr>
        <w:tab/>
      </w:r>
      <w:r w:rsidR="0053115A">
        <w:rPr>
          <w:b/>
          <w:sz w:val="24"/>
        </w:rPr>
        <w:t>I –</w:t>
      </w:r>
      <w:r w:rsidR="0053115A">
        <w:rPr>
          <w:sz w:val="24"/>
        </w:rPr>
        <w:t xml:space="preserve"> Otvara se stečajni postupak nad dužnikom</w:t>
      </w:r>
      <w:r w:rsidR="000F54B8">
        <w:rPr>
          <w:sz w:val="24"/>
        </w:rPr>
        <w:t xml:space="preserve"> </w:t>
      </w:r>
      <w:r w:rsidR="00396360">
        <w:rPr>
          <w:sz w:val="24"/>
        </w:rPr>
        <w:t>PINUS d.o.o za proizvodnju, trgovinu i usluge Malino, (Općina Oriovac) Matije Gupca 85A, OIB 53931715559</w:t>
      </w:r>
      <w:r w:rsidR="001878AD">
        <w:rPr>
          <w:sz w:val="24"/>
        </w:rPr>
        <w:t>.</w:t>
      </w:r>
    </w:p>
    <w:p w:rsidRDefault="0053115A" w:rsidP="0053115A" w:rsidR="0053115A">
      <w:pPr>
        <w:jc w:val="both"/>
        <w:rPr>
          <w:sz w:val="24"/>
        </w:rPr>
      </w:pPr>
    </w:p>
    <w:p w:rsidRDefault="0053115A" w:rsidP="0053115A" w:rsidR="0053115A">
      <w:pPr>
        <w:jc w:val="both"/>
        <w:rPr>
          <w:sz w:val="24"/>
        </w:rPr>
      </w:pPr>
      <w:r>
        <w:rPr>
          <w:sz w:val="24"/>
        </w:rPr>
        <w:tab/>
      </w:r>
      <w:r>
        <w:rPr>
          <w:b/>
          <w:sz w:val="24"/>
        </w:rPr>
        <w:t>II -</w:t>
      </w:r>
      <w:r>
        <w:rPr>
          <w:sz w:val="24"/>
        </w:rPr>
        <w:t xml:space="preserve"> Stečaj se otvara s danom </w:t>
      </w:r>
      <w:r w:rsidR="00396360">
        <w:rPr>
          <w:sz w:val="24"/>
        </w:rPr>
        <w:t>21</w:t>
      </w:r>
      <w:r w:rsidR="000F54B8">
        <w:rPr>
          <w:sz w:val="24"/>
        </w:rPr>
        <w:t>.listopada</w:t>
      </w:r>
      <w:r>
        <w:rPr>
          <w:sz w:val="24"/>
        </w:rPr>
        <w:t xml:space="preserve"> 2016.u 1</w:t>
      </w:r>
      <w:r w:rsidR="00396360">
        <w:rPr>
          <w:sz w:val="24"/>
        </w:rPr>
        <w:t>2</w:t>
      </w:r>
      <w:r>
        <w:rPr>
          <w:sz w:val="24"/>
        </w:rPr>
        <w:t xml:space="preserve"> sati.</w:t>
      </w:r>
    </w:p>
    <w:p w:rsidRDefault="0053115A" w:rsidP="0053115A" w:rsidR="0053115A">
      <w:pPr>
        <w:jc w:val="both"/>
        <w:rPr>
          <w:sz w:val="24"/>
        </w:rPr>
      </w:pPr>
    </w:p>
    <w:p w:rsidRDefault="0053115A" w:rsidP="0053115A" w:rsidR="0053115A">
      <w:pPr>
        <w:jc w:val="both"/>
        <w:rPr>
          <w:sz w:val="24"/>
        </w:rPr>
      </w:pPr>
      <w:r>
        <w:rPr>
          <w:sz w:val="24"/>
        </w:rPr>
        <w:tab/>
      </w:r>
      <w:r>
        <w:rPr>
          <w:b/>
          <w:sz w:val="24"/>
        </w:rPr>
        <w:t>III -</w:t>
      </w:r>
      <w:r>
        <w:rPr>
          <w:sz w:val="24"/>
        </w:rPr>
        <w:t xml:space="preserve"> Imenuje se stečajni upravitelj</w:t>
      </w:r>
      <w:r w:rsidR="000F54B8">
        <w:rPr>
          <w:sz w:val="24"/>
        </w:rPr>
        <w:t xml:space="preserve"> </w:t>
      </w:r>
      <w:r w:rsidR="00396360">
        <w:rPr>
          <w:sz w:val="24"/>
        </w:rPr>
        <w:t xml:space="preserve">Zlatko </w:t>
      </w:r>
      <w:proofErr w:type="spellStart"/>
      <w:r w:rsidR="00396360">
        <w:rPr>
          <w:sz w:val="24"/>
        </w:rPr>
        <w:t>Markasović</w:t>
      </w:r>
      <w:proofErr w:type="spellEnd"/>
      <w:r w:rsidR="00396360">
        <w:rPr>
          <w:sz w:val="24"/>
        </w:rPr>
        <w:t xml:space="preserve">, </w:t>
      </w:r>
      <w:proofErr w:type="spellStart"/>
      <w:r w:rsidR="00396360">
        <w:rPr>
          <w:sz w:val="24"/>
        </w:rPr>
        <w:t>mag.iur</w:t>
      </w:r>
      <w:proofErr w:type="spellEnd"/>
      <w:r w:rsidR="00396360">
        <w:rPr>
          <w:sz w:val="24"/>
        </w:rPr>
        <w:t>. Osijek, Vij.I.Meštrovića 50, OIB 82230536462</w:t>
      </w:r>
      <w:r w:rsidR="002A3B75">
        <w:rPr>
          <w:sz w:val="24"/>
        </w:rPr>
        <w:t>.</w:t>
      </w:r>
    </w:p>
    <w:p w:rsidRDefault="0053115A" w:rsidP="0053115A" w:rsidR="0053115A">
      <w:pPr>
        <w:jc w:val="both"/>
        <w:rPr>
          <w:sz w:val="24"/>
        </w:rPr>
      </w:pPr>
    </w:p>
    <w:p w:rsidRDefault="0053115A" w:rsidP="0053115A" w:rsidR="0053115A">
      <w:pPr>
        <w:jc w:val="both"/>
        <w:rPr>
          <w:sz w:val="24"/>
        </w:rPr>
      </w:pPr>
      <w:r>
        <w:rPr>
          <w:sz w:val="24"/>
        </w:rPr>
        <w:tab/>
      </w:r>
      <w:r w:rsidRPr="00F11A25">
        <w:rPr>
          <w:b/>
          <w:sz w:val="24"/>
        </w:rPr>
        <w:t>I</w:t>
      </w:r>
      <w:r>
        <w:rPr>
          <w:b/>
          <w:sz w:val="24"/>
        </w:rPr>
        <w:t>V -</w:t>
      </w:r>
      <w:r>
        <w:rPr>
          <w:sz w:val="24"/>
        </w:rPr>
        <w:t xml:space="preserve"> Pozivaju se vjerovnici u roku od 60 dana od dana objave rješenja o otvaranju stečajnog postupka na mrežnoj stanici e-Oglasna ploča sudova, prijaviti svoje tražbine </w:t>
      </w:r>
      <w:r w:rsidRPr="00A83C97">
        <w:rPr>
          <w:sz w:val="24"/>
        </w:rPr>
        <w:t>stečajnom upravitelju</w:t>
      </w:r>
      <w:r w:rsidR="00D73A04">
        <w:rPr>
          <w:sz w:val="24"/>
        </w:rPr>
        <w:t xml:space="preserve"> </w:t>
      </w:r>
      <w:r w:rsidR="004869FA">
        <w:rPr>
          <w:sz w:val="24"/>
        </w:rPr>
        <w:t xml:space="preserve"> </w:t>
      </w:r>
      <w:r w:rsidR="00502ADB">
        <w:rPr>
          <w:sz w:val="24"/>
        </w:rPr>
        <w:t xml:space="preserve">Zlatku </w:t>
      </w:r>
      <w:proofErr w:type="spellStart"/>
      <w:r w:rsidR="00502ADB">
        <w:rPr>
          <w:sz w:val="24"/>
        </w:rPr>
        <w:t>Markasoviću</w:t>
      </w:r>
      <w:proofErr w:type="spellEnd"/>
      <w:r w:rsidR="00502ADB">
        <w:rPr>
          <w:sz w:val="24"/>
        </w:rPr>
        <w:t>, Osijek, Vij.I.Meštrovića 50</w:t>
      </w:r>
      <w:r>
        <w:rPr>
          <w:sz w:val="24"/>
        </w:rPr>
        <w:t>, u skladu s odredbama Stečajnog zakona o prijavama tražbina i to u dva primjerka zajedno s ispravama iz kojih tražbina proizlazi i dokazom o uplati sudske pristojbe u iznosu 2% od vrijednosti prijavljene tražbine (ali ne više od 500,00 kn). Pristojba se uplaćuje na račun državnog proračuna IBAN HR12 1001005-1863000160, s pozivom na br. HR64 5045-3531-</w:t>
      </w:r>
      <w:r w:rsidR="00396360">
        <w:rPr>
          <w:b/>
          <w:sz w:val="24"/>
        </w:rPr>
        <w:t>596</w:t>
      </w:r>
      <w:r>
        <w:rPr>
          <w:b/>
          <w:sz w:val="24"/>
        </w:rPr>
        <w:t>-</w:t>
      </w:r>
      <w:r w:rsidR="00D73A04">
        <w:rPr>
          <w:sz w:val="24"/>
        </w:rPr>
        <w:t>2016</w:t>
      </w:r>
      <w:r>
        <w:rPr>
          <w:sz w:val="24"/>
        </w:rPr>
        <w:t>.</w:t>
      </w:r>
    </w:p>
    <w:p w:rsidRDefault="0053115A" w:rsidP="0053115A" w:rsidR="003830C3">
      <w:pPr>
        <w:jc w:val="both"/>
        <w:rPr>
          <w:sz w:val="24"/>
        </w:rPr>
      </w:pPr>
      <w:r>
        <w:rPr>
          <w:sz w:val="24"/>
        </w:rPr>
        <w:tab/>
      </w:r>
      <w:r w:rsidR="00590B55">
        <w:rPr>
          <w:sz w:val="24"/>
        </w:rPr>
        <w:t>Prijava se pod</w:t>
      </w:r>
      <w:r w:rsidR="00DE1DFE">
        <w:rPr>
          <w:sz w:val="24"/>
        </w:rPr>
        <w:t>no</w:t>
      </w:r>
      <w:r w:rsidR="00590B55">
        <w:rPr>
          <w:sz w:val="24"/>
        </w:rPr>
        <w:t>si na propisanom obrascu, a  u prijavi je</w:t>
      </w:r>
      <w:r>
        <w:rPr>
          <w:sz w:val="24"/>
        </w:rPr>
        <w:t xml:space="preserve"> potrebno navesti </w:t>
      </w:r>
      <w:r w:rsidR="00590B55">
        <w:rPr>
          <w:sz w:val="24"/>
        </w:rPr>
        <w:t xml:space="preserve">pravnu </w:t>
      </w:r>
      <w:r>
        <w:rPr>
          <w:sz w:val="24"/>
        </w:rPr>
        <w:t xml:space="preserve">osnovu i iznos tražbine u kunama, broj žiro računa vjerovnika, </w:t>
      </w:r>
      <w:r w:rsidR="00590B55">
        <w:rPr>
          <w:sz w:val="24"/>
        </w:rPr>
        <w:t xml:space="preserve">podatke za identifikaciju dužnika i vjerovnika, naznaku o dokazu za postojanje tražbine i ovršne isprave, </w:t>
      </w:r>
      <w:r>
        <w:rPr>
          <w:sz w:val="24"/>
        </w:rPr>
        <w:t>a ako se o prijavljenoj tražbini vodi parnica, u prijavi je potrebno navesti oznaku broja spisa i sud pred kojim se parnica vodi.</w:t>
      </w:r>
    </w:p>
    <w:p w:rsidRDefault="0053115A" w:rsidP="0053115A" w:rsidR="00590B55">
      <w:pPr>
        <w:jc w:val="both"/>
        <w:rPr>
          <w:sz w:val="24"/>
        </w:rPr>
      </w:pPr>
      <w:r>
        <w:rPr>
          <w:sz w:val="24"/>
        </w:rPr>
        <w:tab/>
      </w:r>
      <w:r w:rsidR="00590B55">
        <w:rPr>
          <w:sz w:val="24"/>
        </w:rPr>
        <w:t>Ako radnik ili prijašnji dužnikov radnik nije prijavio svoju tražbinu, s</w:t>
      </w:r>
      <w:r>
        <w:rPr>
          <w:sz w:val="24"/>
        </w:rPr>
        <w:t xml:space="preserve">matrat će se da </w:t>
      </w:r>
      <w:r w:rsidR="00590B55">
        <w:rPr>
          <w:sz w:val="24"/>
        </w:rPr>
        <w:t>je tražbinu prijavio u skladu s popisom koji je sastavio stečajni upravitelj (čl. 257 st. 3 i 4 SZ-a).</w:t>
      </w:r>
    </w:p>
    <w:p w:rsidRDefault="00590B55" w:rsidP="003830C3" w:rsidR="0053115A">
      <w:pPr>
        <w:jc w:val="both"/>
        <w:rPr>
          <w:sz w:val="24"/>
        </w:rPr>
      </w:pPr>
      <w:r>
        <w:rPr>
          <w:sz w:val="24"/>
        </w:rPr>
        <w:tab/>
        <w:t>P</w:t>
      </w:r>
      <w:r w:rsidR="00E57A6C">
        <w:rPr>
          <w:sz w:val="24"/>
        </w:rPr>
        <w:t>rijave</w:t>
      </w:r>
      <w:r w:rsidR="00DE1DFE">
        <w:rPr>
          <w:sz w:val="24"/>
        </w:rPr>
        <w:t xml:space="preserve"> tražbine podnesene</w:t>
      </w:r>
      <w:r>
        <w:rPr>
          <w:sz w:val="24"/>
        </w:rPr>
        <w:t xml:space="preserve"> nakon isteka roka za prijavljivanje, sud će odbaciti rješenjem.</w:t>
      </w:r>
    </w:p>
    <w:p w:rsidRDefault="00502ADB" w:rsidP="003830C3" w:rsidR="00502ADB">
      <w:pPr>
        <w:jc w:val="both"/>
        <w:rPr>
          <w:sz w:val="24"/>
        </w:rPr>
      </w:pPr>
    </w:p>
    <w:p w:rsidRDefault="00502ADB" w:rsidP="003830C3" w:rsidR="00502ADB">
      <w:pPr>
        <w:jc w:val="both"/>
        <w:rPr>
          <w:sz w:val="24"/>
        </w:rPr>
      </w:pPr>
    </w:p>
    <w:p w:rsidRDefault="0018242F" w:rsidP="003830C3" w:rsidR="0018242F">
      <w:pPr>
        <w:jc w:val="both"/>
        <w:rPr>
          <w:sz w:val="24"/>
        </w:rPr>
      </w:pPr>
    </w:p>
    <w:p w:rsidRDefault="0018242F" w:rsidP="000F29A3" w:rsidR="0018242F" w:rsidRPr="0018242F">
      <w:pPr>
        <w:numPr>
          <w:ilvl w:val="0"/>
          <w:numId w:val="6"/>
        </w:numPr>
        <w:jc w:val="both"/>
        <w:rPr>
          <w:sz w:val="24"/>
        </w:rPr>
      </w:pPr>
      <w:r w:rsidRPr="0018242F">
        <w:rPr>
          <w:sz w:val="24"/>
        </w:rPr>
        <w:lastRenderedPageBreak/>
        <w:t xml:space="preserve">2 -                              </w:t>
      </w:r>
      <w:r w:rsidR="00502ADB">
        <w:rPr>
          <w:sz w:val="24"/>
        </w:rPr>
        <w:t>Broj: St-596/2016-16</w:t>
      </w:r>
    </w:p>
    <w:p w:rsidRDefault="0018242F" w:rsidP="0053115A" w:rsidR="0018242F">
      <w:pPr>
        <w:jc w:val="both"/>
        <w:rPr>
          <w:sz w:val="24"/>
        </w:rPr>
      </w:pPr>
    </w:p>
    <w:p w:rsidRDefault="0053115A" w:rsidP="0053115A" w:rsidR="0053115A">
      <w:pPr>
        <w:jc w:val="both"/>
        <w:rPr>
          <w:sz w:val="24"/>
        </w:rPr>
      </w:pPr>
      <w:r>
        <w:rPr>
          <w:sz w:val="24"/>
        </w:rPr>
        <w:tab/>
      </w:r>
      <w:r>
        <w:rPr>
          <w:b/>
          <w:sz w:val="24"/>
        </w:rPr>
        <w:t>V -</w:t>
      </w:r>
      <w:r>
        <w:rPr>
          <w:sz w:val="24"/>
        </w:rPr>
        <w:t xml:space="preserve"> Pozivaju se </w:t>
      </w:r>
      <w:proofErr w:type="spellStart"/>
      <w:r>
        <w:rPr>
          <w:sz w:val="24"/>
        </w:rPr>
        <w:t>razlučni</w:t>
      </w:r>
      <w:proofErr w:type="spellEnd"/>
      <w:r>
        <w:rPr>
          <w:sz w:val="24"/>
        </w:rPr>
        <w:t xml:space="preserve"> vjerovnici da u roku navedenom u </w:t>
      </w:r>
      <w:proofErr w:type="spellStart"/>
      <w:r>
        <w:rPr>
          <w:sz w:val="24"/>
        </w:rPr>
        <w:t>toč</w:t>
      </w:r>
      <w:proofErr w:type="spellEnd"/>
      <w:r>
        <w:rPr>
          <w:sz w:val="24"/>
        </w:rPr>
        <w:t xml:space="preserve">. IV ovog rješenja, obavijeste stečajnog upravitelja o svom </w:t>
      </w:r>
      <w:proofErr w:type="spellStart"/>
      <w:r>
        <w:rPr>
          <w:sz w:val="24"/>
        </w:rPr>
        <w:t>razlučnom</w:t>
      </w:r>
      <w:proofErr w:type="spellEnd"/>
      <w:r>
        <w:rPr>
          <w:sz w:val="24"/>
        </w:rPr>
        <w:t xml:space="preserve"> pravu, pravnoj osnovi razlučnog prava i dijelu imovine stečajnog dužnika na koji se odnosi </w:t>
      </w:r>
      <w:proofErr w:type="spellStart"/>
      <w:r>
        <w:rPr>
          <w:sz w:val="24"/>
        </w:rPr>
        <w:t>razlučno</w:t>
      </w:r>
      <w:proofErr w:type="spellEnd"/>
      <w:r>
        <w:rPr>
          <w:sz w:val="24"/>
        </w:rPr>
        <w:t xml:space="preserve"> pravo. Ako </w:t>
      </w:r>
      <w:proofErr w:type="spellStart"/>
      <w:r>
        <w:rPr>
          <w:sz w:val="24"/>
        </w:rPr>
        <w:t>razlučni</w:t>
      </w:r>
      <w:proofErr w:type="spellEnd"/>
      <w:r>
        <w:rPr>
          <w:sz w:val="24"/>
        </w:rPr>
        <w:t xml:space="preserve"> vjerovnici prijavljuju i tražbinu kao stečajni vjerovnici, u prijavi su dužni označiti dio imovine stečajnog dužnika na koji se odnosi njihovo </w:t>
      </w:r>
      <w:proofErr w:type="spellStart"/>
      <w:r>
        <w:rPr>
          <w:sz w:val="24"/>
        </w:rPr>
        <w:t>razlučno</w:t>
      </w:r>
      <w:proofErr w:type="spellEnd"/>
      <w:r>
        <w:rPr>
          <w:sz w:val="24"/>
        </w:rPr>
        <w:t xml:space="preserve"> pravo i iznos do kojeg njihova tražbina predvidivo neće biti pokrivena tim </w:t>
      </w:r>
      <w:proofErr w:type="spellStart"/>
      <w:r>
        <w:rPr>
          <w:sz w:val="24"/>
        </w:rPr>
        <w:t>razlučnom</w:t>
      </w:r>
      <w:proofErr w:type="spellEnd"/>
      <w:r>
        <w:rPr>
          <w:sz w:val="24"/>
        </w:rPr>
        <w:t xml:space="preserve"> pravom.</w:t>
      </w:r>
    </w:p>
    <w:p w:rsidRDefault="0053115A" w:rsidP="0053115A" w:rsidR="0053115A">
      <w:pPr>
        <w:jc w:val="both"/>
        <w:rPr>
          <w:sz w:val="24"/>
        </w:rPr>
      </w:pPr>
      <w:r>
        <w:rPr>
          <w:sz w:val="24"/>
        </w:rPr>
        <w:tab/>
        <w:t xml:space="preserve">Upozoravaju se </w:t>
      </w:r>
      <w:proofErr w:type="spellStart"/>
      <w:r>
        <w:rPr>
          <w:sz w:val="24"/>
        </w:rPr>
        <w:t>razlučni</w:t>
      </w:r>
      <w:proofErr w:type="spellEnd"/>
      <w:r>
        <w:rPr>
          <w:sz w:val="24"/>
        </w:rPr>
        <w:t xml:space="preserve"> vjerovnici na posljedice propisane čl. </w:t>
      </w:r>
      <w:r w:rsidR="00590B55">
        <w:rPr>
          <w:sz w:val="24"/>
        </w:rPr>
        <w:t>258 st. 3 SZ-a.</w:t>
      </w:r>
    </w:p>
    <w:p w:rsidRDefault="0053115A" w:rsidP="0053115A" w:rsidR="0053115A">
      <w:pPr>
        <w:jc w:val="both"/>
        <w:rPr>
          <w:sz w:val="24"/>
        </w:rPr>
      </w:pPr>
      <w:r>
        <w:rPr>
          <w:sz w:val="24"/>
        </w:rPr>
        <w:tab/>
      </w:r>
      <w:r>
        <w:rPr>
          <w:b/>
          <w:sz w:val="24"/>
        </w:rPr>
        <w:t xml:space="preserve">                                                     </w:t>
      </w:r>
    </w:p>
    <w:p w:rsidRDefault="0053115A" w:rsidP="0053115A" w:rsidR="0053115A">
      <w:pPr>
        <w:ind w:firstLine="720"/>
        <w:jc w:val="both"/>
        <w:rPr>
          <w:sz w:val="24"/>
        </w:rPr>
      </w:pPr>
      <w:r>
        <w:rPr>
          <w:b/>
          <w:sz w:val="24"/>
        </w:rPr>
        <w:t xml:space="preserve">VI </w:t>
      </w:r>
      <w:r>
        <w:rPr>
          <w:sz w:val="24"/>
        </w:rPr>
        <w:t xml:space="preserve">– Pozivaju se izlučni vjerovnici da u navedenom roku obavijeste stečajnog upravitelja o svom izlučnom pravu, njegovoj pravnoj osnovi, te označe predmet na koji se izlučno pravo odnosi (čl. </w:t>
      </w:r>
      <w:r w:rsidR="00590B55">
        <w:rPr>
          <w:sz w:val="24"/>
        </w:rPr>
        <w:t xml:space="preserve">258 st. 1 </w:t>
      </w:r>
      <w:r>
        <w:rPr>
          <w:sz w:val="24"/>
        </w:rPr>
        <w:t xml:space="preserve"> SZ-a).</w:t>
      </w:r>
    </w:p>
    <w:p w:rsidRDefault="0053115A" w:rsidP="0053115A" w:rsidR="0053115A">
      <w:pPr>
        <w:jc w:val="both"/>
        <w:rPr>
          <w:sz w:val="24"/>
        </w:rPr>
      </w:pPr>
    </w:p>
    <w:p w:rsidRDefault="0053115A" w:rsidP="0053115A" w:rsidR="0053115A">
      <w:pPr>
        <w:jc w:val="both"/>
        <w:rPr>
          <w:sz w:val="24"/>
        </w:rPr>
      </w:pPr>
      <w:r>
        <w:rPr>
          <w:sz w:val="24"/>
        </w:rPr>
        <w:tab/>
      </w:r>
      <w:r>
        <w:rPr>
          <w:b/>
          <w:sz w:val="24"/>
        </w:rPr>
        <w:t xml:space="preserve">VII </w:t>
      </w:r>
      <w:r>
        <w:rPr>
          <w:sz w:val="24"/>
        </w:rPr>
        <w:t>- Pozivaju se dužnikovi dužnici da svoje obveze bez odgode ispunjavaju stečajnom upravitelju za stečajnog dužnika.</w:t>
      </w:r>
    </w:p>
    <w:p w:rsidRDefault="0053115A" w:rsidP="0053115A" w:rsidR="0053115A">
      <w:pPr>
        <w:jc w:val="both"/>
        <w:rPr>
          <w:sz w:val="24"/>
        </w:rPr>
      </w:pPr>
    </w:p>
    <w:p w:rsidRDefault="0053115A" w:rsidP="0053115A" w:rsidR="0053115A">
      <w:pPr>
        <w:jc w:val="both"/>
        <w:rPr>
          <w:b/>
          <w:sz w:val="24"/>
        </w:rPr>
      </w:pPr>
      <w:r>
        <w:rPr>
          <w:sz w:val="24"/>
        </w:rPr>
        <w:tab/>
      </w:r>
      <w:r>
        <w:rPr>
          <w:b/>
          <w:sz w:val="24"/>
        </w:rPr>
        <w:t>VIII -</w:t>
      </w:r>
      <w:r>
        <w:rPr>
          <w:sz w:val="24"/>
        </w:rPr>
        <w:t xml:space="preserve"> Ispitno ročište na kojem će se ispitati prijavljene tražbine određuje se na dan</w:t>
      </w:r>
      <w:r w:rsidR="001878AD">
        <w:rPr>
          <w:sz w:val="24"/>
        </w:rPr>
        <w:t xml:space="preserve"> </w:t>
      </w:r>
      <w:r w:rsidR="00502ADB">
        <w:rPr>
          <w:b/>
          <w:sz w:val="24"/>
        </w:rPr>
        <w:t>18</w:t>
      </w:r>
      <w:r w:rsidR="000F54B8">
        <w:rPr>
          <w:b/>
          <w:sz w:val="24"/>
        </w:rPr>
        <w:t>.siječnja 2017</w:t>
      </w:r>
      <w:r w:rsidR="001878AD">
        <w:rPr>
          <w:b/>
          <w:sz w:val="24"/>
        </w:rPr>
        <w:t>. g. u 9</w:t>
      </w:r>
      <w:r>
        <w:rPr>
          <w:b/>
          <w:sz w:val="24"/>
        </w:rPr>
        <w:t xml:space="preserve"> sati, u prostorijama Trgovačkog suda u Osijeku Stalna služba u </w:t>
      </w:r>
      <w:proofErr w:type="spellStart"/>
      <w:r>
        <w:rPr>
          <w:b/>
          <w:sz w:val="24"/>
        </w:rPr>
        <w:t>Slav.Brodu</w:t>
      </w:r>
      <w:proofErr w:type="spellEnd"/>
      <w:r>
        <w:rPr>
          <w:b/>
          <w:sz w:val="24"/>
        </w:rPr>
        <w:t>, Trg pobjede 13/III – sudnica 89.</w:t>
      </w:r>
    </w:p>
    <w:p w:rsidRDefault="0053115A" w:rsidP="0053115A" w:rsidR="0053115A">
      <w:pPr>
        <w:jc w:val="both"/>
        <w:rPr>
          <w:b/>
          <w:sz w:val="24"/>
        </w:rPr>
      </w:pPr>
    </w:p>
    <w:p w:rsidRDefault="0053115A" w:rsidP="0053115A" w:rsidR="0053115A">
      <w:pPr>
        <w:jc w:val="both"/>
        <w:rPr>
          <w:b/>
          <w:sz w:val="24"/>
        </w:rPr>
      </w:pPr>
      <w:r>
        <w:rPr>
          <w:sz w:val="24"/>
        </w:rPr>
        <w:tab/>
        <w:t>I</w:t>
      </w:r>
      <w:r>
        <w:rPr>
          <w:b/>
          <w:sz w:val="24"/>
        </w:rPr>
        <w:t>X -</w:t>
      </w:r>
      <w:r>
        <w:rPr>
          <w:sz w:val="24"/>
        </w:rPr>
        <w:t xml:space="preserve"> Izvještajno ročište na kojem će se temeljem izvješća stečajnog upravitelja odlučivati o daljnjem tijeku stečajnog postupka održat će se </w:t>
      </w:r>
      <w:r w:rsidR="001878AD">
        <w:rPr>
          <w:b/>
          <w:sz w:val="24"/>
        </w:rPr>
        <w:t>istoga dana u 9</w:t>
      </w:r>
      <w:r>
        <w:rPr>
          <w:b/>
          <w:sz w:val="24"/>
        </w:rPr>
        <w:t>,30 sati.</w:t>
      </w:r>
    </w:p>
    <w:p w:rsidRDefault="0053115A" w:rsidP="0053115A" w:rsidR="0053115A">
      <w:pPr>
        <w:jc w:val="both"/>
        <w:rPr>
          <w:b/>
          <w:sz w:val="24"/>
        </w:rPr>
      </w:pPr>
    </w:p>
    <w:p w:rsidRDefault="0053115A" w:rsidP="0053115A" w:rsidR="0053115A">
      <w:pPr>
        <w:jc w:val="both"/>
        <w:rPr>
          <w:sz w:val="24"/>
        </w:rPr>
      </w:pPr>
      <w:r>
        <w:rPr>
          <w:sz w:val="24"/>
        </w:rPr>
        <w:tab/>
      </w:r>
      <w:r>
        <w:rPr>
          <w:b/>
          <w:sz w:val="24"/>
        </w:rPr>
        <w:t>X -</w:t>
      </w:r>
      <w:r>
        <w:rPr>
          <w:sz w:val="24"/>
        </w:rPr>
        <w:t xml:space="preserve"> Otvaranje stečajnog postupka ima se upisati u sudski registar ovog Suda.  </w:t>
      </w:r>
    </w:p>
    <w:p w:rsidRDefault="0053115A" w:rsidP="0053115A" w:rsidR="0053115A">
      <w:pPr>
        <w:jc w:val="both"/>
        <w:rPr>
          <w:sz w:val="24"/>
        </w:rPr>
      </w:pPr>
    </w:p>
    <w:p w:rsidRDefault="0053115A" w:rsidP="0053115A" w:rsidR="00D73A04">
      <w:pPr>
        <w:jc w:val="both"/>
        <w:rPr>
          <w:sz w:val="24"/>
        </w:rPr>
      </w:pPr>
      <w:r>
        <w:rPr>
          <w:sz w:val="24"/>
        </w:rPr>
        <w:tab/>
      </w:r>
      <w:r>
        <w:rPr>
          <w:b/>
          <w:sz w:val="24"/>
        </w:rPr>
        <w:t>XI</w:t>
      </w:r>
      <w:r w:rsidRPr="00370080">
        <w:rPr>
          <w:b/>
          <w:sz w:val="24"/>
        </w:rPr>
        <w:t xml:space="preserve"> –</w:t>
      </w:r>
      <w:r>
        <w:rPr>
          <w:sz w:val="24"/>
        </w:rPr>
        <w:t xml:space="preserve"> Rješenje o otvaranju stečajnog postupka bit će dostavljamo </w:t>
      </w:r>
      <w:proofErr w:type="spellStart"/>
      <w:r>
        <w:rPr>
          <w:sz w:val="24"/>
        </w:rPr>
        <w:t>zk.odjelu</w:t>
      </w:r>
      <w:proofErr w:type="spellEnd"/>
      <w:r>
        <w:rPr>
          <w:sz w:val="24"/>
        </w:rPr>
        <w:t xml:space="preserve"> Općinskog suda u </w:t>
      </w:r>
      <w:proofErr w:type="spellStart"/>
      <w:r w:rsidR="00AB1217">
        <w:rPr>
          <w:sz w:val="24"/>
        </w:rPr>
        <w:t>Slav.Brodu</w:t>
      </w:r>
      <w:proofErr w:type="spellEnd"/>
      <w:r w:rsidR="00D73A04">
        <w:rPr>
          <w:sz w:val="24"/>
        </w:rPr>
        <w:t>.</w:t>
      </w:r>
    </w:p>
    <w:p w:rsidRDefault="0053115A" w:rsidP="0053115A" w:rsidR="0053115A">
      <w:pPr>
        <w:jc w:val="both"/>
        <w:rPr>
          <w:sz w:val="24"/>
        </w:rPr>
      </w:pPr>
      <w:r>
        <w:rPr>
          <w:sz w:val="24"/>
        </w:rPr>
        <w:tab/>
      </w:r>
    </w:p>
    <w:p w:rsidRDefault="0053115A" w:rsidP="0053115A" w:rsidR="00590B55">
      <w:pPr>
        <w:jc w:val="both"/>
        <w:rPr>
          <w:sz w:val="24"/>
        </w:rPr>
      </w:pPr>
      <w:r>
        <w:rPr>
          <w:sz w:val="24"/>
        </w:rPr>
        <w:tab/>
      </w:r>
      <w:r>
        <w:rPr>
          <w:b/>
          <w:sz w:val="24"/>
        </w:rPr>
        <w:t>XII -</w:t>
      </w:r>
      <w:r>
        <w:rPr>
          <w:sz w:val="24"/>
        </w:rPr>
        <w:t xml:space="preserve"> Oglas o otvaranju stečajnog postupka </w:t>
      </w:r>
      <w:r w:rsidR="009763F8">
        <w:rPr>
          <w:sz w:val="24"/>
        </w:rPr>
        <w:t xml:space="preserve">objavljuje se </w:t>
      </w:r>
      <w:r>
        <w:rPr>
          <w:sz w:val="24"/>
        </w:rPr>
        <w:t xml:space="preserve"> na mrežnoj stanici e-Oglasna ploča sudova s danom </w:t>
      </w:r>
      <w:r w:rsidR="00502ADB">
        <w:rPr>
          <w:sz w:val="24"/>
        </w:rPr>
        <w:t>21</w:t>
      </w:r>
      <w:r w:rsidR="00AB1217">
        <w:rPr>
          <w:sz w:val="24"/>
        </w:rPr>
        <w:t>.listopada</w:t>
      </w:r>
      <w:r>
        <w:rPr>
          <w:sz w:val="24"/>
        </w:rPr>
        <w:t xml:space="preserve"> 2016. u 1</w:t>
      </w:r>
      <w:r w:rsidR="00502ADB">
        <w:rPr>
          <w:sz w:val="24"/>
        </w:rPr>
        <w:t>2</w:t>
      </w:r>
      <w:r>
        <w:rPr>
          <w:sz w:val="24"/>
        </w:rPr>
        <w:t xml:space="preserve"> sati.</w:t>
      </w:r>
      <w:r w:rsidR="002B5BDA">
        <w:rPr>
          <w:sz w:val="24"/>
        </w:rPr>
        <w:tab/>
      </w:r>
    </w:p>
    <w:p w:rsidRDefault="0053115A" w:rsidP="0053115A" w:rsidR="0053115A">
      <w:pPr>
        <w:rPr>
          <w:sz w:val="24"/>
        </w:rPr>
      </w:pPr>
    </w:p>
    <w:p w:rsidRDefault="0053115A" w:rsidP="0053115A" w:rsidR="0053115A" w:rsidRPr="00370080">
      <w:pPr>
        <w:rPr>
          <w:sz w:val="24"/>
        </w:rPr>
      </w:pPr>
      <w:r>
        <w:rPr>
          <w:b/>
          <w:sz w:val="24"/>
        </w:rPr>
        <w:t xml:space="preserve">                                                           </w:t>
      </w:r>
      <w:r w:rsidRPr="00370080">
        <w:rPr>
          <w:sz w:val="24"/>
        </w:rPr>
        <w:t>Obrazloženje</w:t>
      </w:r>
      <w:r w:rsidRPr="00370080">
        <w:rPr>
          <w:sz w:val="24"/>
        </w:rPr>
        <w:tab/>
      </w:r>
      <w:r w:rsidRPr="00370080">
        <w:rPr>
          <w:sz w:val="24"/>
        </w:rPr>
        <w:tab/>
      </w:r>
    </w:p>
    <w:p w:rsidRDefault="0053115A" w:rsidP="0053115A" w:rsidR="0053115A">
      <w:pPr>
        <w:jc w:val="both"/>
        <w:rPr>
          <w:sz w:val="24"/>
        </w:rPr>
      </w:pPr>
    </w:p>
    <w:p w:rsidRDefault="00D73A04" w:rsidP="0018242F" w:rsidR="001878AD" w:rsidRPr="0042403C">
      <w:pPr>
        <w:jc w:val="both"/>
        <w:rPr>
          <w:sz w:val="24"/>
        </w:rPr>
      </w:pPr>
      <w:r>
        <w:rPr>
          <w:sz w:val="24"/>
        </w:rPr>
        <w:tab/>
      </w:r>
      <w:r w:rsidR="001878AD">
        <w:rPr>
          <w:sz w:val="24"/>
        </w:rPr>
        <w:t xml:space="preserve">Prijedlog za otvaranje stečajnog postupka nad dužnikom </w:t>
      </w:r>
      <w:r w:rsidR="00502ADB">
        <w:rPr>
          <w:sz w:val="24"/>
        </w:rPr>
        <w:t xml:space="preserve">PINUS d.o.o Malino </w:t>
      </w:r>
      <w:r w:rsidR="00AB1217">
        <w:rPr>
          <w:sz w:val="24"/>
        </w:rPr>
        <w:t xml:space="preserve"> podnijela je Financijska agencija </w:t>
      </w:r>
      <w:r w:rsidR="00502ADB">
        <w:rPr>
          <w:sz w:val="24"/>
        </w:rPr>
        <w:t>po službenoj  dužnosti</w:t>
      </w:r>
      <w:r w:rsidR="00AB1217">
        <w:rPr>
          <w:sz w:val="24"/>
        </w:rPr>
        <w:t xml:space="preserve"> temeljem čl. 110 st. 1 Stečajnog zakona (NN br. 71/15, dalje SZ)</w:t>
      </w:r>
      <w:r w:rsidR="001878AD">
        <w:rPr>
          <w:sz w:val="24"/>
        </w:rPr>
        <w:t>.</w:t>
      </w:r>
    </w:p>
    <w:p w:rsidRDefault="001878AD" w:rsidP="0053115A" w:rsidR="0015162F">
      <w:pPr>
        <w:jc w:val="both"/>
        <w:rPr>
          <w:sz w:val="24"/>
        </w:rPr>
      </w:pPr>
      <w:r>
        <w:rPr>
          <w:sz w:val="24"/>
        </w:rPr>
        <w:tab/>
        <w:t xml:space="preserve">U prijedlogu navodi da </w:t>
      </w:r>
      <w:r w:rsidR="00B22642">
        <w:rPr>
          <w:sz w:val="24"/>
        </w:rPr>
        <w:t>dužnik na dan 1.9.2015</w:t>
      </w:r>
      <w:r w:rsidR="00AB1217">
        <w:rPr>
          <w:sz w:val="24"/>
        </w:rPr>
        <w:t>.</w:t>
      </w:r>
      <w:r>
        <w:rPr>
          <w:sz w:val="24"/>
        </w:rPr>
        <w:t xml:space="preserve"> </w:t>
      </w:r>
      <w:r w:rsidR="00AB1217">
        <w:rPr>
          <w:sz w:val="24"/>
        </w:rPr>
        <w:t>u O</w:t>
      </w:r>
      <w:r>
        <w:rPr>
          <w:sz w:val="24"/>
        </w:rPr>
        <w:t xml:space="preserve">čevidniku redoslijeda osnova za plaćanje ima evidentirane </w:t>
      </w:r>
      <w:r w:rsidR="00AB1217">
        <w:rPr>
          <w:sz w:val="24"/>
        </w:rPr>
        <w:t xml:space="preserve"> neizvršene</w:t>
      </w:r>
      <w:r>
        <w:rPr>
          <w:sz w:val="24"/>
        </w:rPr>
        <w:t xml:space="preserve"> osnove za p</w:t>
      </w:r>
      <w:r w:rsidR="00AB1217">
        <w:rPr>
          <w:sz w:val="24"/>
        </w:rPr>
        <w:t>laća</w:t>
      </w:r>
      <w:r w:rsidR="00502ADB">
        <w:rPr>
          <w:sz w:val="24"/>
        </w:rPr>
        <w:t>nje u neprekinutom razdoblju 350</w:t>
      </w:r>
      <w:r w:rsidR="00AB1217">
        <w:rPr>
          <w:sz w:val="24"/>
        </w:rPr>
        <w:t xml:space="preserve"> dana u ukupnom iznosu </w:t>
      </w:r>
      <w:r w:rsidR="00502ADB">
        <w:rPr>
          <w:sz w:val="24"/>
        </w:rPr>
        <w:t>76.062,13</w:t>
      </w:r>
      <w:r w:rsidR="00AB1217">
        <w:rPr>
          <w:sz w:val="24"/>
        </w:rPr>
        <w:t xml:space="preserve"> kn.</w:t>
      </w:r>
    </w:p>
    <w:p w:rsidRDefault="00F071C2" w:rsidP="00F071C2" w:rsidR="00AB1217">
      <w:pPr>
        <w:jc w:val="both"/>
        <w:rPr>
          <w:sz w:val="24"/>
        </w:rPr>
      </w:pPr>
      <w:r>
        <w:rPr>
          <w:sz w:val="24"/>
        </w:rPr>
        <w:tab/>
        <w:t xml:space="preserve">Temeljem prijedloga </w:t>
      </w:r>
      <w:r w:rsidR="00100608">
        <w:rPr>
          <w:sz w:val="24"/>
        </w:rPr>
        <w:t>FINE</w:t>
      </w:r>
      <w:r>
        <w:rPr>
          <w:sz w:val="24"/>
        </w:rPr>
        <w:t xml:space="preserve"> sud je </w:t>
      </w:r>
      <w:r w:rsidR="00AB1217">
        <w:rPr>
          <w:sz w:val="24"/>
        </w:rPr>
        <w:t>rješenjem br. St-</w:t>
      </w:r>
      <w:r w:rsidR="005E7A11">
        <w:rPr>
          <w:sz w:val="24"/>
        </w:rPr>
        <w:t>596/2016-3 od 29.ožujka</w:t>
      </w:r>
      <w:r w:rsidR="00AB1217">
        <w:rPr>
          <w:sz w:val="24"/>
        </w:rPr>
        <w:t xml:space="preserve"> 2016.pokrenuo prethodni postupak radi utvrđivanja pretpostavki z</w:t>
      </w:r>
      <w:r w:rsidR="005E7A11">
        <w:rPr>
          <w:sz w:val="24"/>
        </w:rPr>
        <w:t>a otvaranje stečajnog postupka.</w:t>
      </w:r>
    </w:p>
    <w:p w:rsidRDefault="0015162F" w:rsidP="0015162F" w:rsidR="0015162F">
      <w:pPr>
        <w:jc w:val="both"/>
        <w:rPr>
          <w:sz w:val="24"/>
        </w:rPr>
      </w:pPr>
      <w:r>
        <w:rPr>
          <w:sz w:val="24"/>
        </w:rPr>
        <w:tab/>
        <w:t>Odredbom čl. 5 st. 1</w:t>
      </w:r>
      <w:r w:rsidR="00D32F19">
        <w:rPr>
          <w:sz w:val="24"/>
        </w:rPr>
        <w:t xml:space="preserve"> i 2</w:t>
      </w:r>
      <w:r>
        <w:rPr>
          <w:sz w:val="24"/>
        </w:rPr>
        <w:t xml:space="preserve"> SZ-a  propisano je da se stečaj može otvoriti ako sud  utvrdi postojanje stečajnoga razloga, a stečajni razlozi su: nesposobnost za plaćanje i prezaduženost</w:t>
      </w:r>
      <w:r w:rsidR="00D32F19">
        <w:rPr>
          <w:sz w:val="24"/>
        </w:rPr>
        <w:t>.</w:t>
      </w:r>
    </w:p>
    <w:p w:rsidRDefault="005E7A11" w:rsidP="0015162F" w:rsidR="005E7A11">
      <w:pPr>
        <w:jc w:val="both"/>
        <w:rPr>
          <w:sz w:val="24"/>
        </w:rPr>
      </w:pPr>
    </w:p>
    <w:p w:rsidRDefault="005E7A11" w:rsidP="0015162F" w:rsidR="005E7A11">
      <w:pPr>
        <w:jc w:val="both"/>
        <w:rPr>
          <w:sz w:val="24"/>
        </w:rPr>
      </w:pPr>
    </w:p>
    <w:p w:rsidRDefault="000F29A3" w:rsidP="0015162F" w:rsidR="000F29A3">
      <w:pPr>
        <w:jc w:val="both"/>
        <w:rPr>
          <w:sz w:val="24"/>
        </w:rPr>
      </w:pPr>
    </w:p>
    <w:p w:rsidRDefault="000F29A3" w:rsidP="0015162F" w:rsidR="000F29A3">
      <w:pPr>
        <w:jc w:val="both"/>
        <w:rPr>
          <w:sz w:val="24"/>
        </w:rPr>
      </w:pPr>
    </w:p>
    <w:p w:rsidRDefault="000F29A3" w:rsidP="000F29A3" w:rsidR="000F29A3" w:rsidRPr="0018242F">
      <w:pPr>
        <w:numPr>
          <w:ilvl w:val="0"/>
          <w:numId w:val="6"/>
        </w:numPr>
        <w:jc w:val="both"/>
        <w:rPr>
          <w:sz w:val="24"/>
        </w:rPr>
      </w:pPr>
      <w:r>
        <w:rPr>
          <w:sz w:val="24"/>
        </w:rPr>
        <w:t>3</w:t>
      </w:r>
      <w:r w:rsidRPr="0018242F">
        <w:rPr>
          <w:sz w:val="24"/>
        </w:rPr>
        <w:t xml:space="preserve"> -                              </w:t>
      </w:r>
      <w:r w:rsidR="005E7A11">
        <w:rPr>
          <w:sz w:val="24"/>
        </w:rPr>
        <w:t>Broj: St-596/2016-16</w:t>
      </w:r>
    </w:p>
    <w:p w:rsidRDefault="00D32F19" w:rsidP="0015162F" w:rsidR="000F29A3">
      <w:pPr>
        <w:jc w:val="both"/>
        <w:rPr>
          <w:sz w:val="24"/>
        </w:rPr>
      </w:pPr>
      <w:r>
        <w:rPr>
          <w:sz w:val="24"/>
        </w:rPr>
        <w:lastRenderedPageBreak/>
        <w:tab/>
      </w:r>
    </w:p>
    <w:p w:rsidRDefault="000F29A3" w:rsidP="0015162F" w:rsidR="00D32F19">
      <w:pPr>
        <w:jc w:val="both"/>
        <w:rPr>
          <w:sz w:val="24"/>
        </w:rPr>
      </w:pPr>
      <w:r>
        <w:rPr>
          <w:sz w:val="24"/>
        </w:rPr>
        <w:tab/>
      </w:r>
      <w:r w:rsidR="00D32F19">
        <w:rPr>
          <w:sz w:val="24"/>
        </w:rPr>
        <w:t>Prema čl. 6 st. 2 istog zakona smatrat će se da je dužnik nesposoban za plaćanje ako u Očevidniku redoslijeda osnova za plaćanje koji vodi Financijska agencija ima jednu ili više evidentiranih neizvršenih osnova za plaćanje u razdoblju dužem od 60 dana koje je trebalo, na temelju valjanih osnova za plaćanje, bez daljnjeg pristanka dužnika naplatiti s bilo kojeg od njegovih računa.</w:t>
      </w:r>
    </w:p>
    <w:p w:rsidRDefault="00E7443A" w:rsidP="0015162F" w:rsidR="0015162F">
      <w:pPr>
        <w:jc w:val="both"/>
        <w:rPr>
          <w:sz w:val="24"/>
        </w:rPr>
      </w:pPr>
      <w:r>
        <w:rPr>
          <w:sz w:val="24"/>
        </w:rPr>
        <w:tab/>
        <w:t>Na ročištu</w:t>
      </w:r>
      <w:r w:rsidR="0015162F">
        <w:rPr>
          <w:sz w:val="24"/>
        </w:rPr>
        <w:t xml:space="preserve"> radi  rasprave o pretpostavkama za otvaranje stečajnog postupka zakonski zastupnik dužnika </w:t>
      </w:r>
      <w:r w:rsidR="005E7A11">
        <w:rPr>
          <w:sz w:val="24"/>
        </w:rPr>
        <w:t>Ivan Jerković</w:t>
      </w:r>
      <w:r w:rsidR="0015162F">
        <w:rPr>
          <w:sz w:val="24"/>
        </w:rPr>
        <w:t xml:space="preserve"> </w:t>
      </w:r>
      <w:r w:rsidR="005E7A11">
        <w:rPr>
          <w:sz w:val="24"/>
        </w:rPr>
        <w:t>priznao je da kod dužnika postoji nesposobnost za plaćanje kao stečajni razlog jer je račun dugotrajno blokiran s evidentiranim neizmirenim obvezama za koje nema pokrića. Od imovine koja bi mogla ući u stečajnu masu</w:t>
      </w:r>
      <w:r>
        <w:rPr>
          <w:sz w:val="24"/>
        </w:rPr>
        <w:t>,</w:t>
      </w:r>
      <w:r w:rsidR="005E7A11">
        <w:rPr>
          <w:sz w:val="24"/>
        </w:rPr>
        <w:t xml:space="preserve"> naveo </w:t>
      </w:r>
      <w:r>
        <w:rPr>
          <w:sz w:val="24"/>
        </w:rPr>
        <w:t xml:space="preserve">je </w:t>
      </w:r>
      <w:r w:rsidR="005E7A11">
        <w:rPr>
          <w:sz w:val="24"/>
        </w:rPr>
        <w:t>da dužnik u svojim poslovnim knjigama evidentira kratkotrajnu financijsku imovinu koja se sastoji od nenaplaćenih potraživanja u iznosu 105.235,00 kn,</w:t>
      </w:r>
      <w:r>
        <w:rPr>
          <w:sz w:val="24"/>
        </w:rPr>
        <w:t xml:space="preserve"> te druge materijalne imovine ne</w:t>
      </w:r>
      <w:r w:rsidR="005E7A11">
        <w:rPr>
          <w:sz w:val="24"/>
        </w:rPr>
        <w:t>ma, što je potkrijepio prilaganjem bilanci s</w:t>
      </w:r>
      <w:r>
        <w:rPr>
          <w:sz w:val="24"/>
        </w:rPr>
        <w:t>a stanjem na dan 31.12.2015. i</w:t>
      </w:r>
      <w:r w:rsidR="005E7A11">
        <w:rPr>
          <w:sz w:val="24"/>
        </w:rPr>
        <w:t xml:space="preserve"> ovjerovljenim </w:t>
      </w:r>
      <w:proofErr w:type="spellStart"/>
      <w:r w:rsidR="005E7A11">
        <w:rPr>
          <w:sz w:val="24"/>
        </w:rPr>
        <w:t>prokaznim</w:t>
      </w:r>
      <w:proofErr w:type="spellEnd"/>
      <w:r w:rsidR="005E7A11">
        <w:rPr>
          <w:sz w:val="24"/>
        </w:rPr>
        <w:t xml:space="preserve"> popisom imovine.</w:t>
      </w:r>
      <w:r w:rsidR="0015162F">
        <w:rPr>
          <w:sz w:val="24"/>
        </w:rPr>
        <w:tab/>
        <w:t xml:space="preserve"> </w:t>
      </w:r>
    </w:p>
    <w:p w:rsidRDefault="0015162F" w:rsidP="0015162F" w:rsidR="005E7A11">
      <w:pPr>
        <w:jc w:val="both"/>
        <w:rPr>
          <w:sz w:val="24"/>
        </w:rPr>
      </w:pPr>
      <w:r>
        <w:rPr>
          <w:sz w:val="24"/>
        </w:rPr>
        <w:tab/>
        <w:t xml:space="preserve">U tijeku dokaznog postupka sud je izvršio uvid u </w:t>
      </w:r>
      <w:r w:rsidR="006B53A5">
        <w:rPr>
          <w:sz w:val="24"/>
        </w:rPr>
        <w:t>priložene podatke FINE</w:t>
      </w:r>
      <w:r w:rsidR="005E7A11">
        <w:rPr>
          <w:sz w:val="24"/>
        </w:rPr>
        <w:t xml:space="preserve">, bilance sa stanjem na dan 31.12.2015., ovjerovljeni </w:t>
      </w:r>
      <w:proofErr w:type="spellStart"/>
      <w:r w:rsidR="005E7A11">
        <w:rPr>
          <w:sz w:val="24"/>
        </w:rPr>
        <w:t>prokazni</w:t>
      </w:r>
      <w:proofErr w:type="spellEnd"/>
      <w:r w:rsidR="005E7A11">
        <w:rPr>
          <w:sz w:val="24"/>
        </w:rPr>
        <w:t xml:space="preserve"> popis imovine</w:t>
      </w:r>
      <w:r w:rsidR="00E7443A">
        <w:rPr>
          <w:sz w:val="24"/>
        </w:rPr>
        <w:t>, te podatke o imovini</w:t>
      </w:r>
      <w:r w:rsidR="005E7A11">
        <w:rPr>
          <w:sz w:val="24"/>
        </w:rPr>
        <w:t xml:space="preserve"> koje je pribavio po službenoj dužnosti.</w:t>
      </w:r>
    </w:p>
    <w:p w:rsidRDefault="005E7A11" w:rsidP="0015162F" w:rsidR="005E7A11">
      <w:pPr>
        <w:jc w:val="both"/>
        <w:rPr>
          <w:sz w:val="24"/>
        </w:rPr>
      </w:pPr>
      <w:r>
        <w:rPr>
          <w:sz w:val="24"/>
        </w:rPr>
        <w:tab/>
        <w:t>Kako iz priloženih  podataka</w:t>
      </w:r>
      <w:r w:rsidR="0015162F">
        <w:rPr>
          <w:sz w:val="24"/>
        </w:rPr>
        <w:t xml:space="preserve"> FINE </w:t>
      </w:r>
      <w:r w:rsidR="006358E8">
        <w:rPr>
          <w:sz w:val="24"/>
        </w:rPr>
        <w:t>proizlazi da dužnik u O</w:t>
      </w:r>
      <w:r w:rsidR="0015162F">
        <w:rPr>
          <w:sz w:val="24"/>
        </w:rPr>
        <w:t xml:space="preserve">čevidniku redoslijeda osnova za plaćanje ima evidentirane neizvršene osnove za plaćanje u neprekidnom razdoblju od </w:t>
      </w:r>
      <w:r>
        <w:rPr>
          <w:sz w:val="24"/>
        </w:rPr>
        <w:t>350</w:t>
      </w:r>
      <w:r w:rsidR="00134F14">
        <w:rPr>
          <w:sz w:val="24"/>
        </w:rPr>
        <w:t xml:space="preserve"> </w:t>
      </w:r>
      <w:r w:rsidR="0015162F">
        <w:rPr>
          <w:sz w:val="24"/>
        </w:rPr>
        <w:t xml:space="preserve">dana, u ukupnom iznosu </w:t>
      </w:r>
      <w:r>
        <w:rPr>
          <w:sz w:val="24"/>
        </w:rPr>
        <w:t>76.062,13 kn</w:t>
      </w:r>
      <w:r w:rsidR="0015162F">
        <w:rPr>
          <w:sz w:val="24"/>
        </w:rPr>
        <w:t xml:space="preserve"> koje činjenice je </w:t>
      </w:r>
      <w:r>
        <w:rPr>
          <w:sz w:val="24"/>
        </w:rPr>
        <w:t xml:space="preserve">priznao zastupnik po zakonu Ivan Jerković, </w:t>
      </w:r>
      <w:r w:rsidR="00134F14">
        <w:rPr>
          <w:sz w:val="24"/>
        </w:rPr>
        <w:t xml:space="preserve">to je </w:t>
      </w:r>
      <w:r w:rsidR="0015162F">
        <w:rPr>
          <w:sz w:val="24"/>
        </w:rPr>
        <w:t xml:space="preserve">sud neprijeporno utvrdio da je dužnik nesposoban za plaćanje čime je u cijelosti ostvaren stečajni razlog predviđen odredbom čl. 5 st. 2 </w:t>
      </w:r>
      <w:r w:rsidR="00D32F19">
        <w:rPr>
          <w:sz w:val="24"/>
        </w:rPr>
        <w:t xml:space="preserve">i čl. 6 st. 2 </w:t>
      </w:r>
      <w:r w:rsidR="0015162F">
        <w:rPr>
          <w:sz w:val="24"/>
        </w:rPr>
        <w:t>SZ-a.</w:t>
      </w:r>
    </w:p>
    <w:p w:rsidRDefault="00D32F19" w:rsidP="0015162F" w:rsidR="0015162F">
      <w:pPr>
        <w:jc w:val="both"/>
        <w:rPr>
          <w:sz w:val="24"/>
        </w:rPr>
      </w:pPr>
      <w:r>
        <w:rPr>
          <w:sz w:val="24"/>
        </w:rPr>
        <w:tab/>
        <w:t>Obzirom da</w:t>
      </w:r>
      <w:r w:rsidR="0015162F">
        <w:rPr>
          <w:sz w:val="24"/>
        </w:rPr>
        <w:t xml:space="preserve"> </w:t>
      </w:r>
      <w:r w:rsidR="005E7A11">
        <w:rPr>
          <w:sz w:val="24"/>
        </w:rPr>
        <w:t xml:space="preserve">dužnik raspolaže imovinom u vrijednosti 105.235,00 kn koja se sastoji od nenaplaćenih potraživanja koje činjenice </w:t>
      </w:r>
      <w:r w:rsidR="00D4158A">
        <w:rPr>
          <w:sz w:val="24"/>
        </w:rPr>
        <w:t xml:space="preserve">proizlaze iz priložene bilance sa stanjem na dan 31.12.2015, te </w:t>
      </w:r>
      <w:r w:rsidR="005E7A11">
        <w:rPr>
          <w:sz w:val="24"/>
        </w:rPr>
        <w:t xml:space="preserve">izjave </w:t>
      </w:r>
      <w:proofErr w:type="spellStart"/>
      <w:r w:rsidR="005E7A11">
        <w:rPr>
          <w:sz w:val="24"/>
        </w:rPr>
        <w:t>zak.zastupnika</w:t>
      </w:r>
      <w:proofErr w:type="spellEnd"/>
      <w:r w:rsidR="005E7A11">
        <w:rPr>
          <w:sz w:val="24"/>
        </w:rPr>
        <w:t xml:space="preserve">, to je ovaj sud </w:t>
      </w:r>
      <w:r w:rsidR="00914CAA">
        <w:rPr>
          <w:sz w:val="24"/>
        </w:rPr>
        <w:t xml:space="preserve">ocijenio </w:t>
      </w:r>
      <w:r w:rsidR="005E7A11">
        <w:rPr>
          <w:sz w:val="24"/>
        </w:rPr>
        <w:t xml:space="preserve"> </w:t>
      </w:r>
      <w:r w:rsidR="0015162F">
        <w:rPr>
          <w:sz w:val="24"/>
        </w:rPr>
        <w:t>da</w:t>
      </w:r>
      <w:r w:rsidR="00914CAA">
        <w:rPr>
          <w:sz w:val="24"/>
        </w:rPr>
        <w:t xml:space="preserve"> dužnik </w:t>
      </w:r>
      <w:r w:rsidR="0015162F">
        <w:rPr>
          <w:sz w:val="24"/>
        </w:rPr>
        <w:t xml:space="preserve"> ima dovoljno imovine za pokriće troškova stečajnog postupka pa su time ostvarene sve zakonske pretpostavke da se stečajni postupak otvori zbog čega je valjalo odlučiti kao u izreci rješenja na temelju čl. 129, čl. 130 i čl. 131 SZ-a.</w:t>
      </w:r>
    </w:p>
    <w:p w:rsidRDefault="00D32F19" w:rsidP="00F071C2" w:rsidR="00AB1217">
      <w:pPr>
        <w:jc w:val="both"/>
        <w:rPr>
          <w:sz w:val="24"/>
        </w:rPr>
      </w:pPr>
      <w:r>
        <w:rPr>
          <w:sz w:val="24"/>
        </w:rPr>
        <w:tab/>
      </w:r>
      <w:r w:rsidR="00BA1D31">
        <w:rPr>
          <w:sz w:val="24"/>
        </w:rPr>
        <w:t xml:space="preserve">Stečajni upravitelj je imenovan na temelju izbora koji je obavljen  metodom slučajnog odabira u skladu s odredbom čl. 84 st. 1 SZ-a, pa je odlučeno kao pod </w:t>
      </w:r>
      <w:proofErr w:type="spellStart"/>
      <w:r w:rsidR="00BA1D31">
        <w:rPr>
          <w:sz w:val="24"/>
        </w:rPr>
        <w:t>toč</w:t>
      </w:r>
      <w:proofErr w:type="spellEnd"/>
      <w:r w:rsidR="00BA1D31">
        <w:rPr>
          <w:sz w:val="24"/>
        </w:rPr>
        <w:t>. III na temelju odredbe čl. 85 st. 1 SZ-a.</w:t>
      </w:r>
    </w:p>
    <w:p w:rsidRDefault="0053115A" w:rsidP="006B53A5" w:rsidR="0053115A">
      <w:pPr>
        <w:jc w:val="both"/>
        <w:rPr>
          <w:sz w:val="24"/>
        </w:rPr>
      </w:pPr>
      <w:r>
        <w:rPr>
          <w:sz w:val="24"/>
        </w:rPr>
        <w:tab/>
      </w:r>
      <w:r w:rsidR="00C73911">
        <w:rPr>
          <w:sz w:val="24"/>
        </w:rPr>
        <w:t xml:space="preserve"> </w:t>
      </w:r>
    </w:p>
    <w:p w:rsidRDefault="0053115A" w:rsidP="0053115A" w:rsidR="0053115A">
      <w:pPr>
        <w:rPr>
          <w:sz w:val="24"/>
        </w:rPr>
      </w:pPr>
      <w:r>
        <w:rPr>
          <w:sz w:val="24"/>
        </w:rPr>
        <w:t xml:space="preserve">                                        U </w:t>
      </w:r>
      <w:proofErr w:type="spellStart"/>
      <w:r>
        <w:rPr>
          <w:sz w:val="24"/>
        </w:rPr>
        <w:t>Slav.Brodu</w:t>
      </w:r>
      <w:proofErr w:type="spellEnd"/>
      <w:r>
        <w:rPr>
          <w:sz w:val="24"/>
        </w:rPr>
        <w:t xml:space="preserve">, </w:t>
      </w:r>
      <w:r w:rsidR="00914CAA">
        <w:rPr>
          <w:sz w:val="24"/>
        </w:rPr>
        <w:t>21</w:t>
      </w:r>
      <w:r w:rsidR="00134F14">
        <w:rPr>
          <w:sz w:val="24"/>
        </w:rPr>
        <w:t>.listopada</w:t>
      </w:r>
      <w:r>
        <w:rPr>
          <w:sz w:val="24"/>
        </w:rPr>
        <w:t xml:space="preserve"> 2016.</w:t>
      </w:r>
    </w:p>
    <w:p w:rsidRDefault="0053115A" w:rsidP="0053115A" w:rsidR="00BA1D31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</w:t>
      </w:r>
      <w:r w:rsidR="00DB6F4E">
        <w:rPr>
          <w:sz w:val="24"/>
        </w:rPr>
        <w:t xml:space="preserve">      </w:t>
      </w:r>
      <w:r>
        <w:rPr>
          <w:sz w:val="24"/>
        </w:rPr>
        <w:t>STEČAJNI SUDAC:</w:t>
      </w:r>
    </w:p>
    <w:p w:rsidRDefault="0053115A" w:rsidP="0053115A" w:rsidR="001E0D2B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</w:t>
      </w:r>
      <w:r w:rsidR="00DB6F4E">
        <w:rPr>
          <w:sz w:val="24"/>
        </w:rPr>
        <w:t xml:space="preserve">     </w:t>
      </w:r>
      <w:r w:rsidR="004869FA">
        <w:rPr>
          <w:sz w:val="24"/>
        </w:rPr>
        <w:t xml:space="preserve">Vesna Vukelić </w:t>
      </w:r>
      <w:r w:rsidR="00BA1D31">
        <w:rPr>
          <w:sz w:val="24"/>
        </w:rPr>
        <w:t>v.r.</w:t>
      </w:r>
    </w:p>
    <w:p w:rsidRDefault="007F6F4E" w:rsidP="0053115A" w:rsidR="007F6F4E" w:rsidRPr="00EA6F2F"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EA6F2F">
        <w:rPr>
          <w:sz w:val="24"/>
        </w:rPr>
        <w:tab/>
      </w:r>
      <w:r w:rsidR="00EA6F2F">
        <w:rPr>
          <w:sz w:val="24"/>
        </w:rPr>
        <w:tab/>
      </w:r>
      <w:r w:rsidR="00EA6F2F">
        <w:rPr>
          <w:sz w:val="24"/>
        </w:rPr>
        <w:tab/>
      </w:r>
      <w:r w:rsidRPr="00EA6F2F">
        <w:t xml:space="preserve">Za točnost </w:t>
      </w:r>
      <w:proofErr w:type="spellStart"/>
      <w:r w:rsidRPr="00EA6F2F">
        <w:t>otpravka</w:t>
      </w:r>
      <w:proofErr w:type="spellEnd"/>
      <w:r w:rsidRPr="00EA6F2F">
        <w:t>-ovlašteni službenik</w:t>
      </w:r>
    </w:p>
    <w:p w:rsidRDefault="007F6F4E" w:rsidP="0053115A" w:rsidR="0053115A" w:rsidRPr="00EA6F2F">
      <w:pPr>
        <w:rPr>
          <w:b/>
        </w:rPr>
      </w:pPr>
      <w:r w:rsidRPr="00EA6F2F">
        <w:tab/>
      </w:r>
      <w:r w:rsidRPr="00EA6F2F">
        <w:tab/>
      </w:r>
      <w:r w:rsidRPr="00EA6F2F">
        <w:tab/>
      </w:r>
      <w:r w:rsidRPr="00EA6F2F">
        <w:tab/>
      </w:r>
      <w:r w:rsidRPr="00EA6F2F">
        <w:tab/>
      </w:r>
      <w:r w:rsidRPr="00EA6F2F">
        <w:tab/>
      </w:r>
      <w:r w:rsidRPr="00EA6F2F">
        <w:tab/>
      </w:r>
      <w:r w:rsidRPr="00EA6F2F">
        <w:tab/>
      </w:r>
      <w:r w:rsidRPr="00EA6F2F">
        <w:tab/>
        <w:t>Anica Ižaković</w:t>
      </w:r>
    </w:p>
    <w:p w:rsidRDefault="0053115A" w:rsidP="0053115A" w:rsidR="0053115A">
      <w:pPr>
        <w:rPr>
          <w:b/>
        </w:rPr>
      </w:pPr>
    </w:p>
    <w:p w:rsidRDefault="0053115A" w:rsidP="0053115A" w:rsidR="0053115A" w:rsidRPr="00590327">
      <w:r w:rsidRPr="00590327">
        <w:t xml:space="preserve"> NAPUTAK O PRAVNOJ LIJEKU:</w:t>
      </w:r>
    </w:p>
    <w:p w:rsidRDefault="0053115A" w:rsidP="0053115A" w:rsidR="0053115A" w:rsidRPr="00590327">
      <w:r w:rsidRPr="00590327">
        <w:t>Protiv ovog rješenja član Uprave odnosno zastupnik po Zakonu</w:t>
      </w:r>
    </w:p>
    <w:p w:rsidRDefault="0053115A" w:rsidP="0053115A" w:rsidR="0053115A" w:rsidRPr="00590327">
      <w:r w:rsidRPr="00590327">
        <w:t>do trenutka nastupanja pravnih posljedica otvaranja stečajnog</w:t>
      </w:r>
    </w:p>
    <w:p w:rsidRDefault="0053115A" w:rsidP="0053115A" w:rsidR="0053115A" w:rsidRPr="00590327">
      <w:r w:rsidRPr="00590327">
        <w:t xml:space="preserve">postupka može izjaviti žalbu u roku od 8 dana od dana dostave rješenja, </w:t>
      </w:r>
    </w:p>
    <w:p w:rsidRDefault="0053115A" w:rsidP="0053115A" w:rsidR="0053115A" w:rsidRPr="00590327">
      <w:r w:rsidRPr="00590327">
        <w:t>a dostava se smatra obavljenom istekom 8 dana od dana objave rješenja</w:t>
      </w:r>
    </w:p>
    <w:p w:rsidRDefault="0053115A" w:rsidP="0053115A" w:rsidR="0053115A">
      <w:pPr>
        <w:rPr>
          <w:b/>
        </w:rPr>
      </w:pPr>
      <w:r>
        <w:t>na mrežnoj stanici e-Oglasna ploča sudova.</w:t>
      </w:r>
    </w:p>
    <w:p w:rsidRDefault="0053115A" w:rsidP="0053115A" w:rsidR="0053115A" w:rsidRPr="00590327">
      <w:r w:rsidRPr="00590327">
        <w:t>Žalba se upućuje Trgovačkom sudu u Osijeku Stalna služba</w:t>
      </w:r>
    </w:p>
    <w:p w:rsidRDefault="0053115A" w:rsidP="0053115A" w:rsidR="0053115A" w:rsidRPr="00590327">
      <w:r w:rsidRPr="00590327">
        <w:t xml:space="preserve">u </w:t>
      </w:r>
      <w:proofErr w:type="spellStart"/>
      <w:r w:rsidRPr="00590327">
        <w:t>Slav.Brodu</w:t>
      </w:r>
      <w:proofErr w:type="spellEnd"/>
      <w:r w:rsidRPr="00590327">
        <w:t xml:space="preserve"> u tri primjerka, a o žalbi odlučuje Visoki trgovački</w:t>
      </w:r>
    </w:p>
    <w:p w:rsidRDefault="0053115A" w:rsidP="0053115A" w:rsidR="0053115A">
      <w:pPr>
        <w:rPr>
          <w:u w:val="single"/>
        </w:rPr>
      </w:pPr>
      <w:r w:rsidRPr="00590327">
        <w:t xml:space="preserve"> sud RH Zagreb. </w:t>
      </w:r>
      <w:r w:rsidRPr="00590327">
        <w:rPr>
          <w:u w:val="single"/>
        </w:rPr>
        <w:t>Žalba ne zadržava ovrhu rješenja.</w:t>
      </w:r>
    </w:p>
    <w:p w:rsidRDefault="0018242F" w:rsidP="0053115A" w:rsidR="0018242F">
      <w:pPr>
        <w:rPr>
          <w:u w:val="single"/>
        </w:rPr>
      </w:pPr>
    </w:p>
    <w:p w:rsidRDefault="0053115A" w:rsidP="0053115A" w:rsidR="0053115A" w:rsidRPr="006A7300">
      <w:pPr>
        <w:rPr>
          <w:b/>
          <w:u w:val="single"/>
        </w:rPr>
      </w:pPr>
    </w:p>
    <w:p w:rsidRDefault="0053115A" w:rsidP="0053115A" w:rsidR="0053115A">
      <w:pPr>
        <w:rPr>
          <w:b/>
        </w:rPr>
      </w:pPr>
    </w:p>
    <w:p w:rsidRDefault="0053115A" w:rsidP="0053115A" w:rsidR="0053115A">
      <w:pPr>
        <w:rPr>
          <w:sz w:val="24"/>
        </w:rPr>
      </w:pPr>
      <w:r>
        <w:rPr>
          <w:sz w:val="24"/>
        </w:rPr>
        <w:t>Dostaviti putem mreže stanice e-Oglasna ploča</w:t>
      </w:r>
    </w:p>
    <w:p w:rsidRDefault="0053115A" w:rsidP="0053115A" w:rsidR="00D32F19">
      <w:pPr>
        <w:rPr>
          <w:sz w:val="24"/>
        </w:rPr>
      </w:pPr>
      <w:r>
        <w:rPr>
          <w:sz w:val="24"/>
        </w:rPr>
        <w:t>1. predlagatelj</w:t>
      </w:r>
      <w:r w:rsidR="00B007C4">
        <w:rPr>
          <w:sz w:val="24"/>
        </w:rPr>
        <w:t xml:space="preserve"> </w:t>
      </w:r>
      <w:r w:rsidR="00D32F19">
        <w:rPr>
          <w:sz w:val="24"/>
        </w:rPr>
        <w:t xml:space="preserve"> FINA Osijek, putem pošte</w:t>
      </w:r>
    </w:p>
    <w:p w:rsidRDefault="00F40B3F" w:rsidP="0053115A" w:rsidR="00F40B3F">
      <w:pPr>
        <w:rPr>
          <w:sz w:val="24"/>
        </w:rPr>
      </w:pPr>
      <w:r>
        <w:rPr>
          <w:sz w:val="24"/>
        </w:rPr>
        <w:t xml:space="preserve">2. raniji </w:t>
      </w:r>
      <w:proofErr w:type="spellStart"/>
      <w:r>
        <w:rPr>
          <w:sz w:val="24"/>
        </w:rPr>
        <w:t>zast.po</w:t>
      </w:r>
      <w:proofErr w:type="spellEnd"/>
      <w:r>
        <w:rPr>
          <w:sz w:val="24"/>
        </w:rPr>
        <w:t xml:space="preserve"> zakonu </w:t>
      </w:r>
      <w:r w:rsidR="00914CAA">
        <w:rPr>
          <w:sz w:val="24"/>
        </w:rPr>
        <w:t>Ivan Jerković</w:t>
      </w:r>
    </w:p>
    <w:p w:rsidRDefault="00CC642D" w:rsidP="0053115A" w:rsidR="0053115A" w:rsidRPr="006E1279">
      <w:pPr>
        <w:rPr>
          <w:sz w:val="24"/>
          <w:szCs w:val="24"/>
        </w:rPr>
      </w:pPr>
      <w:r>
        <w:rPr>
          <w:sz w:val="24"/>
        </w:rPr>
        <w:lastRenderedPageBreak/>
        <w:t>2</w:t>
      </w:r>
      <w:r w:rsidR="00890DC6">
        <w:rPr>
          <w:sz w:val="24"/>
        </w:rPr>
        <w:t>.</w:t>
      </w:r>
      <w:r w:rsidR="0053115A">
        <w:rPr>
          <w:sz w:val="24"/>
        </w:rPr>
        <w:t xml:space="preserve"> </w:t>
      </w:r>
      <w:proofErr w:type="spellStart"/>
      <w:r w:rsidR="0053115A">
        <w:rPr>
          <w:sz w:val="24"/>
        </w:rPr>
        <w:t>steč.upravitelj</w:t>
      </w:r>
      <w:proofErr w:type="spellEnd"/>
    </w:p>
    <w:p w:rsidRDefault="00CC642D" w:rsidP="0053115A" w:rsidR="0053115A">
      <w:pPr>
        <w:rPr>
          <w:sz w:val="24"/>
        </w:rPr>
      </w:pPr>
      <w:r>
        <w:rPr>
          <w:sz w:val="24"/>
        </w:rPr>
        <w:t>3</w:t>
      </w:r>
      <w:r w:rsidR="0053115A">
        <w:rPr>
          <w:sz w:val="24"/>
        </w:rPr>
        <w:t>. registar suda</w:t>
      </w:r>
    </w:p>
    <w:p w:rsidRDefault="00CC642D" w:rsidP="0053115A" w:rsidR="0053115A">
      <w:pPr>
        <w:rPr>
          <w:sz w:val="24"/>
        </w:rPr>
      </w:pPr>
      <w:r>
        <w:rPr>
          <w:sz w:val="24"/>
        </w:rPr>
        <w:t xml:space="preserve">4. ŽDO </w:t>
      </w:r>
      <w:proofErr w:type="spellStart"/>
      <w:r>
        <w:rPr>
          <w:sz w:val="24"/>
        </w:rPr>
        <w:t>Građ.upravni</w:t>
      </w:r>
      <w:proofErr w:type="spellEnd"/>
      <w:r>
        <w:rPr>
          <w:sz w:val="24"/>
        </w:rPr>
        <w:t xml:space="preserve"> odjel</w:t>
      </w:r>
    </w:p>
    <w:p w:rsidRDefault="00CC642D" w:rsidP="0053115A" w:rsidR="00CC642D">
      <w:pPr>
        <w:rPr>
          <w:sz w:val="24"/>
        </w:rPr>
      </w:pPr>
    </w:p>
    <w:p w:rsidRDefault="00D32F19" w:rsidP="0053115A" w:rsidR="0053115A">
      <w:pPr>
        <w:rPr>
          <w:sz w:val="24"/>
        </w:rPr>
      </w:pPr>
      <w:r>
        <w:rPr>
          <w:sz w:val="24"/>
        </w:rPr>
        <w:t>5</w:t>
      </w:r>
      <w:r w:rsidR="0053115A">
        <w:rPr>
          <w:sz w:val="24"/>
        </w:rPr>
        <w:t xml:space="preserve">. Porezna uprava PU Slavonija i Banja Ispostava </w:t>
      </w:r>
      <w:proofErr w:type="spellStart"/>
      <w:r>
        <w:rPr>
          <w:sz w:val="24"/>
        </w:rPr>
        <w:t>Slav.Brod</w:t>
      </w:r>
      <w:proofErr w:type="spellEnd"/>
    </w:p>
    <w:p w:rsidRDefault="00914CAA" w:rsidP="0053115A" w:rsidR="00914CAA">
      <w:pPr>
        <w:rPr>
          <w:sz w:val="24"/>
        </w:rPr>
      </w:pPr>
      <w:r>
        <w:rPr>
          <w:sz w:val="24"/>
        </w:rPr>
        <w:t>6.Zagrebačka banka d.d.,putem pošte</w:t>
      </w:r>
    </w:p>
    <w:p w:rsidRDefault="0053115A" w:rsidP="0053115A" w:rsidR="0053115A">
      <w:pPr>
        <w:rPr>
          <w:sz w:val="24"/>
        </w:rPr>
      </w:pPr>
    </w:p>
    <w:p w:rsidRDefault="0053115A" w:rsidP="0053115A" w:rsidR="0053115A">
      <w:pPr>
        <w:rPr>
          <w:sz w:val="24"/>
        </w:rPr>
      </w:pPr>
    </w:p>
    <w:p w:rsidRDefault="0053115A" w:rsidP="0053115A" w:rsidR="0053115A"/>
    <w:p w:rsidRDefault="0053115A" w:rsidP="0053115A" w:rsidR="0053115A"/>
    <w:p w:rsidRDefault="00E70741" w:rsidP="0053115A" w:rsidR="00E70741">
      <w:pPr>
        <w:jc w:val="both"/>
        <w:rPr>
          <w:sz w:val="24"/>
        </w:rPr>
      </w:pPr>
    </w:p>
    <w:sectPr w:rsidR="00E70741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8E59A5"/>
    <w:multiLevelType w:val="hybridMultilevel"/>
    <w:tmpl w:val="AC4214B4"/>
    <w:lvl w:tplc="BC14E45E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E050FDB"/>
    <w:multiLevelType w:val="hybridMultilevel"/>
    <w:tmpl w:val="FC2E2A00"/>
    <w:lvl w:tplc="04CC86FC" w:ilvl="0">
      <w:numFmt w:val="bullet"/>
      <w:lvlText w:val="-"/>
      <w:lvlJc w:val="left"/>
      <w:pPr>
        <w:ind w:hanging="360" w:left="34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2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9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6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3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0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8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5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240"/>
      </w:pPr>
      <w:rPr>
        <w:rFonts w:hAnsi="Wingdings" w:ascii="Wingdings" w:hint="default"/>
      </w:rPr>
    </w:lvl>
  </w:abstractNum>
  <w:abstractNum w:abstractNumId="2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40983DD1"/>
    <w:multiLevelType w:val="hybridMultilevel"/>
    <w:tmpl w:val="8E56F786"/>
    <w:lvl w:tplc="7CA0A0A6" w:ilvl="0">
      <w:start w:val="4"/>
      <w:numFmt w:val="bullet"/>
      <w:lvlText w:val="-"/>
      <w:lvlJc w:val="left"/>
      <w:pPr>
        <w:ind w:hanging="360" w:left="4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840"/>
      </w:pPr>
      <w:rPr>
        <w:rFonts w:hAnsi="Wingdings" w:ascii="Wingdings" w:hint="default"/>
      </w:rPr>
    </w:lvl>
  </w:abstractNum>
  <w:abstractNum w:abstractNumId="5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4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17407"/>
    <w:rsid w:val="00022067"/>
    <w:rsid w:val="00023C0A"/>
    <w:rsid w:val="00031219"/>
    <w:rsid w:val="000349ED"/>
    <w:rsid w:val="00042A4F"/>
    <w:rsid w:val="00057B0E"/>
    <w:rsid w:val="00072127"/>
    <w:rsid w:val="00090836"/>
    <w:rsid w:val="000A289C"/>
    <w:rsid w:val="000A5BA7"/>
    <w:rsid w:val="000A6F7B"/>
    <w:rsid w:val="000B407B"/>
    <w:rsid w:val="000B4C24"/>
    <w:rsid w:val="000C6FAA"/>
    <w:rsid w:val="000D0F27"/>
    <w:rsid w:val="000D19BE"/>
    <w:rsid w:val="000E56A7"/>
    <w:rsid w:val="000F29A3"/>
    <w:rsid w:val="000F54B8"/>
    <w:rsid w:val="00100608"/>
    <w:rsid w:val="00100B0F"/>
    <w:rsid w:val="001011CA"/>
    <w:rsid w:val="00102B40"/>
    <w:rsid w:val="00105B02"/>
    <w:rsid w:val="001268F3"/>
    <w:rsid w:val="00130019"/>
    <w:rsid w:val="00134F14"/>
    <w:rsid w:val="00144857"/>
    <w:rsid w:val="0015162F"/>
    <w:rsid w:val="0015490E"/>
    <w:rsid w:val="00166A5C"/>
    <w:rsid w:val="0017388C"/>
    <w:rsid w:val="00175EC7"/>
    <w:rsid w:val="00181007"/>
    <w:rsid w:val="0018242F"/>
    <w:rsid w:val="001878AD"/>
    <w:rsid w:val="00192EF3"/>
    <w:rsid w:val="00193387"/>
    <w:rsid w:val="00197376"/>
    <w:rsid w:val="001A3CE3"/>
    <w:rsid w:val="001A51A8"/>
    <w:rsid w:val="001B1510"/>
    <w:rsid w:val="001B696A"/>
    <w:rsid w:val="001C402B"/>
    <w:rsid w:val="001D28F0"/>
    <w:rsid w:val="001D7CF8"/>
    <w:rsid w:val="001E0D2B"/>
    <w:rsid w:val="0020121B"/>
    <w:rsid w:val="00216613"/>
    <w:rsid w:val="00223913"/>
    <w:rsid w:val="0022455A"/>
    <w:rsid w:val="002427DC"/>
    <w:rsid w:val="00242854"/>
    <w:rsid w:val="00245DA9"/>
    <w:rsid w:val="002518B6"/>
    <w:rsid w:val="002549F7"/>
    <w:rsid w:val="0025549F"/>
    <w:rsid w:val="00257B24"/>
    <w:rsid w:val="0028285E"/>
    <w:rsid w:val="00294BD3"/>
    <w:rsid w:val="002A029C"/>
    <w:rsid w:val="002A129D"/>
    <w:rsid w:val="002A1E98"/>
    <w:rsid w:val="002A3B75"/>
    <w:rsid w:val="002B5BDA"/>
    <w:rsid w:val="002C417E"/>
    <w:rsid w:val="002C5C00"/>
    <w:rsid w:val="002E0205"/>
    <w:rsid w:val="002E1909"/>
    <w:rsid w:val="002F1BF0"/>
    <w:rsid w:val="002F2CE0"/>
    <w:rsid w:val="002F5E6D"/>
    <w:rsid w:val="003202C5"/>
    <w:rsid w:val="00344861"/>
    <w:rsid w:val="00344E23"/>
    <w:rsid w:val="0035179C"/>
    <w:rsid w:val="00353DF5"/>
    <w:rsid w:val="00360C85"/>
    <w:rsid w:val="003647E3"/>
    <w:rsid w:val="00371FB7"/>
    <w:rsid w:val="0037201D"/>
    <w:rsid w:val="003749A5"/>
    <w:rsid w:val="00375669"/>
    <w:rsid w:val="0038293C"/>
    <w:rsid w:val="003830C3"/>
    <w:rsid w:val="00390486"/>
    <w:rsid w:val="0039520E"/>
    <w:rsid w:val="00395E2A"/>
    <w:rsid w:val="00396360"/>
    <w:rsid w:val="003A0B5B"/>
    <w:rsid w:val="003A1C26"/>
    <w:rsid w:val="003A512D"/>
    <w:rsid w:val="003A53B2"/>
    <w:rsid w:val="003A5859"/>
    <w:rsid w:val="003C7BD6"/>
    <w:rsid w:val="003D5038"/>
    <w:rsid w:val="003D66EF"/>
    <w:rsid w:val="003E1BDF"/>
    <w:rsid w:val="003F27A7"/>
    <w:rsid w:val="003F3A5D"/>
    <w:rsid w:val="00416122"/>
    <w:rsid w:val="0042403C"/>
    <w:rsid w:val="004400DE"/>
    <w:rsid w:val="00441B46"/>
    <w:rsid w:val="0044721A"/>
    <w:rsid w:val="00450F67"/>
    <w:rsid w:val="00450F81"/>
    <w:rsid w:val="004575AF"/>
    <w:rsid w:val="0047472F"/>
    <w:rsid w:val="00475A01"/>
    <w:rsid w:val="004869FA"/>
    <w:rsid w:val="00491EB1"/>
    <w:rsid w:val="004A14F8"/>
    <w:rsid w:val="004C3768"/>
    <w:rsid w:val="004C724C"/>
    <w:rsid w:val="004D30A4"/>
    <w:rsid w:val="004D472F"/>
    <w:rsid w:val="004D487F"/>
    <w:rsid w:val="004E524A"/>
    <w:rsid w:val="004E5A2B"/>
    <w:rsid w:val="004E5C4B"/>
    <w:rsid w:val="004F0ACE"/>
    <w:rsid w:val="00502ADB"/>
    <w:rsid w:val="00516017"/>
    <w:rsid w:val="005236D7"/>
    <w:rsid w:val="0053115A"/>
    <w:rsid w:val="00545834"/>
    <w:rsid w:val="00555D7C"/>
    <w:rsid w:val="00560C67"/>
    <w:rsid w:val="00563180"/>
    <w:rsid w:val="00580BE3"/>
    <w:rsid w:val="005841A3"/>
    <w:rsid w:val="00585352"/>
    <w:rsid w:val="00586FB0"/>
    <w:rsid w:val="00590B55"/>
    <w:rsid w:val="005917A7"/>
    <w:rsid w:val="005B1BE6"/>
    <w:rsid w:val="005C1811"/>
    <w:rsid w:val="005C3B79"/>
    <w:rsid w:val="005D05BE"/>
    <w:rsid w:val="005D3F5E"/>
    <w:rsid w:val="005D6136"/>
    <w:rsid w:val="005E50A5"/>
    <w:rsid w:val="005E7A11"/>
    <w:rsid w:val="005F7BDD"/>
    <w:rsid w:val="006033C9"/>
    <w:rsid w:val="0061720F"/>
    <w:rsid w:val="006257E8"/>
    <w:rsid w:val="006358E8"/>
    <w:rsid w:val="00643476"/>
    <w:rsid w:val="006472A1"/>
    <w:rsid w:val="0065320B"/>
    <w:rsid w:val="00660BC1"/>
    <w:rsid w:val="006941C1"/>
    <w:rsid w:val="006A0826"/>
    <w:rsid w:val="006B11EA"/>
    <w:rsid w:val="006B2E22"/>
    <w:rsid w:val="006B4FBC"/>
    <w:rsid w:val="006B53A5"/>
    <w:rsid w:val="006C7E37"/>
    <w:rsid w:val="006D30F2"/>
    <w:rsid w:val="006E334B"/>
    <w:rsid w:val="006E4BAF"/>
    <w:rsid w:val="006F16D4"/>
    <w:rsid w:val="006F2E34"/>
    <w:rsid w:val="006F4EE4"/>
    <w:rsid w:val="007027DB"/>
    <w:rsid w:val="0070591C"/>
    <w:rsid w:val="0070686B"/>
    <w:rsid w:val="00713874"/>
    <w:rsid w:val="00744985"/>
    <w:rsid w:val="00744CB9"/>
    <w:rsid w:val="00746265"/>
    <w:rsid w:val="007479AB"/>
    <w:rsid w:val="00752796"/>
    <w:rsid w:val="007618DA"/>
    <w:rsid w:val="00786666"/>
    <w:rsid w:val="00790E07"/>
    <w:rsid w:val="007B1A28"/>
    <w:rsid w:val="007B623F"/>
    <w:rsid w:val="007E034B"/>
    <w:rsid w:val="007E726D"/>
    <w:rsid w:val="007F56F1"/>
    <w:rsid w:val="007F6F4E"/>
    <w:rsid w:val="0080454C"/>
    <w:rsid w:val="008050C2"/>
    <w:rsid w:val="00807FB8"/>
    <w:rsid w:val="00810BED"/>
    <w:rsid w:val="008123B2"/>
    <w:rsid w:val="00816C31"/>
    <w:rsid w:val="0082366F"/>
    <w:rsid w:val="00826905"/>
    <w:rsid w:val="00836D84"/>
    <w:rsid w:val="00846BD7"/>
    <w:rsid w:val="00864730"/>
    <w:rsid w:val="00890DC6"/>
    <w:rsid w:val="0089398F"/>
    <w:rsid w:val="008D61F3"/>
    <w:rsid w:val="008D63E1"/>
    <w:rsid w:val="008D6BC4"/>
    <w:rsid w:val="008E133B"/>
    <w:rsid w:val="008F2185"/>
    <w:rsid w:val="00902889"/>
    <w:rsid w:val="00906CDA"/>
    <w:rsid w:val="00910768"/>
    <w:rsid w:val="00914CAA"/>
    <w:rsid w:val="00925AAA"/>
    <w:rsid w:val="00932563"/>
    <w:rsid w:val="009435D5"/>
    <w:rsid w:val="00943BBC"/>
    <w:rsid w:val="00947604"/>
    <w:rsid w:val="00953D28"/>
    <w:rsid w:val="009549FE"/>
    <w:rsid w:val="00954C94"/>
    <w:rsid w:val="00956B37"/>
    <w:rsid w:val="00964533"/>
    <w:rsid w:val="009663C6"/>
    <w:rsid w:val="009746A2"/>
    <w:rsid w:val="009763F8"/>
    <w:rsid w:val="00980D1E"/>
    <w:rsid w:val="00982BE7"/>
    <w:rsid w:val="00992A48"/>
    <w:rsid w:val="009970AD"/>
    <w:rsid w:val="009A5101"/>
    <w:rsid w:val="009A53FC"/>
    <w:rsid w:val="009B2A69"/>
    <w:rsid w:val="009C2E1D"/>
    <w:rsid w:val="009D5CE1"/>
    <w:rsid w:val="009D6A8F"/>
    <w:rsid w:val="009E15B5"/>
    <w:rsid w:val="009F6B8B"/>
    <w:rsid w:val="00A0682E"/>
    <w:rsid w:val="00A137F1"/>
    <w:rsid w:val="00A60490"/>
    <w:rsid w:val="00A60CA2"/>
    <w:rsid w:val="00A66934"/>
    <w:rsid w:val="00A71D7B"/>
    <w:rsid w:val="00A726C0"/>
    <w:rsid w:val="00A73F7C"/>
    <w:rsid w:val="00A75DE0"/>
    <w:rsid w:val="00A75FF8"/>
    <w:rsid w:val="00A873E4"/>
    <w:rsid w:val="00A87CBE"/>
    <w:rsid w:val="00A92F3C"/>
    <w:rsid w:val="00A938BB"/>
    <w:rsid w:val="00AA199A"/>
    <w:rsid w:val="00AB1217"/>
    <w:rsid w:val="00AB50A2"/>
    <w:rsid w:val="00AC176D"/>
    <w:rsid w:val="00AC2DC4"/>
    <w:rsid w:val="00AC383D"/>
    <w:rsid w:val="00AD4383"/>
    <w:rsid w:val="00AD68AC"/>
    <w:rsid w:val="00AF3C62"/>
    <w:rsid w:val="00AF73AD"/>
    <w:rsid w:val="00B007C4"/>
    <w:rsid w:val="00B01D0B"/>
    <w:rsid w:val="00B0774C"/>
    <w:rsid w:val="00B1073A"/>
    <w:rsid w:val="00B22642"/>
    <w:rsid w:val="00B3033E"/>
    <w:rsid w:val="00B36505"/>
    <w:rsid w:val="00B65080"/>
    <w:rsid w:val="00B660F6"/>
    <w:rsid w:val="00B81D90"/>
    <w:rsid w:val="00B8634E"/>
    <w:rsid w:val="00B87528"/>
    <w:rsid w:val="00BA0180"/>
    <w:rsid w:val="00BA1D31"/>
    <w:rsid w:val="00BA5F89"/>
    <w:rsid w:val="00BA7480"/>
    <w:rsid w:val="00BB5AEB"/>
    <w:rsid w:val="00BE5A0A"/>
    <w:rsid w:val="00C00F36"/>
    <w:rsid w:val="00C029DF"/>
    <w:rsid w:val="00C02C76"/>
    <w:rsid w:val="00C03D0A"/>
    <w:rsid w:val="00C074B3"/>
    <w:rsid w:val="00C13E2F"/>
    <w:rsid w:val="00C23FE4"/>
    <w:rsid w:val="00C27625"/>
    <w:rsid w:val="00C3461D"/>
    <w:rsid w:val="00C35C29"/>
    <w:rsid w:val="00C40606"/>
    <w:rsid w:val="00C56C3C"/>
    <w:rsid w:val="00C71A3A"/>
    <w:rsid w:val="00C7319C"/>
    <w:rsid w:val="00C73911"/>
    <w:rsid w:val="00C750DB"/>
    <w:rsid w:val="00C81074"/>
    <w:rsid w:val="00C87DB4"/>
    <w:rsid w:val="00C91D78"/>
    <w:rsid w:val="00C91DED"/>
    <w:rsid w:val="00C9224D"/>
    <w:rsid w:val="00CB32D2"/>
    <w:rsid w:val="00CB6FAC"/>
    <w:rsid w:val="00CC0A7F"/>
    <w:rsid w:val="00CC3411"/>
    <w:rsid w:val="00CC642D"/>
    <w:rsid w:val="00CC6B01"/>
    <w:rsid w:val="00CD1736"/>
    <w:rsid w:val="00CE1FB9"/>
    <w:rsid w:val="00CE5183"/>
    <w:rsid w:val="00CE53E8"/>
    <w:rsid w:val="00CF6658"/>
    <w:rsid w:val="00CF7626"/>
    <w:rsid w:val="00CF7702"/>
    <w:rsid w:val="00D0112B"/>
    <w:rsid w:val="00D111E5"/>
    <w:rsid w:val="00D12C64"/>
    <w:rsid w:val="00D12FEC"/>
    <w:rsid w:val="00D20304"/>
    <w:rsid w:val="00D24DB5"/>
    <w:rsid w:val="00D26040"/>
    <w:rsid w:val="00D27161"/>
    <w:rsid w:val="00D2749D"/>
    <w:rsid w:val="00D32F19"/>
    <w:rsid w:val="00D35E65"/>
    <w:rsid w:val="00D4158A"/>
    <w:rsid w:val="00D47BC2"/>
    <w:rsid w:val="00D5295A"/>
    <w:rsid w:val="00D62913"/>
    <w:rsid w:val="00D73A04"/>
    <w:rsid w:val="00D80B4D"/>
    <w:rsid w:val="00D97A49"/>
    <w:rsid w:val="00DB07EB"/>
    <w:rsid w:val="00DB106C"/>
    <w:rsid w:val="00DB5C2C"/>
    <w:rsid w:val="00DB6F4E"/>
    <w:rsid w:val="00DC4805"/>
    <w:rsid w:val="00DE1DFE"/>
    <w:rsid w:val="00E003C6"/>
    <w:rsid w:val="00E266C0"/>
    <w:rsid w:val="00E26B10"/>
    <w:rsid w:val="00E433E1"/>
    <w:rsid w:val="00E43DE9"/>
    <w:rsid w:val="00E57A6C"/>
    <w:rsid w:val="00E615AF"/>
    <w:rsid w:val="00E67085"/>
    <w:rsid w:val="00E70061"/>
    <w:rsid w:val="00E70741"/>
    <w:rsid w:val="00E7443A"/>
    <w:rsid w:val="00E86C24"/>
    <w:rsid w:val="00E87F78"/>
    <w:rsid w:val="00E933C4"/>
    <w:rsid w:val="00EA60EA"/>
    <w:rsid w:val="00EA6F2F"/>
    <w:rsid w:val="00EB1B5D"/>
    <w:rsid w:val="00EC6A09"/>
    <w:rsid w:val="00ED1633"/>
    <w:rsid w:val="00ED6D71"/>
    <w:rsid w:val="00EE3180"/>
    <w:rsid w:val="00EF013F"/>
    <w:rsid w:val="00EF7A6C"/>
    <w:rsid w:val="00F071C2"/>
    <w:rsid w:val="00F40B3F"/>
    <w:rsid w:val="00F432DF"/>
    <w:rsid w:val="00F43BC5"/>
    <w:rsid w:val="00F43F57"/>
    <w:rsid w:val="00F46118"/>
    <w:rsid w:val="00F4611B"/>
    <w:rsid w:val="00F50309"/>
    <w:rsid w:val="00F56926"/>
    <w:rsid w:val="00F75D60"/>
    <w:rsid w:val="00F765CB"/>
    <w:rsid w:val="00FC4F11"/>
    <w:rsid w:val="00FC7FBA"/>
    <w:rsid w:val="00FD1297"/>
    <w:rsid w:val="00FD2F78"/>
    <w:rsid w:val="00FD5FD3"/>
    <w:rsid w:val="00FE4E12"/>
    <w:rsid w:val="00FE6E23"/>
    <w:rsid w:val="00FF0BCA"/>
    <w:rsid w:val="00FF3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917A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917A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17A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17A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17A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917A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917A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17A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17A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17A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listopada 2016.</izvorni_sadrzaj>
    <derivirana_varijabla naziv="DomainObject.DatumDonosenjaOdluke_1">21.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596</izvorni_sadrzaj>
    <derivirana_varijabla naziv="DomainObject.Predmet.Broj_1">596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76062.13</izvorni_sadrzaj>
    <derivirana_varijabla naziv="DomainObject.Predmet.InicijalnaVrijednost_1">76062.13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St-596/2016</izvorni_sadrzaj>
    <derivirana_varijabla naziv="DomainObject.Predmet.OznakaBroj_1">St-596/2016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 st. 2 SZ</izvorni_sadrzaj>
    <derivirana_varijabla naziv="DomainObject.Predmet.PrimjedbaSuca_1">čl. 444 st. 2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PINUS d.o.o. za proizvodnju, trgovinu i usluge</izvorni_sadrzaj>
    <derivirana_varijabla naziv="DomainObject.Predmet.ProtustrankaFormated_1">  PINUS d.o.o. za proizvodnju, trgovinu i usluge</derivirana_varijabla>
  </DomainObject.Predmet.ProtustrankaFormated>
  <DomainObject.Predmet.ProtustrankaFormatedOIB>
    <izvorni_sadrzaj>  PINUS d.o.o. za proizvodnju, trgovinu i usluge, OIB 53931715559</izvorni_sadrzaj>
    <derivirana_varijabla naziv="DomainObject.Predmet.ProtustrankaFormatedOIB_1">  PINUS d.o.o. za proizvodnju, trgovinu i usluge, OIB 53931715559</derivirana_varijabla>
  </DomainObject.Predmet.ProtustrankaFormatedOIB>
  <DomainObject.Predmet.ProtustrankaFormatedWithAdress>
    <izvorni_sadrzaj> PINUS d.o.o. za proizvodnju, trgovinu i usluge, Matije Gupca 85A, 35257 Malino</izvorni_sadrzaj>
    <derivirana_varijabla naziv="DomainObject.Predmet.ProtustrankaFormatedWithAdress_1"> PINUS d.o.o. za proizvodnju, trgovinu i usluge, Matije Gupca 85A, 35257 Malino</derivirana_varijabla>
  </DomainObject.Predmet.ProtustrankaFormatedWithAdress>
  <DomainObject.Predmet.ProtustrankaFormatedWithAdressOIB>
    <izvorni_sadrzaj> PINUS d.o.o. za proizvodnju, trgovinu i usluge, OIB 53931715559, Matije Gupca 85A, 35257 Malino</izvorni_sadrzaj>
    <derivirana_varijabla naziv="DomainObject.Predmet.ProtustrankaFormatedWithAdressOIB_1"> PINUS d.o.o. za proizvodnju, trgovinu i usluge, OIB 53931715559, Matije Gupca 85A, 35257 Malino</derivirana_varijabla>
  </DomainObject.Predmet.ProtustrankaFormatedWithAdressOIB>
  <DomainObject.Predmet.ProtustrankaWithAdress>
    <izvorni_sadrzaj>PINUS d.o.o. za proizvodnju, trgovinu i usluge Matije Gupca 85A, 35257 Malino</izvorni_sadrzaj>
    <derivirana_varijabla naziv="DomainObject.Predmet.ProtustrankaWithAdress_1">PINUS d.o.o. za proizvodnju, trgovinu i usluge Matije Gupca 85A, 35257 Malino</derivirana_varijabla>
  </DomainObject.Predmet.ProtustrankaWithAdress>
  <DomainObject.Predmet.ProtustrankaWithAdressOIB>
    <izvorni_sadrzaj>PINUS d.o.o. za proizvodnju, trgovinu i usluge, OIB 53931715559, Matije Gupca 85A, 35257 Malino</izvorni_sadrzaj>
    <derivirana_varijabla naziv="DomainObject.Predmet.ProtustrankaWithAdressOIB_1">PINUS d.o.o. za proizvodnju, trgovinu i usluge, OIB 53931715559, Matije Gupca 85A, 35257 Malino</derivirana_varijabla>
  </DomainObject.Predmet.ProtustrankaWithAdressOIB>
  <DomainObject.Predmet.ProtustrankaNazivFormated>
    <izvorni_sadrzaj>PINUS d.o.o. za proizvodnju, trgovinu i usluge</izvorni_sadrzaj>
    <derivirana_varijabla naziv="DomainObject.Predmet.ProtustrankaNazivFormated_1">PINUS d.o.o. za proizvodnju, trgovinu i usluge</derivirana_varijabla>
  </DomainObject.Predmet.ProtustrankaNazivFormated>
  <DomainObject.Predmet.ProtustrankaNazivFormatedOIB>
    <izvorni_sadrzaj>PINUS d.o.o. za proizvodnju, trgovinu i usluge, OIB 53931715559</izvorni_sadrzaj>
    <derivirana_varijabla naziv="DomainObject.Predmet.ProtustrankaNazivFormatedOIB_1">PINUS d.o.o. za proizvodnju, trgovinu i usluge, OIB 53931715559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P.Krešimira IV 20, 35000 Slavonski Brod</izvorni_sadrzaj>
    <derivirana_varijabla naziv="DomainObject.Predmet.StrankaFormatedWithAdress_1"> FINANCIJSKA AGENCIJA RC OSIJEK, P.Krešimira IV 20, 35000 Slavonski Brod</derivirana_varijabla>
  </DomainObject.Predmet.StrankaFormatedWithAdress>
  <DomainObject.Predmet.StrankaFormatedWithAdressOIB>
    <izvorni_sadrzaj> FINANCIJSKA AGENCIJA RC OSIJEK, OIB 85821130368, P.Krešimira IV 20, 35000 Slavonski Brod</izvorni_sadrzaj>
    <derivirana_varijabla naziv="DomainObject.Predmet.StrankaFormatedWithAdressOIB_1"> FINANCIJSKA AGENCIJA RC OSIJEK, OIB 85821130368, P.Krešimira IV 20, 35000 Slavonski Brod</derivirana_varijabla>
  </DomainObject.Predmet.StrankaFormatedWithAdressOIB>
  <DomainObject.Predmet.StrankaWithAdress>
    <izvorni_sadrzaj>FINANCIJSKA AGENCIJA RC OSIJEK P.Krešimira IV 20,35000 Slavonski Brod</izvorni_sadrzaj>
    <derivirana_varijabla naziv="DomainObject.Predmet.StrankaWithAdress_1">FINANCIJSKA AGENCIJA RC OSIJEK P.Krešimira IV 20,35000 Slavonski Brod</derivirana_varijabla>
  </DomainObject.Predmet.StrankaWithAdress>
  <DomainObject.Predmet.StrankaWithAdressOIB>
    <izvorni_sadrzaj>FINANCIJSKA AGENCIJA RC OSIJEK, OIB 85821130368, P.Krešimira IV 20,35000 Slavonski Brod</izvorni_sadrzaj>
    <derivirana_varijabla naziv="DomainObject.Predmet.StrankaWithAdressOIB_1">FINANCIJSKA AGENCIJA RC OSIJEK, OIB 85821130368, P.Krešimira IV 20,35000 Slavonski Brod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P.Krešimira IV 20, 35000 Slavonski Brod</item>
    </izvorni_sadrzaj>
    <derivirana_varijabla naziv="DomainObject.Predmet.StrankaListFormatedWithAdress_1">
      <item>FINANCIJSKA AGENCIJA RC OSIJEK, P.Krešimira IV 20, 35000 Slavonski Brod</item>
    </derivirana_varijabla>
  </DomainObject.Predmet.StrankaListFormatedWithAdress>
  <DomainObject.Predmet.StrankaListFormatedWithAdressOIB>
    <izvorni_sadrzaj>
      <item>FINANCIJSKA AGENCIJA RC OSIJEK, OIB 85821130368, P.Krešimira IV 20, 35000 Slavonski Brod</item>
    </izvorni_sadrzaj>
    <derivirana_varijabla naziv="DomainObject.Predmet.StrankaListFormatedWithAdressOIB_1">
      <item>FINANCIJSKA AGENCIJA RC OSIJEK, OIB 85821130368, P.Krešimira IV 20, 35000 Slavonski Brod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PINUS d.o.o. za proizvodnju, trgovinu i usluge</item>
    </izvorni_sadrzaj>
    <derivirana_varijabla naziv="DomainObject.Predmet.ProtuStrankaListFormated_1">
      <item>PINUS d.o.o. za proizvodnju, trgovinu i usluge</item>
    </derivirana_varijabla>
  </DomainObject.Predmet.ProtuStrankaListFormated>
  <DomainObject.Predmet.ProtuStrankaListFormatedOIB>
    <izvorni_sadrzaj>
      <item>PINUS d.o.o. za proizvodnju, trgovinu i usluge, OIB 53931715559</item>
    </izvorni_sadrzaj>
    <derivirana_varijabla naziv="DomainObject.Predmet.ProtuStrankaListFormatedOIB_1">
      <item>PINUS d.o.o. za proizvodnju, trgovinu i usluge, OIB 53931715559</item>
    </derivirana_varijabla>
  </DomainObject.Predmet.ProtuStrankaListFormatedOIB>
  <DomainObject.Predmet.ProtuStrankaListFormatedWithAdress>
    <izvorni_sadrzaj>
      <item>PINUS d.o.o. za proizvodnju, trgovinu i usluge, Matije Gupca 85A, 35257 Malino</item>
    </izvorni_sadrzaj>
    <derivirana_varijabla naziv="DomainObject.Predmet.ProtuStrankaListFormatedWithAdress_1">
      <item>PINUS d.o.o. za proizvodnju, trgovinu i usluge, Matije Gupca 85A, 35257 Malino</item>
    </derivirana_varijabla>
  </DomainObject.Predmet.ProtuStrankaListFormatedWithAdress>
  <DomainObject.Predmet.ProtuStrankaListFormatedWithAdressOIB>
    <izvorni_sadrzaj>
      <item>PINUS d.o.o. za proizvodnju, trgovinu i usluge, OIB 53931715559, Matije Gupca 85A, 35257 Malino</item>
    </izvorni_sadrzaj>
    <derivirana_varijabla naziv="DomainObject.Predmet.ProtuStrankaListFormatedWithAdressOIB_1">
      <item>PINUS d.o.o. za proizvodnju, trgovinu i usluge, OIB 53931715559, Matije Gupca 85A, 35257 Malino</item>
    </derivirana_varijabla>
  </DomainObject.Predmet.ProtuStrankaListFormatedWithAdressOIB>
  <DomainObject.Predmet.ProtuStrankaListNazivFormated>
    <izvorni_sadrzaj>
      <item>PINUS d.o.o. za proizvodnju, trgovinu i usluge</item>
    </izvorni_sadrzaj>
    <derivirana_varijabla naziv="DomainObject.Predmet.ProtuStrankaListNazivFormated_1">
      <item>PINUS d.o.o. za proizvodnju, trgovinu i usluge</item>
    </derivirana_varijabla>
  </DomainObject.Predmet.ProtuStrankaListNazivFormated>
  <DomainObject.Predmet.ProtuStrankaListNazivFormatedOIB>
    <izvorni_sadrzaj>
      <item>PINUS d.o.o. za proizvodnju, trgovinu i usluge, OIB 53931715559</item>
    </izvorni_sadrzaj>
    <derivirana_varijabla naziv="DomainObject.Predmet.ProtuStrankaListNazivFormatedOIB_1">
      <item>PINUS d.o.o. za proizvodnju, trgovinu i usluge, OIB 53931715559</item>
    </derivirana_varijabla>
  </DomainObject.Predmet.ProtuStrankaListNazivFormatedOIB>
  <DomainObject.Predmet.OstaliListFormated>
    <izvorni_sadrzaj>
      <item>Ivan Jerković</item>
    </izvorni_sadrzaj>
    <derivirana_varijabla naziv="DomainObject.Predmet.OstaliListFormated_1">
      <item>Ivan Jerković</item>
    </derivirana_varijabla>
  </DomainObject.Predmet.OstaliListFormated>
  <DomainObject.Predmet.OstaliListFormatedOIB>
    <izvorni_sadrzaj>
      <item>Ivan Jerković, OIB 31094822980</item>
    </izvorni_sadrzaj>
    <derivirana_varijabla naziv="DomainObject.Predmet.OstaliListFormatedOIB_1">
      <item>Ivan Jerković, OIB 31094822980</item>
    </derivirana_varijabla>
  </DomainObject.Predmet.OstaliListFormatedOIB>
  <DomainObject.Predmet.OstaliListFormatedWithAdress>
    <izvorni_sadrzaj>
      <item>Ivan Jerković, Matije Gupca 85 A, 35257 Malino</item>
    </izvorni_sadrzaj>
    <derivirana_varijabla naziv="DomainObject.Predmet.OstaliListFormatedWithAdress_1">
      <item>Ivan Jerković, Matije Gupca 85 A, 35257 Malino</item>
    </derivirana_varijabla>
  </DomainObject.Predmet.OstaliListFormatedWithAdress>
  <DomainObject.Predmet.OstaliListFormatedWithAdressOIB>
    <izvorni_sadrzaj>
      <item>Ivan Jerković, OIB 31094822980, Matije Gupca 85 A, 35257 Malino</item>
    </izvorni_sadrzaj>
    <derivirana_varijabla naziv="DomainObject.Predmet.OstaliListFormatedWithAdressOIB_1">
      <item>Ivan Jerković, OIB 31094822980, Matije Gupca 85 A, 35257 Malino</item>
    </derivirana_varijabla>
  </DomainObject.Predmet.OstaliListFormatedWithAdressOIB>
  <DomainObject.Predmet.OstaliListNazivFormated>
    <izvorni_sadrzaj>
      <item>Ivan Jerković</item>
    </izvorni_sadrzaj>
    <derivirana_varijabla naziv="DomainObject.Predmet.OstaliListNazivFormated_1">
      <item>Ivan Jerković</item>
    </derivirana_varijabla>
  </DomainObject.Predmet.OstaliListNazivFormated>
  <DomainObject.Predmet.OstaliListNazivFormatedOIB>
    <izvorni_sadrzaj>
      <item>Ivan Jerković, OIB 31094822980</item>
    </izvorni_sadrzaj>
    <derivirana_varijabla naziv="DomainObject.Predmet.OstaliListNazivFormatedOIB_1">
      <item>Ivan Jerković, OIB 31094822980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listopada 2016.</izvorni_sadrzaj>
    <derivirana_varijabla naziv="DomainObject.Datum_1">21.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PINUS d.o.o. za proizvodnju, trgovinu i usluge</izvorni_sadrzaj>
    <derivirana_varijabla naziv="DomainObject.Predmet.ProtustrankaIDrugi_1">PINUS d.o.o. za proizvodnju, trgovinu i usluge</derivirana_varijabla>
  </DomainObject.Predmet.ProtustrankaIDrugi>
  <DomainObject.Predmet.StrankaIDrugiAdressOIB>
    <izvorni_sadrzaj>FINANCIJSKA AGENCIJA RC OSIJEK, OIB 85821130368, P.Krešimira IV 20, 35000 Slavonski Brod</izvorni_sadrzaj>
    <derivirana_varijabla naziv="DomainObject.Predmet.StrankaIDrugiAdressOIB_1">FINANCIJSKA AGENCIJA RC OSIJEK, OIB 85821130368, P.Krešimira IV 20, 35000 Slavonski Brod</derivirana_varijabla>
  </DomainObject.Predmet.StrankaIDrugiAdressOIB>
  <DomainObject.Predmet.ProtustrankaIDrugiAdressOIB>
    <izvorni_sadrzaj>PINUS d.o.o. za proizvodnju, trgovinu i usluge, OIB 53931715559, Matije Gupca 85A, 35257 Malino</izvorni_sadrzaj>
    <derivirana_varijabla naziv="DomainObject.Predmet.ProtustrankaIDrugiAdressOIB_1">PINUS d.o.o. za proizvodnju, trgovinu i usluge, OIB 53931715559, Matije Gupca 85A, 35257 Malino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OSIJEK</item>
      <item>PINUS d.o.o. za proizvodnju, trgovinu i usluge</item>
      <item>Ivan Jerković</item>
    </izvorni_sadrzaj>
    <derivirana_varijabla naziv="DomainObject.Predmet.SudioniciListNaziv_1">
      <item>FINANCIJSKA AGENCIJA RC OSIJEK</item>
      <item>PINUS d.o.o. za proizvodnju, trgovinu i usluge</item>
      <item>Ivan Jerković</item>
    </derivirana_varijabla>
  </DomainObject.Predmet.SudioniciListNaziv>
  <DomainObject.Predmet.SudioniciListAdressOIB>
    <izvorni_sadrzaj>
      <item>FINANCIJSKA AGENCIJA RC OSIJEK, OIB 85821130368, P.Krešimira IV 20,35000 Slavonski Brod</item>
      <item>PINUS d.o.o. za proizvodnju, trgovinu i usluge, OIB 53931715559, Matije Gupca 85A,35257 Malino</item>
      <item>Ivan Jerković, OIB 31094822980, Matije Gupca 85 A,35257 Malino</item>
    </izvorni_sadrzaj>
    <derivirana_varijabla naziv="DomainObject.Predmet.SudioniciListAdressOIB_1">
      <item>FINANCIJSKA AGENCIJA RC OSIJEK, OIB 85821130368, P.Krešimira IV 20,35000 Slavonski Brod</item>
      <item>PINUS d.o.o. za proizvodnju, trgovinu i usluge, OIB 53931715559, Matije Gupca 85A,35257 Malino</item>
      <item>Ivan Jerković, OIB 31094822980, Matije Gupca 85 A,35257 Malino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53931715559</item>
      <item>, OIB 31094822980</item>
    </izvorni_sadrzaj>
    <derivirana_varijabla naziv="DomainObject.Predmet.SudioniciListNazivOIB_1">
      <item>, OIB 85821130368</item>
      <item>, OIB 53931715559</item>
      <item>, OIB 31094822980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4</properties:Pages>
  <properties:Words>1197</properties:Words>
  <properties:Characters>6502</properties:Characters>
  <properties:Lines>160</properties:Lines>
  <properties:Paragraphs>61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8213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2016-10-21T09:51:00Z</dcterms:created>
  <dc:creator>Trgovacki sud</dc:creator>
  <cp:lastModifiedBy>wsadmin</cp:lastModifiedBy>
  <cp:lastPrinted>2016-10-21T07:26:00Z</cp:lastPrinted>
  <dcterms:modified xmlns:xsi="http://www.w3.org/2001/XMLSchema-instance" xsi:type="dcterms:W3CDTF">2016-10-21T09:53:00Z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