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e1d5" w14:paraId="7b4e1d5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B82BDB">
        <w:t>St-6947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B82BDB" w:rsidRPr="00B82BDB">
        <w:t>ŽELJKO TOMAŠEVIĆ j.d.o.o., Horvati 179, Horvati (Grad Zagreb), OIB: 91723537495</w:t>
      </w:r>
      <w:r w:rsidR="00B82BD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B82BDB">
        <w:t xml:space="preserve"> </w:t>
      </w:r>
      <w:r w:rsidR="00B82BDB" w:rsidRPr="00B82BDB">
        <w:t>ŽELJKO TOMAŠEVIĆ j.d.o.o., Horvati 179, Horvati (Grad Zagreb), OIB: 91723537495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B82BDB" w:rsidRPr="00B82BDB">
        <w:t>ŽELJKO TOMAŠEVIĆ j.d.o.o., Horvati 179, Horvati (Grad Zagreb), OIB: 91723537495</w:t>
      </w:r>
      <w:r w:rsidR="00B82BDB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C724B8" w:rsidP="00C724B8" w:rsidR="00C724B8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C724B8" w:rsidP="00720C69" w:rsidR="00C724B8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C724B8" w:rsidP="00720C69" w:rsidR="00C724B8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AD9" w:rsidR="001F0AD9">
      <w:r>
        <w:separator/>
      </w:r>
    </w:p>
  </w:endnote>
  <w:endnote w:id="0" w:type="continuationSeparator">
    <w:p w:rsidRDefault="001F0AD9" w:rsidR="001F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AD9" w:rsidR="001F0AD9">
      <w:r>
        <w:separator/>
      </w:r>
    </w:p>
  </w:footnote>
  <w:footnote w:id="0" w:type="continuationSeparator">
    <w:p w:rsidRDefault="001F0AD9" w:rsidR="001F0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82BDB">
      <w:t>6947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12A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724B8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St-6947/2016</izvorni_sadrzaj>
    <derivirana_varijabla naziv="DomainObject.Predmet.OznakaBroj_1">St-6947/2016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TOMAŠEVIĆ j.d.o.o. zastupanog po punomoćniku ŽELJKO TOMAŠEVIĆ</izvorni_sadrzaj>
    <derivirana_varijabla naziv="DomainObject.Predmet.ProtustrankaFormated_1">  ŽELJKO TOMAŠEVIĆ j.d.o.o. zastupanog po punomoćniku ŽELJKO TOMAŠEVIĆ</derivirana_varijabla>
  </DomainObject.Predmet.ProtustrankaFormated>
  <DomainObject.Predmet.ProtustrankaFormatedOIB>
    <izvorni_sadrzaj>  ŽELJKO TOMAŠEVIĆ j.d.o.o., OIB 91723537495 zastupanog po punomoćniku ŽELJKO TOMAŠEVIĆ</izvorni_sadrzaj>
    <derivirana_varijabla naziv="DomainObject.Predmet.ProtustrankaFormatedOIB_1">  ŽELJKO TOMAŠEVIĆ j.d.o.o., OIB 91723537495 zastupanog po punomoćniku ŽELJKO TOMAŠEVIĆ</derivirana_varijabla>
  </DomainObject.Predmet.ProtustrankaFormatedOIB>
  <DomainObject.Predmet.ProtustrankaFormatedWithAdress>
    <izvorni_sadrzaj> ŽELJKO TOMAŠEVIĆ j.d.o.o., Horvati 179, 10436 Horvati zastupanog po punomoćniku ŽELJKO TOMAŠEVIĆ</izvorni_sadrzaj>
    <derivirana_varijabla naziv="DomainObject.Predmet.ProtustrankaFormatedWithAdress_1"> ŽELJKO TOMAŠEVIĆ j.d.o.o., Horvati 179, 10436 Horvati zastupanog po punomoćniku ŽELJKO TOMAŠEVIĆ</derivirana_varijabla>
  </DomainObject.Predmet.ProtustrankaFormatedWithAdress>
  <DomainObject.Predmet.ProtustrankaFormatedWithAdressOIB>
    <izvorni_sadrzaj> ŽELJKO TOMAŠEVIĆ j.d.o.o., OIB 91723537495, Horvati 179, 10436 Horvati zastupanog po punomoćniku ŽELJKO TOMAŠEVIĆ</izvorni_sadrzaj>
    <derivirana_varijabla naziv="DomainObject.Predmet.ProtustrankaFormatedWithAdressOIB_1"> ŽELJKO TOMAŠEVIĆ j.d.o.o., OIB 91723537495, Horvati 179, 10436 Horvati zastupanog po punomoćniku ŽELJKO TOMAŠEVIĆ</derivirana_varijabla>
  </DomainObject.Predmet.ProtustrankaFormatedWithAdressOIB>
  <DomainObject.Predmet.ProtustrankaWithAdress>
    <izvorni_sadrzaj>ŽELJKO TOMAŠEVIĆ j.d.o.o. Horvati 179, 10436 Horvati</izvorni_sadrzaj>
    <derivirana_varijabla naziv="DomainObject.Predmet.ProtustrankaWithAdress_1">ŽELJKO TOMAŠEVIĆ j.d.o.o. Horvati 179, 10436 Horvati</derivirana_varijabla>
  </DomainObject.Predmet.ProtustrankaWithAdress>
  <DomainObject.Predmet.ProtustrankaWithAdressOIB>
    <izvorni_sadrzaj>ŽELJKO TOMAŠEVIĆ j.d.o.o., OIB 91723537495, Horvati 179, 10436 Horvati</izvorni_sadrzaj>
    <derivirana_varijabla naziv="DomainObject.Predmet.ProtustrankaWithAdressOIB_1">ŽELJKO TOMAŠEVIĆ j.d.o.o., OIB 91723537495, Horvati 179, 10436 Horvati</derivirana_varijabla>
  </DomainObject.Predmet.ProtustrankaWithAdressOIB>
  <DomainObject.Predmet.ProtustrankaNazivFormated>
    <izvorni_sadrzaj>ŽELJKO TOMAŠEVIĆ j.d.o.o.</izvorni_sadrzaj>
    <derivirana_varijabla naziv="DomainObject.Predmet.ProtustrankaNazivFormated_1">ŽELJKO TOMAŠEVIĆ j.d.o.o.</derivirana_varijabla>
  </DomainObject.Predmet.ProtustrankaNazivFormated>
  <DomainObject.Predmet.ProtustrankaNazivFormatedOIB>
    <izvorni_sadrzaj>ŽELJKO TOMAŠEVIĆ j.d.o.o., OIB 91723537495</izvorni_sadrzaj>
    <derivirana_varijabla naziv="DomainObject.Predmet.ProtustrankaNazivFormatedOIB_1">ŽELJKO TOMAŠEVIĆ j.d.o.o., OIB 91723537495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TOMAŠEVIĆ j.d.o.o. zastupanog po punomoćniku ŽELJKO TOMAŠEVIĆ</item>
    </izvorni_sadrzaj>
    <derivirana_varijabla naziv="DomainObject.Predmet.ProtuStrankaListFormated_1">
      <item>ŽELJKO TOMAŠEVIĆ j.d.o.o. zastupanog po punomoćniku ŽELJKO TOMAŠEVIĆ</item>
    </derivirana_varijabla>
  </DomainObject.Predmet.ProtuStrankaListFormated>
  <DomainObject.Predmet.ProtuStrankaListFormatedOIB>
    <izvorni_sadrzaj>
      <item>ŽELJKO TOMAŠEVIĆ j.d.o.o., OIB 91723537495 zastupanog po punomoćniku ŽELJKO TOMAŠEVIĆ</item>
    </izvorni_sadrzaj>
    <derivirana_varijabla naziv="DomainObject.Predmet.ProtuStrankaListFormatedOIB_1">
      <item>ŽELJKO TOMAŠEVIĆ j.d.o.o., OIB 91723537495 zastupanog po punomoćniku ŽELJKO TOMAŠEVIĆ</item>
    </derivirana_varijabla>
  </DomainObject.Predmet.ProtuStrankaListFormatedOIB>
  <DomainObject.Predmet.ProtuStrankaListFormatedWithAdress>
    <izvorni_sadrzaj>
      <item>ŽELJKO TOMAŠEVIĆ j.d.o.o., Horvati 179, 10436 Horvati zastupanog po punomoćniku ŽELJKO TOMAŠEVIĆ</item>
    </izvorni_sadrzaj>
    <derivirana_varijabla naziv="DomainObject.Predmet.ProtuStrankaListFormatedWithAdress_1">
      <item>ŽELJKO TOMAŠEVIĆ j.d.o.o., Horvati 179, 10436 Horvati zastupanog po punomoćniku ŽELJKO TOMAŠEVIĆ</item>
    </derivirana_varijabla>
  </DomainObject.Predmet.ProtuStrankaListFormatedWithAdress>
  <DomainObject.Predmet.ProtuStrankaListFormatedWithAdressOIB>
    <izvorni_sadrzaj>
      <item>ŽELJKO TOMAŠEVIĆ j.d.o.o., OIB 91723537495, Horvati 179, 10436 Horvati zastupanog po punomoćniku ŽELJKO TOMAŠEVIĆ</item>
    </izvorni_sadrzaj>
    <derivirana_varijabla naziv="DomainObject.Predmet.ProtuStrankaListFormatedWithAdressOIB_1">
      <item>ŽELJKO TOMAŠEVIĆ j.d.o.o., OIB 91723537495, Horvati 179, 10436 Horvati zastupanog po punomoćniku ŽELJKO TOMAŠEVIĆ</item>
    </derivirana_varijabla>
  </DomainObject.Predmet.ProtuStrankaListFormatedWithAdressOIB>
  <DomainObject.Predmet.ProtuStrankaListNazivFormated>
    <izvorni_sadrzaj>
      <item>ŽELJKO TOMAŠEVIĆ j.d.o.o.</item>
    </izvorni_sadrzaj>
    <derivirana_varijabla naziv="DomainObject.Predmet.ProtuStrankaListNazivFormated_1">
      <item>ŽELJKO TOMAŠEVIĆ j.d.o.o.</item>
    </derivirana_varijabla>
  </DomainObject.Predmet.ProtuStrankaListNazivFormated>
  <DomainObject.Predmet.ProtuStrankaListNazivFormatedOIB>
    <izvorni_sadrzaj>
      <item>ŽELJKO TOMAŠEVIĆ j.d.o.o., OIB 91723537495</item>
    </izvorni_sadrzaj>
    <derivirana_varijabla naziv="DomainObject.Predmet.ProtuStrankaListNazivFormatedOIB_1">
      <item>ŽELJKO TOMAŠEVIĆ j.d.o.o., OIB 91723537495</item>
    </derivirana_varijabla>
  </DomainObject.Predmet.ProtuStrankaListNazivFormatedOIB>
  <DomainObject.Predmet.OstaliListFormated>
    <izvorni_sadrzaj>
      <item>ŽELJKO TOMAŠEVIĆ punomoćnik sudionika u postupku ŽELJKO TOMAŠEVIĆ j.d.o.o.</item>
    </izvorni_sadrzaj>
    <derivirana_varijabla naziv="DomainObject.Predmet.OstaliListFormated_1">
      <item>ŽELJKO TOMAŠEVIĆ punomoćnik sudionika u postupku ŽELJKO TOMAŠEVIĆ j.d.o.o.</item>
    </derivirana_varijabla>
  </DomainObject.Predmet.OstaliListFormated>
  <DomainObject.Predmet.OstaliListFormatedOIB>
    <izvorni_sadrzaj>
      <item>ŽELJKO TOMAŠEVIĆ, OIB 86875654013 punomoćnik sudionika u postupku ŽELJKO TOMAŠEVIĆ j.d.o.o.</item>
    </izvorni_sadrzaj>
    <derivirana_varijabla naziv="DomainObject.Predmet.OstaliListFormatedOIB_1">
      <item>ŽELJKO TOMAŠEVIĆ, OIB 86875654013 punomoćnik sudionika u postupku ŽELJKO TOMAŠEVIĆ j.d.o.o.</item>
    </derivirana_varijabla>
  </DomainObject.Predmet.OstaliListFormatedOIB>
  <DomainObject.Predmet.OstaliListFormatedWithAdress>
    <izvorni_sadrzaj>
      <item>ŽELJKO TOMAŠEVIĆ, HORVATI  179, 10000 Zagreb punomoćnik sudionika u postupku ŽELJKO TOMAŠEVIĆ j.d.o.o.</item>
    </izvorni_sadrzaj>
    <derivirana_varijabla naziv="DomainObject.Predmet.OstaliListFormatedWithAdress_1">
      <item>ŽELJKO TOMAŠEVIĆ, HORVATI  179, 10000 Zagreb punomoćnik sudionika u postupku ŽELJKO TOMAŠEVIĆ j.d.o.o.</item>
    </derivirana_varijabla>
  </DomainObject.Predmet.OstaliListFormatedWithAdress>
  <DomainObject.Predmet.OstaliListFormatedWithAdressOIB>
    <izvorni_sadrzaj>
      <item>ŽELJKO TOMAŠEVIĆ, OIB 86875654013, HORVATI  179, 10000 Zagreb punomoćnik sudionika u postupku ŽELJKO TOMAŠEVIĆ j.d.o.o.</item>
    </izvorni_sadrzaj>
    <derivirana_varijabla naziv="DomainObject.Predmet.OstaliListFormatedWithAdressOIB_1">
      <item>ŽELJKO TOMAŠEVIĆ, OIB 86875654013, HORVATI  179, 10000 Zagreb punomoćnik sudionika u postupku ŽELJKO TOMAŠEVIĆ j.d.o.o.</item>
    </derivirana_varijabla>
  </DomainObject.Predmet.OstaliListFormatedWithAdressOIB>
  <DomainObject.Predmet.OstaliListNazivFormated>
    <izvorni_sadrzaj>
      <item>ŽELJKO TOMAŠEVIĆ</item>
    </izvorni_sadrzaj>
    <derivirana_varijabla naziv="DomainObject.Predmet.OstaliListNazivFormated_1">
      <item>ŽELJKO TOMAŠEVIĆ</item>
    </derivirana_varijabla>
  </DomainObject.Predmet.OstaliListNazivFormated>
  <DomainObject.Predmet.OstaliListNazivFormatedOIB>
    <izvorni_sadrzaj>
      <item>ŽELJKO TOMAŠEVIĆ, OIB 86875654013</item>
    </izvorni_sadrzaj>
    <derivirana_varijabla naziv="DomainObject.Predmet.OstaliListNazivFormatedOIB_1">
      <item>ŽELJKO TOMAŠEVIĆ, OIB 86875654013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TOMAŠEVIĆ j.d.o.o.</izvorni_sadrzaj>
    <derivirana_varijabla naziv="DomainObject.Predmet.ProtustrankaIDrugi_1">ŽELJKO TOMAŠEVIĆ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ŽELJKO TOMAŠEVIĆ j.d.o.o., OIB 91723537495, Horvati 179, 10436 Horvati</izvorni_sadrzaj>
    <derivirana_varijabla naziv="DomainObject.Predmet.ProtustrankaIDrugiAdressOIB_1">ŽELJKO TOMAŠEVIĆ j.d.o.o., OIB 91723537495, Horvati 179,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TOMAŠEVIĆ j.d.o.o.</item>
      <item>ŽELJKO TOMAŠEVIĆ</item>
    </izvorni_sadrzaj>
    <derivirana_varijabla naziv="DomainObject.Predmet.SudioniciListNaziv_1">
      <item>FINA Regionalni centar Zagreb</item>
      <item>ŽELJKO TOMAŠEVIĆ j.d.o.o.</item>
      <item>ŽELJKO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izvorni_sadrzaj>
    <derivirana_varijabla naziv="DomainObject.Predmet.SudioniciListAdressOIB_1"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91723537495</item>
      <item>, OIB 86875654013</item>
    </izvorni_sadrzaj>
    <derivirana_varijabla naziv="DomainObject.Predmet.SudioniciListNazivOIB_1">
      <item>, OIB 85821130368</item>
      <item>, OIB 91723537495</item>
      <item>, OIB 86875654013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1D644-2912-4665-81AE-FB85BB0A3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1806</properties:Characters>
  <properties:Lines>63</properties:Lines>
  <properties:Paragraphs>21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2017-03-10T10:43:00Z</cp:lastPrinted>
  <dcterms:modified xmlns:xsi="http://www.w3.org/2001/XMLSchema-instance" xsi:type="dcterms:W3CDTF">2017-03-10T10:43:00Z</dcterms:modified>
  <cp:revision>59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