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bbb14" w14:paraId="a2bbb14" w:rsidRDefault="00152305" w:rsidP="00152305" w:rsidR="00152305">
      <w:pPr>
        <w15:collapsed w:val="false"/>
      </w:pPr>
      <w:bookmarkStart w:name="_GoBack" w:id="0"/>
      <w:bookmarkEnd w:id="0"/>
    </w:p>
    <w:p w:rsidRDefault="00880957" w:rsidP="00152305" w:rsidR="00880957"/>
    <w:p w:rsidRDefault="00D9073F" w:rsidP="00152305" w:rsidR="00D9073F"/>
    <w:p w:rsidRDefault="00D9073F" w:rsidP="00D9073F" w:rsidR="00D9073F">
      <w:r>
        <w:t>REPUBLIKA HRVATSKA</w:t>
      </w:r>
    </w:p>
    <w:p w:rsidRDefault="00D9073F" w:rsidP="00D9073F" w:rsidR="00D9073F">
      <w:r>
        <w:t>TRGOVAČKI SUD U ZAGREBU</w:t>
      </w:r>
    </w:p>
    <w:p w:rsidRDefault="00D9073F" w:rsidP="00D9073F" w:rsidR="00D9073F">
      <w:r>
        <w:tab/>
      </w:r>
      <w:r>
        <w:tab/>
      </w:r>
      <w:r>
        <w:tab/>
      </w:r>
      <w:r>
        <w:tab/>
      </w:r>
      <w:r>
        <w:tab/>
      </w:r>
      <w:r>
        <w:tab/>
      </w:r>
      <w:r>
        <w:tab/>
      </w:r>
      <w:r>
        <w:tab/>
      </w:r>
      <w:r>
        <w:tab/>
        <w:t>1 St-1094/2012</w:t>
      </w:r>
    </w:p>
    <w:p w:rsidRDefault="00D9073F" w:rsidP="00D9073F" w:rsidR="00D9073F">
      <w:pPr>
        <w:jc w:val="center"/>
      </w:pPr>
    </w:p>
    <w:p w:rsidRDefault="00D9073F" w:rsidP="00D9073F" w:rsidR="00D9073F">
      <w:pPr>
        <w:jc w:val="center"/>
      </w:pPr>
      <w:r>
        <w:t>Z A P I S N I K</w:t>
      </w:r>
    </w:p>
    <w:p w:rsidRDefault="00D9073F" w:rsidP="00D9073F" w:rsidR="00D9073F">
      <w:pPr>
        <w:jc w:val="center"/>
      </w:pPr>
      <w:r>
        <w:t>SA ROČIŠTA RADI DRAŽBE</w:t>
      </w:r>
    </w:p>
    <w:p w:rsidRDefault="00D9073F" w:rsidP="00D9073F" w:rsidR="00D9073F"/>
    <w:p w:rsidRDefault="00D9073F" w:rsidP="00D9073F" w:rsidR="00D9073F">
      <w:r>
        <w:t>sastavljen kod Trgovačkog suda u Zagrebu</w:t>
      </w:r>
      <w:r>
        <w:rPr>
          <w:b/>
        </w:rPr>
        <w:t xml:space="preserve">, dana </w:t>
      </w:r>
      <w:r w:rsidR="00732B37">
        <w:rPr>
          <w:b/>
        </w:rPr>
        <w:t>12</w:t>
      </w:r>
      <w:r>
        <w:rPr>
          <w:b/>
        </w:rPr>
        <w:t xml:space="preserve">.  </w:t>
      </w:r>
      <w:r w:rsidR="005F6804">
        <w:rPr>
          <w:b/>
        </w:rPr>
        <w:t>prosinca</w:t>
      </w:r>
      <w:r w:rsidR="00AD440D">
        <w:rPr>
          <w:b/>
        </w:rPr>
        <w:t xml:space="preserve">   2018</w:t>
      </w:r>
      <w:r>
        <w:rPr>
          <w:b/>
        </w:rPr>
        <w:t>. godine</w:t>
      </w:r>
      <w:r>
        <w:t xml:space="preserve"> na ročištu određenom radi dražbe u stečajnom postupku nad dužnikom </w:t>
      </w:r>
      <w:r>
        <w:rPr>
          <w:b/>
        </w:rPr>
        <w:t xml:space="preserve">JARUŠČICA PROJEKT  d.o.o. za poslovanje nekretninama,  u stečaju, Zagreb, Jaruščica 7, MBS:080729411, OIB:02217546383,  s početkom u </w:t>
      </w:r>
      <w:r w:rsidR="009606A3">
        <w:rPr>
          <w:b/>
        </w:rPr>
        <w:t>09,3</w:t>
      </w:r>
      <w:r>
        <w:rPr>
          <w:b/>
        </w:rPr>
        <w:t xml:space="preserve">0 sati </w:t>
      </w:r>
    </w:p>
    <w:p w:rsidRDefault="00D9073F" w:rsidP="00D9073F" w:rsidR="00D9073F"/>
    <w:p w:rsidRDefault="00D9073F" w:rsidP="00D9073F" w:rsidR="00D9073F">
      <w:r>
        <w:t>NAZOČNI OD SUDA:</w:t>
      </w:r>
    </w:p>
    <w:p w:rsidRDefault="00D9073F" w:rsidP="00D9073F" w:rsidR="00D9073F">
      <w:smartTag w:element="PersonName" w:uri="urn:schemas-microsoft-com:office:smarttags">
        <w:r>
          <w:t>Nino Radić</w:t>
        </w:r>
      </w:smartTag>
      <w:r>
        <w:t>, stečajni sudac</w:t>
      </w:r>
    </w:p>
    <w:p w:rsidRDefault="00D9073F" w:rsidP="00D9073F" w:rsidR="00D9073F">
      <w:r>
        <w:t>Tatjana Slaviček  - zapisničar</w:t>
      </w:r>
    </w:p>
    <w:p w:rsidRDefault="00D9073F" w:rsidP="00D9073F" w:rsidR="00D9073F"/>
    <w:p w:rsidRDefault="00D9073F" w:rsidP="00D9073F" w:rsidR="00D9073F">
      <w:r>
        <w:t xml:space="preserve">Utvrđuje se da je nazočna stečajna upraviteljica Mirjana Zuzija iz Velike Gorice </w:t>
      </w:r>
    </w:p>
    <w:p w:rsidRDefault="00D9073F" w:rsidP="00D9073F" w:rsidR="00D9073F">
      <w:r>
        <w:t>Za razlučnog vjerovnika</w:t>
      </w:r>
      <w:r w:rsidR="009606A3">
        <w:t xml:space="preserve">: </w:t>
      </w:r>
      <w:r w:rsidR="00785A7D">
        <w:t xml:space="preserve">Mislav Bistrović punomoćnik </w:t>
      </w:r>
    </w:p>
    <w:p w:rsidRDefault="00D9073F" w:rsidP="00D9073F" w:rsidR="00D9073F"/>
    <w:p w:rsidRDefault="00D9073F" w:rsidP="00D9073F" w:rsidR="00D9073F">
      <w:r>
        <w:t>Utvrđuje se da  su valjano upl</w:t>
      </w:r>
      <w:r w:rsidR="00AD440D">
        <w:t xml:space="preserve">aćene jamčevine prema stanju </w:t>
      </w:r>
      <w:r>
        <w:t>spisa odnosno računovodstvu suda  za :</w:t>
      </w:r>
    </w:p>
    <w:p w:rsidRDefault="00E21D51" w:rsidP="00D9073F" w:rsidR="00E21D51">
      <w:r>
        <w:t>Dino šabanović , Zagreb, Ivšićev prilaz 5, OI 112064576</w:t>
      </w:r>
    </w:p>
    <w:p w:rsidRDefault="00E21D51" w:rsidP="00D9073F" w:rsidR="00E21D51">
      <w:r>
        <w:t>Željko Piler, Oi 103817118, Zagreb,Jaruščica 11</w:t>
      </w:r>
    </w:p>
    <w:p w:rsidRDefault="00E21D51" w:rsidP="00D9073F" w:rsidR="00E21D51">
      <w:r>
        <w:t xml:space="preserve">Neda Matanović OI 111004635, Rogoznica, Rogoznica Nova X 55, </w:t>
      </w:r>
    </w:p>
    <w:p w:rsidRDefault="00E21D51" w:rsidP="00D9073F" w:rsidR="00E21D51">
      <w:r>
        <w:t xml:space="preserve">Boris Ciglenečki, OI 112259894 Zagreb, Mirnovac 7, </w:t>
      </w:r>
    </w:p>
    <w:p w:rsidRDefault="00E21D51" w:rsidP="00D9073F" w:rsidR="00E21D51">
      <w:r>
        <w:t xml:space="preserve">Irena Piškor, OI 105138129  Zagreb, Brezovička cesta 28, </w:t>
      </w:r>
    </w:p>
    <w:p w:rsidRDefault="00E21D51" w:rsidP="00D9073F" w:rsidR="00E21D51">
      <w:r>
        <w:t>Mario Tirić, oi 1132</w:t>
      </w:r>
      <w:r w:rsidR="00B9032B">
        <w:t>66092</w:t>
      </w:r>
    </w:p>
    <w:p w:rsidRDefault="00B9032B" w:rsidP="00D9073F" w:rsidR="00B9032B">
      <w:r>
        <w:t>Darko Malenica, Zagreb, OI 111087025</w:t>
      </w:r>
    </w:p>
    <w:p w:rsidRDefault="00B9032B" w:rsidP="00D9073F" w:rsidR="00B9032B">
      <w:r>
        <w:t xml:space="preserve">Asmir Cepić za Djenana Cepić  na temelju specijalne  pun. koju predaje u spis </w:t>
      </w:r>
    </w:p>
    <w:p w:rsidRDefault="00B9032B" w:rsidP="00D9073F" w:rsidR="00B9032B">
      <w:r>
        <w:t xml:space="preserve">Hrvoje Grajner, OI112133805 </w:t>
      </w:r>
    </w:p>
    <w:p w:rsidRDefault="00B9032B" w:rsidP="00D9073F" w:rsidR="00B9032B">
      <w:r>
        <w:t xml:space="preserve">Robert Šimleša, OI113568792 </w:t>
      </w:r>
    </w:p>
    <w:p w:rsidRDefault="00B9032B" w:rsidP="00D9073F" w:rsidR="00B9032B">
      <w:r>
        <w:t xml:space="preserve">Mario Škrabić,  OI 114108372 </w:t>
      </w:r>
    </w:p>
    <w:p w:rsidRDefault="00B9032B" w:rsidP="00D9073F" w:rsidR="00B9032B">
      <w:r>
        <w:t xml:space="preserve">Saša Borić, OI 104119352, Zagreb, Jaruščica 9 </w:t>
      </w:r>
    </w:p>
    <w:p w:rsidRDefault="00B9032B" w:rsidP="00D9073F" w:rsidR="00B9032B">
      <w:r>
        <w:t xml:space="preserve">Matej Jambrak,  oi 113063804,  rakitje, Sv. Nedelj,a IV, Rakitski odvojak 5 </w:t>
      </w:r>
    </w:p>
    <w:p w:rsidRDefault="00B9032B" w:rsidP="00D9073F" w:rsidR="00B9032B">
      <w:r>
        <w:t xml:space="preserve">Marija Blažević, OI 110881251, Jaruščica 5 </w:t>
      </w:r>
    </w:p>
    <w:p w:rsidRDefault="00B9032B" w:rsidP="00D9073F" w:rsidR="00B9032B">
      <w:r>
        <w:t xml:space="preserve">Jurica Stanić, OI 113045326, Zagreb, jaruščica 5a </w:t>
      </w:r>
    </w:p>
    <w:p w:rsidRDefault="00B9032B" w:rsidP="00D9073F" w:rsidR="00B9032B">
      <w:r>
        <w:t xml:space="preserve">Drago  Kaleb, Kula Norinska ,Metković,  Matijevići 28, OI 110887313 </w:t>
      </w:r>
    </w:p>
    <w:p w:rsidRDefault="00B9032B" w:rsidP="00D9073F" w:rsidR="00B9032B">
      <w:r>
        <w:t>Janja Gverić, OI 112774149, Zagreb, Jaruščica 9</w:t>
      </w:r>
    </w:p>
    <w:p w:rsidRDefault="00B9032B" w:rsidP="00D9073F" w:rsidR="00B9032B">
      <w:r>
        <w:t xml:space="preserve">Filip Piškulić zastupan po Mladen Klaić odvjetnikna temelju pun koju predaje u spis </w:t>
      </w:r>
    </w:p>
    <w:p w:rsidRDefault="00B9032B" w:rsidP="00D9073F" w:rsidR="00B9032B">
      <w:r>
        <w:t xml:space="preserve">Anica Brozović, OI 112167047,  Kutina,  Janja Lipa , Ulica hrv. Branitelja 43 </w:t>
      </w:r>
    </w:p>
    <w:p w:rsidRDefault="00B9032B" w:rsidP="00D9073F" w:rsidR="00B9032B">
      <w:r>
        <w:t xml:space="preserve">Željko Meštrović, OI 113601690, Zagreb, jaruščica 11 </w:t>
      </w:r>
    </w:p>
    <w:p w:rsidRDefault="00B9032B" w:rsidP="00D9073F" w:rsidR="00B9032B">
      <w:r>
        <w:t xml:space="preserve">Antonijo Majdandžić, OI 110756779,  </w:t>
      </w:r>
    </w:p>
    <w:p w:rsidRDefault="00B9032B" w:rsidP="00D9073F" w:rsidR="00B9032B">
      <w:r>
        <w:t xml:space="preserve">Damir Petričević, OI 110755342, Zagreb, Ulica Radoslava Cimmermana 74a </w:t>
      </w:r>
    </w:p>
    <w:p w:rsidRDefault="00B9032B" w:rsidP="00D9073F" w:rsidR="00B9032B">
      <w:r>
        <w:t xml:space="preserve">Josip Stipić, OI 112692610, Omiš, Nemira X 18 </w:t>
      </w:r>
    </w:p>
    <w:p w:rsidRDefault="00B9032B" w:rsidP="00D9073F" w:rsidR="00B9032B">
      <w:r>
        <w:t xml:space="preserve">Julije Katančević, OI112489400, Zagreb, jaruščica 9, </w:t>
      </w:r>
    </w:p>
    <w:p w:rsidRDefault="00B9032B" w:rsidP="00D9073F" w:rsidR="00B9032B">
      <w:r>
        <w:t xml:space="preserve">Marina Subota,  Oi 11246846, Grubišno Polje, Josipa Kozarca 41 </w:t>
      </w:r>
    </w:p>
    <w:p w:rsidRDefault="00B9032B" w:rsidP="00D9073F" w:rsidR="00B9032B">
      <w:r>
        <w:t xml:space="preserve">Zorica Majević, OI 104770107, Požega, Njemačka 7, </w:t>
      </w:r>
    </w:p>
    <w:p w:rsidRDefault="00B9032B" w:rsidP="00D9073F" w:rsidR="00B9032B">
      <w:r>
        <w:lastRenderedPageBreak/>
        <w:t xml:space="preserve">Boris Slunjski, OI 113229779, Radovan, Ivanec, Rudarska ulica 2 </w:t>
      </w:r>
    </w:p>
    <w:p w:rsidRDefault="00B9032B" w:rsidP="00D9073F" w:rsidR="00B9032B">
      <w:r>
        <w:t xml:space="preserve">Marin Čuljak, Oi 112681176, Zagreb, Ulica Božidara Magovca 107 </w:t>
      </w:r>
    </w:p>
    <w:p w:rsidRDefault="00B9032B" w:rsidP="00D9073F" w:rsidR="00B9032B">
      <w:r>
        <w:t xml:space="preserve">Vedran Slunjski, OI 113519283, Varaždin, Vinka Međerala 25 </w:t>
      </w:r>
    </w:p>
    <w:p w:rsidRDefault="00B9032B" w:rsidP="00D9073F" w:rsidR="00B9032B">
      <w:r>
        <w:t xml:space="preserve">Maša Brekalo, OI 113405473, Zagreb, III Kozari put 28, </w:t>
      </w:r>
    </w:p>
    <w:p w:rsidRDefault="00FF2AB5" w:rsidP="00D9073F" w:rsidR="00B9032B">
      <w:r>
        <w:t xml:space="preserve">Janessia Renee Grgurević, OIB 48288784274, Zagreb, Av. Dubrovnik 55 </w:t>
      </w:r>
    </w:p>
    <w:p w:rsidRDefault="00FF2AB5" w:rsidP="00D9073F" w:rsidR="00FF2AB5">
      <w:r>
        <w:t xml:space="preserve">Anđela Gvozden po pun. Marko Jagečić, odv.vježbenik  u zamjenu za odvjetnika Albin Hotić na temelju pun koju predaje u spis </w:t>
      </w:r>
    </w:p>
    <w:p w:rsidRDefault="00FF2AB5" w:rsidP="00D9073F" w:rsidR="00FF2AB5">
      <w:r>
        <w:t>Branko Petković,  OI  105835830, Velika Gorica, Trg kralja  Tomislava 33</w:t>
      </w:r>
    </w:p>
    <w:p w:rsidRDefault="00FF2AB5" w:rsidP="00D9073F" w:rsidR="00FF2AB5">
      <w:r>
        <w:t xml:space="preserve">Miroslav Hečimović, OIB 24610441053, po pun.  Ivan Hečimović    na temelju pun. koju predaje u spis </w:t>
      </w:r>
    </w:p>
    <w:p w:rsidRDefault="00FF2AB5" w:rsidP="00D9073F" w:rsidR="00FF2AB5">
      <w:r>
        <w:t xml:space="preserve">Zvonko Filipović, OI 103661893,  Pag, Petra Zoranića 1 </w:t>
      </w:r>
    </w:p>
    <w:p w:rsidRDefault="00FF2AB5" w:rsidP="00D9073F" w:rsidR="00FF2AB5">
      <w:r>
        <w:t>Antonia Gaurina,  OI 111228382, Zagreb, Jaruščica 5</w:t>
      </w:r>
    </w:p>
    <w:p w:rsidRDefault="00FF2AB5" w:rsidP="00D9073F" w:rsidR="00FF2AB5">
      <w:r>
        <w:t xml:space="preserve">Damir Horvatić, OI 112878146, Zagreb,  Jaruščica 9 </w:t>
      </w:r>
    </w:p>
    <w:p w:rsidRDefault="00FF2AB5" w:rsidP="00D9073F" w:rsidR="00FF2AB5">
      <w:r>
        <w:t xml:space="preserve">Goran Surla, OI 104486625, Lanište 1g </w:t>
      </w:r>
    </w:p>
    <w:p w:rsidRDefault="00FF2AB5" w:rsidP="00D9073F" w:rsidR="00FF2AB5">
      <w:r>
        <w:t xml:space="preserve">Kristijan Berišić, OI 113061145, Zagreb, Livanjska ulica 21 </w:t>
      </w:r>
    </w:p>
    <w:p w:rsidRDefault="00FF2AB5" w:rsidP="00D9073F" w:rsidR="00FF2AB5">
      <w:r>
        <w:t xml:space="preserve">Saša Ogrizović, OI 112491193, Josipdol, Vrtlarska 4 </w:t>
      </w:r>
    </w:p>
    <w:p w:rsidRDefault="00FF2AB5" w:rsidP="00D9073F" w:rsidR="00FF2AB5">
      <w:r>
        <w:t xml:space="preserve">LEON GRAD  d.o.o. po direktorici Sandra Čorluka,  </w:t>
      </w:r>
    </w:p>
    <w:p w:rsidRDefault="00FF2AB5" w:rsidP="00D9073F" w:rsidR="00FF2AB5">
      <w:r>
        <w:t xml:space="preserve">Anamarija Brozović,  OI 113274146, Ulica Karla Metikoša 9, Zagreb  </w:t>
      </w:r>
    </w:p>
    <w:p w:rsidRDefault="00FF2AB5" w:rsidP="00D9073F" w:rsidR="00FF2AB5">
      <w:r>
        <w:t xml:space="preserve">PROMETNICE ZAGREB d.o.o. po direktoru Davor Stanković i po   Zlatko Stanković na temelju pun . koju predaje u spis </w:t>
      </w:r>
    </w:p>
    <w:p w:rsidRDefault="002C6C47" w:rsidP="00D9073F" w:rsidR="00FF2AB5">
      <w:r>
        <w:t xml:space="preserve">Marko Puškarić,  OI 112898021, Zagreb, karla Metikoša 9 </w:t>
      </w:r>
    </w:p>
    <w:p w:rsidRDefault="002C6C47" w:rsidP="00D9073F" w:rsidR="002C6C47">
      <w:r>
        <w:t xml:space="preserve">Mladenka Perić, OI 104539978, Zagreb, Jaruščica 11 </w:t>
      </w:r>
    </w:p>
    <w:p w:rsidRDefault="002C6C47" w:rsidP="00D9073F" w:rsidR="002C6C47">
      <w:r>
        <w:t xml:space="preserve">ZHAOYANG INTERNATIONAL d.o.o. po direktoru, Jiang Xiaoliang,  OIB 8338124219 </w:t>
      </w:r>
    </w:p>
    <w:p w:rsidRDefault="002C6C47" w:rsidP="00D9073F" w:rsidR="002C6C47">
      <w:r>
        <w:t xml:space="preserve">Tomislav Divjak, OIB 22061778063,  po pun.  Đurđica Filipčić na temelju pun. koju predaje u  spis </w:t>
      </w:r>
    </w:p>
    <w:p w:rsidRDefault="002C6C47" w:rsidP="00D9073F" w:rsidR="002C6C47">
      <w:r>
        <w:t xml:space="preserve">Dragutin Arbanas, OI 111040885, Prvan Selo, Perušić, Prvan Selo 1 </w:t>
      </w:r>
    </w:p>
    <w:p w:rsidRDefault="002C6C47" w:rsidP="00D9073F" w:rsidR="002C6C47">
      <w:r>
        <w:t xml:space="preserve">Davor Stojanac,  OI 113072448, Hrebine, Pušća, Ulica Matije Gupca 6   i Anita Barišić, OI 113514076, Rijeka, Tibljaška cesta 1 – ZAJEDNO </w:t>
      </w:r>
    </w:p>
    <w:p w:rsidRDefault="002C6C47" w:rsidP="00D9073F" w:rsidR="002C6C47">
      <w:r>
        <w:t xml:space="preserve">Danijel Samardžić, OI 110214164, Slav. Brod, čaplja 37, </w:t>
      </w:r>
    </w:p>
    <w:p w:rsidRDefault="002C6C47" w:rsidP="00D9073F" w:rsidR="002C6C47">
      <w:r>
        <w:t xml:space="preserve">Božidar Cesarec, OI 104900399, Krapina, Kardinala Stepinca 5 </w:t>
      </w:r>
    </w:p>
    <w:p w:rsidRDefault="002C6C47" w:rsidP="00D9073F" w:rsidR="002C6C47">
      <w:r>
        <w:t>Marija Karamarko  OI 105473275, Zagreb, Jaruščica 9b</w:t>
      </w:r>
    </w:p>
    <w:p w:rsidRDefault="002C6C47" w:rsidP="00D9073F" w:rsidR="002C6C47">
      <w:r>
        <w:t xml:space="preserve">Igor Pereković, OI 111391110, Kupinečki Kraljevec, Kraljevečki brijegi 105 </w:t>
      </w:r>
    </w:p>
    <w:p w:rsidRDefault="002C6C47" w:rsidP="00D9073F" w:rsidR="002C6C47">
      <w:r>
        <w:t xml:space="preserve">Gordan Špehar, OIB  12007838615, po pu. Vedran Špehar temeljem poun koju  predaje u spis </w:t>
      </w:r>
    </w:p>
    <w:p w:rsidRDefault="002C6C47" w:rsidP="00D9073F" w:rsidR="002C6C47">
      <w:r>
        <w:t xml:space="preserve">Darinka Fortunić, OI105759806, Velika Gorica, matije Slatinskog 4, </w:t>
      </w:r>
    </w:p>
    <w:p w:rsidRDefault="002C6C47" w:rsidP="00D9073F" w:rsidR="002C6C47">
      <w:r>
        <w:t>Marina Šošić, OI 111437778, Zagreb, Veslačka ulica 2</w:t>
      </w:r>
    </w:p>
    <w:p w:rsidRDefault="002C6C47" w:rsidP="00D9073F" w:rsidR="002C6C47">
      <w:r>
        <w:t xml:space="preserve">Damir Orešković, OI 104676417, Zagreb, Jaruščica 5a </w:t>
      </w:r>
    </w:p>
    <w:p w:rsidRDefault="002C6C47" w:rsidP="00D9073F" w:rsidR="002C6C47">
      <w:r>
        <w:t xml:space="preserve">Anđelko Abramović, OI 112343051, Ponikvari, Topusko, Ponikvari 54 </w:t>
      </w:r>
    </w:p>
    <w:p w:rsidRDefault="002C6C47" w:rsidP="00D9073F" w:rsidR="002C6C47">
      <w:r>
        <w:t xml:space="preserve">Ivana Piler, OI 111297821,  Zagreb, jaruščica 11 </w:t>
      </w:r>
    </w:p>
    <w:p w:rsidRDefault="002C6C47" w:rsidP="00D9073F" w:rsidR="002C6C47">
      <w:r>
        <w:t xml:space="preserve">Nataša Vučinić, OI 110597276, Zagreb, Donje Svetice 46a </w:t>
      </w:r>
    </w:p>
    <w:p w:rsidRDefault="002C6C47" w:rsidP="00D9073F" w:rsidR="002C6C47">
      <w:r>
        <w:t>Ranko Simić,  OI 113906022, Slav. Brod  , Naselje Slavonija II, 2/6</w:t>
      </w:r>
    </w:p>
    <w:p w:rsidRDefault="002C6C47" w:rsidP="00D9073F" w:rsidR="002C6C47">
      <w:r>
        <w:t xml:space="preserve">Neven Caganić, OI 110087529, Velika Gorica, Mičevečka 8 </w:t>
      </w:r>
    </w:p>
    <w:p w:rsidRDefault="002C6C47" w:rsidP="00D9073F" w:rsidR="002C6C47">
      <w:r>
        <w:t xml:space="preserve">Ivana Bušetinčan, OI 104797427, Jaruščica 11, Zagreb </w:t>
      </w:r>
    </w:p>
    <w:p w:rsidRDefault="002C6C47" w:rsidP="00D9073F" w:rsidR="002C6C47">
      <w:r>
        <w:t xml:space="preserve">Nataša Roginek,  po pu. Stjepan Roginek  na temelju pun koju predaje u spis </w:t>
      </w:r>
    </w:p>
    <w:p w:rsidRDefault="003E772E" w:rsidP="00D9073F" w:rsidR="002C6C47">
      <w:r>
        <w:t>Darko Pereković,  OI 103775586, Kupinečki Kraljevec, Kraljevečki brijegi  105</w:t>
      </w:r>
    </w:p>
    <w:p w:rsidRDefault="003E772E" w:rsidP="00D9073F" w:rsidR="003E772E">
      <w:r>
        <w:t xml:space="preserve">Doris Lovretić, OI 111009367, Vinkovci, Grigora Viteza 3 </w:t>
      </w:r>
    </w:p>
    <w:p w:rsidRDefault="003E772E" w:rsidP="00D9073F" w:rsidR="003E772E">
      <w:r>
        <w:t xml:space="preserve">Ivan Kobaš,  OI 112994250, Zagrb, Jaruščica 5a </w:t>
      </w:r>
    </w:p>
    <w:p w:rsidRDefault="003E772E" w:rsidP="00D9073F" w:rsidR="003E772E">
      <w:r>
        <w:t xml:space="preserve">Tamara Kos po pun. Branimir Kos </w:t>
      </w:r>
    </w:p>
    <w:p w:rsidRDefault="003E772E" w:rsidP="00D9073F" w:rsidR="003E772E">
      <w:r>
        <w:t xml:space="preserve">Branimir Kos, Županja, OIB 24560619907 </w:t>
      </w:r>
    </w:p>
    <w:p w:rsidRDefault="003E772E" w:rsidP="00D9073F" w:rsidR="003E772E">
      <w:r>
        <w:t xml:space="preserve">LETOVI d.o.o. ,  po zakonskom zastupniku Borislav Vujović </w:t>
      </w:r>
    </w:p>
    <w:p w:rsidRDefault="003E772E" w:rsidP="00D9073F" w:rsidR="003E772E">
      <w:r>
        <w:t xml:space="preserve">OPERETA d.o.o.  po zakonskom zastupniku Borislav Vujović </w:t>
      </w:r>
    </w:p>
    <w:p w:rsidRDefault="009A07B0" w:rsidP="00D9073F" w:rsidR="009A07B0">
      <w:r>
        <w:lastRenderedPageBreak/>
        <w:t xml:space="preserve">Ružica Gelo Ciglenečki i Boris Ciglenečki za GLAZBENA ŠKOLA BONAR </w:t>
      </w:r>
    </w:p>
    <w:p w:rsidRDefault="003E772E" w:rsidP="00D9073F" w:rsidR="003E772E"/>
    <w:p w:rsidRDefault="006B71E7" w:rsidP="00D9073F" w:rsidR="00B9032B">
      <w:r>
        <w:t>Utvrđuje se d</w:t>
      </w:r>
      <w:r w:rsidR="00365D7E">
        <w:t xml:space="preserve">a je kao javnost nazočna  Ninela Lukavica Udiljak. </w:t>
      </w:r>
    </w:p>
    <w:p w:rsidRDefault="00365D7E" w:rsidP="00D9073F" w:rsidR="00365D7E">
      <w:r>
        <w:t xml:space="preserve">. </w:t>
      </w:r>
    </w:p>
    <w:p w:rsidRDefault="00D9073F" w:rsidP="00D9073F" w:rsidR="00D9073F">
      <w:r>
        <w:tab/>
        <w:t xml:space="preserve">Današnje ročište-dražba određeno je odlukom suda od  </w:t>
      </w:r>
      <w:r w:rsidR="005F6804">
        <w:t>14.</w:t>
      </w:r>
      <w:r w:rsidR="00787AAA">
        <w:t xml:space="preserve"> </w:t>
      </w:r>
      <w:r w:rsidR="005F6804">
        <w:t xml:space="preserve">studenog </w:t>
      </w:r>
      <w:r w:rsidR="009606A3">
        <w:t>2018</w:t>
      </w:r>
      <w:r>
        <w:t>.godine.</w:t>
      </w:r>
    </w:p>
    <w:p w:rsidRDefault="00D9073F" w:rsidP="00D9073F" w:rsidR="00D9073F">
      <w:pPr>
        <w:ind w:firstLine="720"/>
      </w:pPr>
      <w:r>
        <w:t xml:space="preserve">Sudac utvrđuje da su  ispunjeni uvjeti za održavanje današnjeg ročišta- dražbe. </w:t>
      </w:r>
    </w:p>
    <w:p w:rsidRDefault="00D9073F" w:rsidP="00D9073F" w:rsidR="00D9073F">
      <w:pPr>
        <w:ind w:firstLine="720"/>
      </w:pPr>
      <w:r>
        <w:t xml:space="preserve">Stečajni upravitelj je izvršio  objavu oglasa pri Hrvatskoj  gospodarskoj  komori  i  web stranicama  VTS RH te web stranica domo sfera. </w:t>
      </w:r>
    </w:p>
    <w:p w:rsidRDefault="00D9073F" w:rsidP="00D9073F" w:rsidR="00D9073F">
      <w:pPr>
        <w:ind w:firstLine="720"/>
      </w:pPr>
      <w:r>
        <w:t>Zaključak je objavljen na  e-oglasnoj ploči suda.</w:t>
      </w:r>
    </w:p>
    <w:p w:rsidRDefault="00192367" w:rsidP="00192367" w:rsidR="00192367" w:rsidRPr="00192367">
      <w:pPr>
        <w:ind w:firstLine="708"/>
        <w:jc w:val="both"/>
        <w:rPr>
          <w:b/>
        </w:rPr>
      </w:pPr>
      <w:r w:rsidRPr="00192367">
        <w:rPr>
          <w:b/>
        </w:rPr>
        <w:t>Sudac određuje  da se  istaknuta ponuda može za  stanove  povisiti u vrijednosti   od 10.000,00  kn ,  za garažna parkirna mjesta u iznosu od 2.000,00 kn.</w:t>
      </w:r>
    </w:p>
    <w:p w:rsidRDefault="00192367" w:rsidP="00192367" w:rsidR="00192367">
      <w:pPr>
        <w:jc w:val="both"/>
      </w:pPr>
      <w:r w:rsidRPr="00192367">
        <w:rPr>
          <w:b/>
        </w:rPr>
        <w:t xml:space="preserve">Nakon isteka roka od </w:t>
      </w:r>
      <w:r w:rsidR="003E772E">
        <w:rPr>
          <w:b/>
        </w:rPr>
        <w:t>5</w:t>
      </w:r>
      <w:r w:rsidRPr="00192367">
        <w:rPr>
          <w:b/>
        </w:rPr>
        <w:t xml:space="preserve"> minuta poslije istaknute ponude  dražba se za etažnu jedinicu završava ukoliko nema  više istaknute ponude ponuditelja</w:t>
      </w:r>
      <w:r w:rsidRPr="00192367">
        <w:t xml:space="preserve">. </w:t>
      </w:r>
    </w:p>
    <w:p w:rsidRDefault="00152305" w:rsidP="00192367" w:rsidR="00192367">
      <w:pPr>
        <w:jc w:val="both"/>
        <w:rPr>
          <w:b/>
        </w:rPr>
      </w:pPr>
      <w:r>
        <w:rPr>
          <w:b/>
        </w:rPr>
        <w:tab/>
      </w:r>
    </w:p>
    <w:p w:rsidRDefault="00152305" w:rsidP="00192367" w:rsidR="005F6804">
      <w:pPr>
        <w:ind w:firstLine="708"/>
        <w:jc w:val="both"/>
        <w:rPr>
          <w:b/>
        </w:rPr>
      </w:pPr>
      <w:r>
        <w:t>Sud određuje način unovčenja nekretnina, upisanih u zemljišne knjige</w:t>
      </w:r>
      <w:r>
        <w:rPr>
          <w:b/>
        </w:rPr>
        <w:t xml:space="preserve"> </w:t>
      </w:r>
      <w:r>
        <w:t xml:space="preserve">Općinskog suda u Novom Zagrebu, </w:t>
      </w:r>
      <w:r>
        <w:rPr>
          <w:b/>
        </w:rPr>
        <w:t>K.O. BLATO NOVO</w:t>
      </w:r>
      <w:r>
        <w:t xml:space="preserve">, </w:t>
      </w:r>
      <w:r w:rsidR="005F6804">
        <w:t xml:space="preserve"> </w:t>
      </w:r>
      <w:r w:rsidR="005F6804">
        <w:rPr>
          <w:b/>
        </w:rPr>
        <w:t xml:space="preserve">OBJEKAT S-2, Jaruščica 5 i 5a, Zk .ul. 2855. </w:t>
      </w:r>
    </w:p>
    <w:p w:rsidRDefault="003E772E" w:rsidP="00152305" w:rsidR="00152305">
      <w:pPr>
        <w:jc w:val="both"/>
      </w:pPr>
      <w:r>
        <w:t>kako slijedi:</w:t>
      </w:r>
      <w:r w:rsidR="003D7DE7">
        <w:t xml:space="preserve"> </w:t>
      </w:r>
    </w:p>
    <w:p w:rsidRDefault="00785A7D" w:rsidP="00152305" w:rsidR="00785A7D">
      <w:pPr>
        <w:jc w:val="both"/>
        <w:rPr>
          <w:b/>
        </w:rPr>
      </w:pPr>
    </w:p>
    <w:p w:rsidRDefault="005F6804" w:rsidP="00152305" w:rsidR="00152305">
      <w:pPr>
        <w:jc w:val="both"/>
        <w:rPr>
          <w:b/>
        </w:rPr>
      </w:pPr>
      <w:r>
        <w:rPr>
          <w:b/>
        </w:rPr>
        <w:t xml:space="preserve"> u </w:t>
      </w:r>
      <w:r w:rsidR="003E772E">
        <w:rPr>
          <w:b/>
        </w:rPr>
        <w:t>10</w:t>
      </w:r>
      <w:r>
        <w:rPr>
          <w:b/>
        </w:rPr>
        <w:t>,</w:t>
      </w:r>
      <w:r w:rsidR="00676121">
        <w:rPr>
          <w:b/>
        </w:rPr>
        <w:t>08</w:t>
      </w:r>
      <w:r>
        <w:rPr>
          <w:b/>
        </w:rPr>
        <w:t xml:space="preserve">  oglašava se </w:t>
      </w:r>
      <w:r w:rsidR="00785A7D">
        <w:rPr>
          <w:b/>
        </w:rPr>
        <w:t xml:space="preserve"> prodaja: </w:t>
      </w:r>
    </w:p>
    <w:p w:rsidRDefault="00192367" w:rsidP="005F6804" w:rsidR="00192367">
      <w:pPr>
        <w:overflowPunct w:val="false"/>
        <w:autoSpaceDE w:val="false"/>
        <w:autoSpaceDN w:val="false"/>
        <w:adjustRightInd w:val="false"/>
        <w:jc w:val="both"/>
        <w:textAlignment w:val="baseline"/>
        <w:rPr>
          <w:b/>
        </w:rPr>
      </w:pPr>
    </w:p>
    <w:p w:rsidRDefault="005F6804" w:rsidP="005F6804" w:rsidR="005F6804">
      <w:pPr>
        <w:overflowPunct w:val="false"/>
        <w:autoSpaceDE w:val="false"/>
        <w:autoSpaceDN w:val="false"/>
        <w:adjustRightInd w:val="false"/>
        <w:jc w:val="both"/>
        <w:textAlignment w:val="baseline"/>
        <w:rPr>
          <w:b/>
        </w:rPr>
      </w:pPr>
      <w:r>
        <w:rPr>
          <w:b/>
        </w:rPr>
        <w:t xml:space="preserve">OBJEKAT S-2, Jaruščica 5 i 5a, Zk .ul. 2855. </w:t>
      </w:r>
    </w:p>
    <w:p w:rsidRDefault="005F6804" w:rsidP="005F6804" w:rsidR="005F6804">
      <w:pPr>
        <w:overflowPunct w:val="false"/>
        <w:autoSpaceDE w:val="false"/>
        <w:autoSpaceDN w:val="false"/>
        <w:adjustRightInd w:val="false"/>
        <w:jc w:val="both"/>
        <w:textAlignment w:val="baseline"/>
        <w:rPr>
          <w:b/>
        </w:rPr>
      </w:pPr>
    </w:p>
    <w:p w:rsidRDefault="005F6804" w:rsidP="005F6804" w:rsidR="005F6804">
      <w:pPr>
        <w:pStyle w:val="Odlomakpopisa"/>
        <w:numPr>
          <w:ilvl w:val="0"/>
          <w:numId w:val="6"/>
        </w:numPr>
        <w:rPr>
          <w:b/>
        </w:rPr>
      </w:pPr>
      <w:bookmarkStart w:name="_Hlk512433995" w:id="1"/>
      <w:r>
        <w:rPr>
          <w:b/>
        </w:rPr>
        <w:t xml:space="preserve">335. ETAŽA: 3/10000  </w:t>
      </w:r>
      <w:r>
        <w:rPr>
          <w:b/>
        </w:rPr>
        <w:tab/>
      </w:r>
    </w:p>
    <w:p w:rsidRDefault="005F6804" w:rsidP="005F6804" w:rsidR="005F6804">
      <w:pPr>
        <w:ind w:left="360"/>
      </w:pPr>
      <w:r>
        <w:t>1.garažno parkirno mjesto oznake P-8 u podrumu -1 objekta S 2, Jaruščica 5 i 5a, neto korisne površine 8,85 m2, u etažnom elaboratu sve označeno zelenom bojom.</w:t>
      </w:r>
    </w:p>
    <w:p w:rsidRDefault="005F6804" w:rsidP="005F6804" w:rsidR="005F6804">
      <w:pPr>
        <w:ind w:firstLine="360"/>
        <w:jc w:val="both"/>
      </w:pPr>
      <w:r>
        <w:t xml:space="preserve">Na ovom ročištu za dražbu nekretnina se ne može prodati ispod vrijednosti od 15.500,00 </w:t>
      </w:r>
    </w:p>
    <w:p w:rsidRDefault="005F6804" w:rsidP="005F6804" w:rsidR="005F6804">
      <w:pPr>
        <w:ind w:left="360"/>
      </w:pPr>
      <w:r>
        <w:t>kuna.</w:t>
      </w:r>
    </w:p>
    <w:p w:rsidRDefault="00DE1D6E" w:rsidP="00DE1D6E" w:rsidR="00DE1D6E">
      <w:pPr>
        <w:pStyle w:val="Odlomakpopisa"/>
        <w:numPr>
          <w:ilvl w:val="0"/>
          <w:numId w:val="21"/>
        </w:numPr>
      </w:pPr>
      <w:r>
        <w:t>Anamar</w:t>
      </w:r>
      <w:r w:rsidR="00676121">
        <w:t>ija Brozović ističe ponudu od 17</w:t>
      </w:r>
      <w:r>
        <w:t xml:space="preserve">.500,00 kn </w:t>
      </w:r>
      <w:r w:rsidR="00676121">
        <w:t xml:space="preserve"> u 10</w:t>
      </w:r>
    </w:p>
    <w:p w:rsidRDefault="00530C37" w:rsidP="00DE1D6E" w:rsidR="00530C37">
      <w:pPr>
        <w:pStyle w:val="Odlomakpopisa"/>
        <w:numPr>
          <w:ilvl w:val="0"/>
          <w:numId w:val="21"/>
        </w:numPr>
      </w:pPr>
      <w:r>
        <w:t xml:space="preserve">Hrvoje Grajner ističe ponudu od </w:t>
      </w:r>
    </w:p>
    <w:p w:rsidRDefault="00F24B30" w:rsidP="00F24B30" w:rsidR="00F24B30">
      <w:pPr>
        <w:pStyle w:val="Odlomakpopisa"/>
        <w:numPr>
          <w:ilvl w:val="0"/>
          <w:numId w:val="21"/>
        </w:numPr>
      </w:pPr>
      <w:r>
        <w:t xml:space="preserve">LETOVI d.o.o. ističe ponudu od </w:t>
      </w:r>
    </w:p>
    <w:p w:rsidRDefault="00650AB9" w:rsidP="00F24B30" w:rsidR="00650AB9">
      <w:pPr>
        <w:pStyle w:val="Odlomakpopisa"/>
        <w:numPr>
          <w:ilvl w:val="0"/>
          <w:numId w:val="21"/>
        </w:numPr>
      </w:pPr>
      <w:r>
        <w:t xml:space="preserve">Antonia Gaurina   ističe ponudu od </w:t>
      </w:r>
      <w:r w:rsidR="00676121">
        <w:t xml:space="preserve"> </w:t>
      </w:r>
      <w:r w:rsidR="00B66116">
        <w:t xml:space="preserve">25.500,00  kn </w:t>
      </w:r>
    </w:p>
    <w:p w:rsidRDefault="008F587A" w:rsidP="008F587A" w:rsidR="008F587A">
      <w:pPr>
        <w:pStyle w:val="Odlomakpopisa"/>
        <w:numPr>
          <w:ilvl w:val="0"/>
          <w:numId w:val="21"/>
        </w:numPr>
      </w:pPr>
      <w:r>
        <w:t xml:space="preserve">Marija  Karamarko ističe ponudu od </w:t>
      </w:r>
    </w:p>
    <w:p w:rsidRDefault="00A93036" w:rsidP="00F24B30" w:rsidR="008F587A">
      <w:pPr>
        <w:pStyle w:val="Odlomakpopisa"/>
        <w:numPr>
          <w:ilvl w:val="0"/>
          <w:numId w:val="21"/>
        </w:numPr>
      </w:pPr>
      <w:r>
        <w:t xml:space="preserve">Ivan Kobaš ističe ponudu od </w:t>
      </w:r>
      <w:r w:rsidR="008631AE">
        <w:t xml:space="preserve"> 29</w:t>
      </w:r>
      <w:r w:rsidR="00676121">
        <w:t>.500,00 kn  u 10,</w:t>
      </w:r>
      <w:r w:rsidR="008631AE">
        <w:t>23</w:t>
      </w:r>
      <w:r w:rsidR="00676121">
        <w:t xml:space="preserve">  sati </w:t>
      </w:r>
    </w:p>
    <w:p w:rsidRDefault="00F629F7" w:rsidP="008631AE" w:rsidR="008631AE">
      <w:pPr>
        <w:pStyle w:val="Odlomakpopisa"/>
        <w:numPr>
          <w:ilvl w:val="0"/>
          <w:numId w:val="21"/>
        </w:numPr>
        <w:rPr>
          <w:b/>
        </w:rPr>
      </w:pPr>
      <w:r>
        <w:t xml:space="preserve">Branimir Kos ističe ponudu od </w:t>
      </w:r>
      <w:r w:rsidR="00676121">
        <w:t xml:space="preserve"> </w:t>
      </w:r>
      <w:r w:rsidR="008631AE" w:rsidRPr="008631AE">
        <w:rPr>
          <w:b/>
        </w:rPr>
        <w:t>31</w:t>
      </w:r>
      <w:r w:rsidR="00B66116" w:rsidRPr="008631AE">
        <w:rPr>
          <w:b/>
        </w:rPr>
        <w:t>.500,00 kn   u  10,</w:t>
      </w:r>
      <w:r w:rsidR="008631AE" w:rsidRPr="008631AE">
        <w:rPr>
          <w:b/>
        </w:rPr>
        <w:t>23</w:t>
      </w:r>
      <w:r w:rsidR="00B66116" w:rsidRPr="008631AE">
        <w:rPr>
          <w:b/>
        </w:rPr>
        <w:t xml:space="preserve">  sati </w:t>
      </w:r>
    </w:p>
    <w:p w:rsidRDefault="008631AE" w:rsidP="008631AE" w:rsidR="008631AE" w:rsidRPr="008631AE">
      <w:pPr>
        <w:pStyle w:val="Odlomakpopisa"/>
        <w:numPr>
          <w:ilvl w:val="0"/>
          <w:numId w:val="21"/>
        </w:numPr>
        <w:rPr>
          <w:b/>
        </w:rPr>
      </w:pPr>
    </w:p>
    <w:p w:rsidRDefault="008631AE" w:rsidP="008631AE" w:rsidR="008631AE" w:rsidRPr="008631AE">
      <w:pPr>
        <w:rPr>
          <w:b/>
        </w:rPr>
      </w:pPr>
      <w:r>
        <w:rPr>
          <w:b/>
        </w:rPr>
        <w:t xml:space="preserve">Utvrđuje  se da je Branimir Kos stekao pravo na kupnju nekretnine. </w:t>
      </w:r>
    </w:p>
    <w:p w:rsidRDefault="005F6804" w:rsidP="005F6804" w:rsidR="005F6804">
      <w:pPr>
        <w:pStyle w:val="Bezproreda"/>
        <w:ind w:left="1410"/>
        <w:rPr>
          <w:rFonts w:cs="Times New Roman" w:hAnsi="Times New Roman" w:ascii="Times New Roman"/>
          <w:sz w:val="24"/>
          <w:szCs w:val="24"/>
        </w:rPr>
      </w:pPr>
    </w:p>
    <w:p w:rsidRDefault="005F6804" w:rsidP="005F6804" w:rsidR="005F6804">
      <w:pPr>
        <w:pStyle w:val="Odlomakpopisa"/>
        <w:numPr>
          <w:ilvl w:val="0"/>
          <w:numId w:val="6"/>
        </w:numPr>
        <w:rPr>
          <w:b/>
        </w:rPr>
      </w:pPr>
      <w:r>
        <w:rPr>
          <w:b/>
        </w:rPr>
        <w:t xml:space="preserve">337. ETAŽA: 3/10000  </w:t>
      </w:r>
    </w:p>
    <w:p w:rsidRDefault="005F6804" w:rsidP="005F6804" w:rsidR="005F6804">
      <w:pPr>
        <w:ind w:left="360"/>
      </w:pPr>
      <w:r>
        <w:t>1.garažno parkirno mjesto oznake P-10 u podrumu -1 objekta S 2, Jaruščica 5 i 5a, neto korisne površine 8,85 m2, u etažnom elaboratu sve označeno plavom bojom</w:t>
      </w:r>
    </w:p>
    <w:p w:rsidRDefault="005F6804" w:rsidP="005F6804" w:rsidR="005F6804">
      <w:pPr>
        <w:ind w:firstLine="360"/>
        <w:jc w:val="both"/>
      </w:pPr>
      <w:r>
        <w:t xml:space="preserve">Na ovom ročištu za dražbu nekretnina se ne može prodati ispod vrijednosti od 15.600,00 </w:t>
      </w:r>
    </w:p>
    <w:p w:rsidRDefault="005F6804" w:rsidP="005F6804" w:rsidR="005F6804">
      <w:pPr>
        <w:ind w:left="360"/>
      </w:pPr>
      <w:r>
        <w:t>kuna.</w:t>
      </w:r>
    </w:p>
    <w:p w:rsidRDefault="00AA1F63" w:rsidP="00AA1F63" w:rsidR="00AA1F63">
      <w:pPr>
        <w:pStyle w:val="Odlomakpopisa"/>
        <w:numPr>
          <w:ilvl w:val="0"/>
          <w:numId w:val="20"/>
        </w:numPr>
      </w:pPr>
      <w:r>
        <w:t xml:space="preserve">Anamarija Brozović ističe  ponudu od </w:t>
      </w:r>
      <w:r w:rsidR="00B66116">
        <w:t xml:space="preserve">15.600,00 kn </w:t>
      </w:r>
    </w:p>
    <w:p w:rsidRDefault="00530C37" w:rsidP="00AA1F63" w:rsidR="00530C37">
      <w:pPr>
        <w:pStyle w:val="Odlomakpopisa"/>
        <w:numPr>
          <w:ilvl w:val="0"/>
          <w:numId w:val="20"/>
        </w:numPr>
      </w:pPr>
      <w:r>
        <w:t>Hr</w:t>
      </w:r>
      <w:r w:rsidR="00F24B30">
        <w:t>voje Grajner ističe  ponudu od</w:t>
      </w:r>
    </w:p>
    <w:p w:rsidRDefault="00F24B30" w:rsidP="00F24B30" w:rsidR="00F24B30">
      <w:pPr>
        <w:pStyle w:val="Odlomakpopisa"/>
        <w:numPr>
          <w:ilvl w:val="0"/>
          <w:numId w:val="20"/>
        </w:numPr>
      </w:pPr>
      <w:r>
        <w:t xml:space="preserve">LETOVI d.o.o. ističe ponudu od </w:t>
      </w:r>
      <w:r w:rsidR="00B66116">
        <w:t xml:space="preserve">25.600,00 kn </w:t>
      </w:r>
    </w:p>
    <w:p w:rsidRDefault="00B327FB" w:rsidP="00F24B30" w:rsidR="00B327FB" w:rsidRPr="00B66116">
      <w:pPr>
        <w:pStyle w:val="Odlomakpopisa"/>
        <w:numPr>
          <w:ilvl w:val="0"/>
          <w:numId w:val="20"/>
        </w:numPr>
      </w:pPr>
      <w:r>
        <w:t xml:space="preserve">Zorica Majetić ističe ponudu od </w:t>
      </w:r>
      <w:r w:rsidR="00676121">
        <w:t xml:space="preserve"> </w:t>
      </w:r>
      <w:r w:rsidR="00676121" w:rsidRPr="00B66116">
        <w:t xml:space="preserve">21.600,00  kn u 10,11 sati </w:t>
      </w:r>
    </w:p>
    <w:p w:rsidRDefault="00186A68" w:rsidP="00F24B30" w:rsidR="00186A68">
      <w:pPr>
        <w:pStyle w:val="Odlomakpopisa"/>
        <w:numPr>
          <w:ilvl w:val="0"/>
          <w:numId w:val="20"/>
        </w:numPr>
      </w:pPr>
      <w:r>
        <w:t xml:space="preserve">Antonija Gaurina ističe ponudu od </w:t>
      </w:r>
      <w:r w:rsidR="00B66116">
        <w:t xml:space="preserve">23.600,00 kn </w:t>
      </w:r>
    </w:p>
    <w:p w:rsidRDefault="00A27BAC" w:rsidP="00F24B30" w:rsidR="00A27BAC" w:rsidRPr="008631AE">
      <w:pPr>
        <w:pStyle w:val="Odlomakpopisa"/>
        <w:numPr>
          <w:ilvl w:val="0"/>
          <w:numId w:val="20"/>
        </w:numPr>
        <w:rPr>
          <w:b/>
        </w:rPr>
      </w:pPr>
      <w:r>
        <w:t xml:space="preserve">Dino Šabanović ističe ponudu  </w:t>
      </w:r>
      <w:r w:rsidRPr="008631AE">
        <w:rPr>
          <w:b/>
        </w:rPr>
        <w:t xml:space="preserve">od </w:t>
      </w:r>
      <w:r w:rsidR="00676121" w:rsidRPr="008631AE">
        <w:rPr>
          <w:b/>
        </w:rPr>
        <w:t xml:space="preserve"> </w:t>
      </w:r>
      <w:r w:rsidR="008631AE" w:rsidRPr="008631AE">
        <w:rPr>
          <w:b/>
        </w:rPr>
        <w:t>31</w:t>
      </w:r>
      <w:r w:rsidR="00B66116" w:rsidRPr="008631AE">
        <w:rPr>
          <w:b/>
        </w:rPr>
        <w:t xml:space="preserve">.600,00 kn </w:t>
      </w:r>
      <w:r w:rsidR="008631AE" w:rsidRPr="008631AE">
        <w:rPr>
          <w:b/>
        </w:rPr>
        <w:t xml:space="preserve"> u 10,2</w:t>
      </w:r>
      <w:r w:rsidR="00B66116" w:rsidRPr="008631AE">
        <w:rPr>
          <w:b/>
        </w:rPr>
        <w:t xml:space="preserve">8 sati </w:t>
      </w:r>
    </w:p>
    <w:p w:rsidRDefault="008F587A" w:rsidP="008F587A" w:rsidR="008F587A">
      <w:pPr>
        <w:pStyle w:val="Odlomakpopisa"/>
        <w:numPr>
          <w:ilvl w:val="0"/>
          <w:numId w:val="20"/>
        </w:numPr>
      </w:pPr>
      <w:r>
        <w:t xml:space="preserve">Marija  Karamarko ističe ponudu od </w:t>
      </w:r>
    </w:p>
    <w:p w:rsidRDefault="00A93036" w:rsidP="008F587A" w:rsidR="00A93036" w:rsidRPr="008631AE">
      <w:pPr>
        <w:pStyle w:val="Odlomakpopisa"/>
        <w:numPr>
          <w:ilvl w:val="0"/>
          <w:numId w:val="20"/>
        </w:numPr>
      </w:pPr>
      <w:r>
        <w:t xml:space="preserve">Ivan Kobaš ističe ponudu od </w:t>
      </w:r>
      <w:r w:rsidR="00676121">
        <w:t xml:space="preserve"> </w:t>
      </w:r>
      <w:r w:rsidR="008631AE" w:rsidRPr="008631AE">
        <w:t>29</w:t>
      </w:r>
      <w:r w:rsidR="00676121" w:rsidRPr="008631AE">
        <w:t xml:space="preserve">.600,00 </w:t>
      </w:r>
      <w:r w:rsidR="008631AE" w:rsidRPr="008631AE">
        <w:t xml:space="preserve"> kn u 10,24 sati </w:t>
      </w:r>
    </w:p>
    <w:p w:rsidRDefault="00946ACF" w:rsidP="008F587A" w:rsidR="00946ACF">
      <w:pPr>
        <w:pStyle w:val="Odlomakpopisa"/>
        <w:numPr>
          <w:ilvl w:val="0"/>
          <w:numId w:val="20"/>
        </w:numPr>
      </w:pPr>
      <w:r>
        <w:lastRenderedPageBreak/>
        <w:t xml:space="preserve">Doris Lovretić ističe ponudu od </w:t>
      </w:r>
    </w:p>
    <w:p w:rsidRDefault="008631AE" w:rsidP="008631AE" w:rsidR="008631AE" w:rsidRPr="008631AE">
      <w:pPr>
        <w:rPr>
          <w:b/>
        </w:rPr>
      </w:pPr>
      <w:r>
        <w:t xml:space="preserve">Utvrđuje se da je </w:t>
      </w:r>
      <w:r w:rsidR="00CE07B4">
        <w:rPr>
          <w:b/>
        </w:rPr>
        <w:t xml:space="preserve">Dino  </w:t>
      </w:r>
      <w:r w:rsidR="00CE07B4" w:rsidRPr="00CE07B4">
        <w:rPr>
          <w:b/>
        </w:rPr>
        <w:t xml:space="preserve">Šabanović </w:t>
      </w:r>
      <w:r w:rsidR="00CE07B4" w:rsidRPr="00CE07B4">
        <w:t xml:space="preserve"> stekao uvjete  za dosudu nekretnine</w:t>
      </w:r>
      <w:r w:rsidR="00CE07B4">
        <w:rPr>
          <w:b/>
        </w:rPr>
        <w:t xml:space="preserve">. </w:t>
      </w:r>
    </w:p>
    <w:p w:rsidRDefault="008631AE" w:rsidP="008631AE" w:rsidR="008631AE">
      <w:pPr>
        <w:pStyle w:val="Odlomakpopisa"/>
        <w:ind w:left="1068"/>
      </w:pPr>
    </w:p>
    <w:p w:rsidRDefault="005F6804" w:rsidP="005F6804" w:rsidR="005F6804">
      <w:pPr>
        <w:pStyle w:val="Odlomakpopisa"/>
        <w:numPr>
          <w:ilvl w:val="0"/>
          <w:numId w:val="6"/>
        </w:numPr>
        <w:rPr>
          <w:b/>
        </w:rPr>
      </w:pPr>
      <w:r>
        <w:rPr>
          <w:b/>
        </w:rPr>
        <w:t xml:space="preserve">205. ETAŽA: 3/10000 </w:t>
      </w:r>
    </w:p>
    <w:p w:rsidRDefault="005F6804" w:rsidP="005F6804" w:rsidR="005F6804">
      <w:pPr>
        <w:ind w:left="360"/>
      </w:pPr>
      <w:r>
        <w:t>1.garažno parkirno mjesto oznake P-85 u podrumu -2 objekta S 2, Jaruščica 5 i 5a, neto korisne površine 8,85 m2, u etažnom elaboratu sve označeno crvenom bojom</w:t>
      </w:r>
    </w:p>
    <w:p w:rsidRDefault="005F6804" w:rsidP="005F6804" w:rsidR="005F6804">
      <w:pPr>
        <w:ind w:firstLine="360"/>
        <w:jc w:val="both"/>
      </w:pPr>
      <w:r>
        <w:t xml:space="preserve">Na ovom ročištu za dražbu nekretnina se ne može prodati ispod vrijednosti od 15.700,00 </w:t>
      </w:r>
    </w:p>
    <w:p w:rsidRDefault="005F6804" w:rsidP="005F6804" w:rsidR="005F6804">
      <w:pPr>
        <w:ind w:left="360"/>
      </w:pPr>
      <w:r>
        <w:t>kuna.</w:t>
      </w:r>
    </w:p>
    <w:p w:rsidRDefault="006449CE" w:rsidP="006449CE" w:rsidR="005F6804" w:rsidRPr="00B66116">
      <w:pPr>
        <w:pStyle w:val="Odlomakpopisa"/>
        <w:numPr>
          <w:ilvl w:val="0"/>
          <w:numId w:val="19"/>
        </w:numPr>
        <w:rPr>
          <w:b/>
        </w:rPr>
      </w:pPr>
      <w:r>
        <w:t xml:space="preserve">Mario Tirić ističe ponudu od </w:t>
      </w:r>
      <w:r w:rsidR="00B66116">
        <w:t xml:space="preserve"> </w:t>
      </w:r>
      <w:r w:rsidR="008631AE" w:rsidRPr="008631AE">
        <w:t>31</w:t>
      </w:r>
      <w:r w:rsidR="00B66116" w:rsidRPr="008631AE">
        <w:t>.700,00 u 10,</w:t>
      </w:r>
      <w:r w:rsidR="008631AE" w:rsidRPr="008631AE">
        <w:t>24</w:t>
      </w:r>
      <w:r w:rsidR="00B66116" w:rsidRPr="008631AE">
        <w:t xml:space="preserve"> sati</w:t>
      </w:r>
      <w:r w:rsidR="008631AE">
        <w:rPr>
          <w:b/>
        </w:rPr>
        <w:t xml:space="preserve">, </w:t>
      </w:r>
      <w:r w:rsidR="00CE07B4">
        <w:t>35.700,00 kn u 10,29 sati</w:t>
      </w:r>
      <w:r w:rsidR="00CE07B4" w:rsidRPr="00CE07B4">
        <w:t>,</w:t>
      </w:r>
      <w:r w:rsidR="00CE07B4">
        <w:rPr>
          <w:b/>
        </w:rPr>
        <w:t xml:space="preserve"> 39.700,00 kn u 10,32 sati </w:t>
      </w:r>
    </w:p>
    <w:p w:rsidRDefault="00AA1F63" w:rsidP="006449CE" w:rsidR="006449CE">
      <w:pPr>
        <w:pStyle w:val="Odlomakpopisa"/>
        <w:numPr>
          <w:ilvl w:val="0"/>
          <w:numId w:val="19"/>
        </w:numPr>
      </w:pPr>
      <w:r>
        <w:t>Anamar</w:t>
      </w:r>
      <w:r w:rsidR="00B66116">
        <w:t>ija Brozović ističe ponudu od 19</w:t>
      </w:r>
      <w:r>
        <w:t xml:space="preserve">.700,00 kn </w:t>
      </w:r>
    </w:p>
    <w:p w:rsidRDefault="00F24B30" w:rsidP="00F24B30" w:rsidR="00F24B30">
      <w:pPr>
        <w:pStyle w:val="Odlomakpopisa"/>
        <w:numPr>
          <w:ilvl w:val="0"/>
          <w:numId w:val="19"/>
        </w:numPr>
      </w:pPr>
      <w:r>
        <w:t xml:space="preserve">LETOVI d.o.o. ističe ponudu od </w:t>
      </w:r>
    </w:p>
    <w:p w:rsidRDefault="00280022" w:rsidP="00280022" w:rsidR="00280022">
      <w:pPr>
        <w:pStyle w:val="Odlomakpopisa"/>
        <w:numPr>
          <w:ilvl w:val="0"/>
          <w:numId w:val="19"/>
        </w:numPr>
      </w:pPr>
      <w:r>
        <w:t xml:space="preserve">Jurica Stanić ističe ponudu od </w:t>
      </w:r>
      <w:r w:rsidR="008631AE">
        <w:t>29</w:t>
      </w:r>
      <w:r w:rsidR="00B66116">
        <w:t>.700,00 kn u  10,11sati , 25</w:t>
      </w:r>
      <w:r w:rsidR="00CE07B4">
        <w:t>.700,00 kn</w:t>
      </w:r>
      <w:r w:rsidR="008631AE">
        <w:t>, 33.700,00 u 10,28</w:t>
      </w:r>
      <w:r w:rsidR="00CE07B4">
        <w:t xml:space="preserve">, 37.700,00 kn u 10,32 </w:t>
      </w:r>
      <w:r w:rsidR="008631AE">
        <w:t xml:space="preserve"> </w:t>
      </w:r>
    </w:p>
    <w:p w:rsidRDefault="001E34FC" w:rsidP="00280022" w:rsidR="001E34FC">
      <w:pPr>
        <w:pStyle w:val="Odlomakpopisa"/>
        <w:numPr>
          <w:ilvl w:val="0"/>
          <w:numId w:val="19"/>
        </w:numPr>
      </w:pPr>
      <w:r>
        <w:t xml:space="preserve">Ivan Kobaš ističe ponudu od </w:t>
      </w:r>
    </w:p>
    <w:p w:rsidRDefault="00CE07B4" w:rsidP="00CE07B4" w:rsidR="00CE07B4">
      <w:pPr>
        <w:pStyle w:val="Odlomakpopisa"/>
        <w:ind w:left="1068"/>
      </w:pPr>
    </w:p>
    <w:p w:rsidRDefault="00CE07B4" w:rsidP="00CE07B4" w:rsidR="00CE07B4">
      <w:r>
        <w:t xml:space="preserve">Utvrđuje se da </w:t>
      </w:r>
      <w:r w:rsidRPr="00CE07B4">
        <w:rPr>
          <w:b/>
        </w:rPr>
        <w:t>je  Mario Tirić ste</w:t>
      </w:r>
      <w:r>
        <w:t xml:space="preserve">kao  pravo na dosudu. </w:t>
      </w:r>
    </w:p>
    <w:p w:rsidRDefault="00AA1F63" w:rsidP="00F24B30" w:rsidR="00AA1F63">
      <w:pPr>
        <w:pStyle w:val="Odlomakpopisa"/>
        <w:ind w:left="1068"/>
      </w:pPr>
    </w:p>
    <w:p w:rsidRDefault="005F6804" w:rsidP="005F6804" w:rsidR="005F6804">
      <w:pPr>
        <w:pStyle w:val="Odlomakpopisa"/>
        <w:numPr>
          <w:ilvl w:val="0"/>
          <w:numId w:val="6"/>
        </w:numPr>
        <w:rPr>
          <w:b/>
        </w:rPr>
      </w:pPr>
      <w:r>
        <w:rPr>
          <w:b/>
        </w:rPr>
        <w:t xml:space="preserve">211. ETAŽA: 3/10000 </w:t>
      </w:r>
    </w:p>
    <w:p w:rsidRDefault="005F6804" w:rsidP="005F6804" w:rsidR="005F6804">
      <w:pPr>
        <w:ind w:left="360"/>
      </w:pPr>
      <w:r>
        <w:t>1.garažno parkirno mjesto oznake P-91 u podrumu -2 objekta S 2, Jaruščica 5 i 5a, neto korisne površine 8,85 m2, u etažnom elaboratu sve označeno žutom bojom</w:t>
      </w:r>
    </w:p>
    <w:p w:rsidRDefault="005F6804" w:rsidP="005F6804" w:rsidR="005F6804">
      <w:pPr>
        <w:ind w:firstLine="360"/>
        <w:jc w:val="both"/>
      </w:pPr>
      <w:r>
        <w:t xml:space="preserve">Na ovom ročištu za dražbu nekretnina se ne može prodati ispod vrijednosti od 15.800,00 </w:t>
      </w:r>
    </w:p>
    <w:p w:rsidRDefault="005F6804" w:rsidP="005F6804" w:rsidR="005F6804">
      <w:pPr>
        <w:ind w:left="360"/>
      </w:pPr>
      <w:r>
        <w:t>kuna.</w:t>
      </w:r>
    </w:p>
    <w:p w:rsidRDefault="006449CE" w:rsidP="006449CE" w:rsidR="005F6804">
      <w:pPr>
        <w:pStyle w:val="Odlomakpopisa"/>
        <w:numPr>
          <w:ilvl w:val="0"/>
          <w:numId w:val="19"/>
        </w:numPr>
      </w:pPr>
      <w:r>
        <w:t xml:space="preserve">Mario Tirić ističe ponudu od 15.800,00 kn </w:t>
      </w:r>
    </w:p>
    <w:p w:rsidRDefault="00B66116" w:rsidP="006449CE" w:rsidR="00B66116">
      <w:pPr>
        <w:pStyle w:val="Odlomakpopisa"/>
        <w:numPr>
          <w:ilvl w:val="0"/>
          <w:numId w:val="19"/>
        </w:numPr>
      </w:pPr>
      <w:r>
        <w:t xml:space="preserve">Anđela Gvozden ističe ponudu </w:t>
      </w:r>
      <w:r w:rsidR="008631AE">
        <w:rPr>
          <w:b/>
        </w:rPr>
        <w:t>33</w:t>
      </w:r>
      <w:r w:rsidRPr="00B66116">
        <w:rPr>
          <w:b/>
        </w:rPr>
        <w:t>.800,00 u 10,</w:t>
      </w:r>
      <w:r w:rsidR="008631AE">
        <w:rPr>
          <w:b/>
        </w:rPr>
        <w:t>25</w:t>
      </w:r>
      <w:r>
        <w:t xml:space="preserve">  sati </w:t>
      </w:r>
    </w:p>
    <w:p w:rsidRDefault="000C3FD8" w:rsidP="006449CE" w:rsidR="006449CE">
      <w:pPr>
        <w:pStyle w:val="Odlomakpopisa"/>
        <w:numPr>
          <w:ilvl w:val="0"/>
          <w:numId w:val="19"/>
        </w:numPr>
      </w:pPr>
      <w:r>
        <w:t>Mari</w:t>
      </w:r>
      <w:r w:rsidR="00D43D06">
        <w:t xml:space="preserve">o Škrabić ističe ponudu od </w:t>
      </w:r>
      <w:r>
        <w:t xml:space="preserve"> kn</w:t>
      </w:r>
    </w:p>
    <w:p w:rsidRDefault="001A4CFF" w:rsidP="006449CE" w:rsidR="000C3FD8">
      <w:pPr>
        <w:pStyle w:val="Odlomakpopisa"/>
        <w:numPr>
          <w:ilvl w:val="0"/>
          <w:numId w:val="19"/>
        </w:numPr>
      </w:pPr>
      <w:r>
        <w:t>Anamarija Bro</w:t>
      </w:r>
      <w:r w:rsidR="00D43D06">
        <w:t xml:space="preserve">zović ističe ponudu </w:t>
      </w:r>
      <w:r>
        <w:t xml:space="preserve"> kn </w:t>
      </w:r>
      <w:r w:rsidR="00B66116">
        <w:t xml:space="preserve"> 17.800,00 </w:t>
      </w:r>
    </w:p>
    <w:p w:rsidRDefault="00D43D06" w:rsidP="006449CE" w:rsidR="00D43D06">
      <w:pPr>
        <w:pStyle w:val="Odlomakpopisa"/>
        <w:numPr>
          <w:ilvl w:val="0"/>
          <w:numId w:val="19"/>
        </w:numPr>
      </w:pPr>
      <w:r>
        <w:t>D</w:t>
      </w:r>
      <w:r w:rsidR="00FA20E1">
        <w:t>amir Orešković ističe ponudu od</w:t>
      </w:r>
      <w:r w:rsidR="00B66116">
        <w:t xml:space="preserve"> 15.800,00 </w:t>
      </w:r>
    </w:p>
    <w:p w:rsidRDefault="00FA20E1" w:rsidP="00FA20E1" w:rsidR="00FA20E1">
      <w:pPr>
        <w:pStyle w:val="Odlomakpopisa"/>
        <w:numPr>
          <w:ilvl w:val="0"/>
          <w:numId w:val="19"/>
        </w:numPr>
      </w:pPr>
      <w:r>
        <w:t xml:space="preserve">LETOVI d.o.o. ističe ponudu od </w:t>
      </w:r>
    </w:p>
    <w:p w:rsidRDefault="00A27BAC" w:rsidP="00FA20E1" w:rsidR="00A27BAC">
      <w:pPr>
        <w:pStyle w:val="Odlomakpopisa"/>
        <w:numPr>
          <w:ilvl w:val="0"/>
          <w:numId w:val="19"/>
        </w:numPr>
      </w:pPr>
      <w:r>
        <w:t xml:space="preserve">Neda Matanović ističe ponudu od </w:t>
      </w:r>
      <w:r w:rsidR="00B66116">
        <w:t xml:space="preserve"> 19.800,00</w:t>
      </w:r>
    </w:p>
    <w:p w:rsidRDefault="00280022" w:rsidP="00FA20E1" w:rsidR="00280022">
      <w:pPr>
        <w:pStyle w:val="Odlomakpopisa"/>
        <w:numPr>
          <w:ilvl w:val="0"/>
          <w:numId w:val="19"/>
        </w:numPr>
      </w:pPr>
      <w:r>
        <w:t xml:space="preserve">Jurica Stanić ističe ponudu od </w:t>
      </w:r>
      <w:r w:rsidR="008631AE">
        <w:t>31</w:t>
      </w:r>
      <w:r w:rsidR="00B66116" w:rsidRPr="00B66116">
        <w:t>.800,00 kn u 10,</w:t>
      </w:r>
      <w:r w:rsidR="008631AE">
        <w:t>25</w:t>
      </w:r>
      <w:r w:rsidR="00B66116" w:rsidRPr="00B66116">
        <w:t xml:space="preserve"> sati</w:t>
      </w:r>
      <w:r w:rsidR="00B66116">
        <w:t xml:space="preserve"> </w:t>
      </w:r>
    </w:p>
    <w:p w:rsidRDefault="00192367" w:rsidP="008631AE" w:rsidR="008631AE">
      <w:pPr>
        <w:pStyle w:val="Odlomakpopisa"/>
        <w:numPr>
          <w:ilvl w:val="0"/>
          <w:numId w:val="19"/>
        </w:numPr>
      </w:pPr>
      <w:r>
        <w:t>Ivan Ko</w:t>
      </w:r>
      <w:r w:rsidR="001E34FC">
        <w:t xml:space="preserve">baš ističe ponudu od </w:t>
      </w:r>
    </w:p>
    <w:p w:rsidRDefault="008631AE" w:rsidP="008631AE" w:rsidR="008631AE"/>
    <w:p w:rsidRDefault="008631AE" w:rsidP="008631AE" w:rsidR="008631AE">
      <w:r>
        <w:t xml:space="preserve">Utvrđuje se da je </w:t>
      </w:r>
      <w:r w:rsidRPr="008631AE">
        <w:rPr>
          <w:b/>
        </w:rPr>
        <w:t>Anđela Gvozden</w:t>
      </w:r>
      <w:r>
        <w:t xml:space="preserve"> stekla pravo na kupnju nekretnine. </w:t>
      </w:r>
    </w:p>
    <w:p w:rsidRDefault="008631AE" w:rsidP="008631AE" w:rsidR="008631AE">
      <w:pPr>
        <w:pStyle w:val="Odlomakpopisa"/>
        <w:ind w:left="1068"/>
      </w:pPr>
    </w:p>
    <w:p w:rsidRDefault="005F6804" w:rsidP="005F6804" w:rsidR="005F6804">
      <w:pPr>
        <w:pStyle w:val="Odlomakpopisa"/>
        <w:numPr>
          <w:ilvl w:val="0"/>
          <w:numId w:val="6"/>
        </w:numPr>
        <w:rPr>
          <w:b/>
        </w:rPr>
      </w:pPr>
      <w:r>
        <w:rPr>
          <w:b/>
        </w:rPr>
        <w:t>212. ETAŽA: 3/10000</w:t>
      </w:r>
      <w:r>
        <w:rPr>
          <w:b/>
        </w:rPr>
        <w:tab/>
      </w:r>
    </w:p>
    <w:p w:rsidRDefault="005F6804" w:rsidP="005F6804" w:rsidR="005F6804">
      <w:pPr>
        <w:ind w:left="360"/>
      </w:pPr>
      <w:r>
        <w:t>1.garažno parkirno mjesto oznake P-92 u podrumu -2 objekta S 2, Jaruščica 5 i 5a, neto korisne površine 8,85 m2, u etažnom elaboratu sve označeno zelenom bojom</w:t>
      </w:r>
      <w:r>
        <w:tab/>
      </w:r>
    </w:p>
    <w:p w:rsidRDefault="005F6804" w:rsidP="005F6804" w:rsidR="005F6804">
      <w:pPr>
        <w:ind w:firstLine="360"/>
        <w:jc w:val="both"/>
      </w:pPr>
      <w:r>
        <w:t xml:space="preserve">Na ovom ročištu za dražbu nekretnina se ne može prodati ispod vrijednosti od 15.900,00 </w:t>
      </w:r>
    </w:p>
    <w:p w:rsidRDefault="005F6804" w:rsidP="005F6804" w:rsidR="005F6804">
      <w:pPr>
        <w:ind w:left="360"/>
        <w:rPr>
          <w:b/>
        </w:rPr>
      </w:pPr>
      <w:r>
        <w:t>kuna.</w:t>
      </w:r>
    </w:p>
    <w:p w:rsidRDefault="006449CE" w:rsidP="006449CE" w:rsidR="005F6804">
      <w:pPr>
        <w:pStyle w:val="Odlomakpopisa"/>
        <w:numPr>
          <w:ilvl w:val="0"/>
          <w:numId w:val="19"/>
        </w:numPr>
      </w:pPr>
      <w:r w:rsidRPr="006449CE">
        <w:t>Mario Tirić ističe ponudu od 15.900,00 kn</w:t>
      </w:r>
    </w:p>
    <w:p w:rsidRDefault="000C3FD8" w:rsidP="006449CE" w:rsidR="006449CE" w:rsidRPr="00CE07B4">
      <w:pPr>
        <w:pStyle w:val="Odlomakpopisa"/>
        <w:numPr>
          <w:ilvl w:val="0"/>
          <w:numId w:val="19"/>
        </w:numPr>
        <w:rPr>
          <w:b/>
        </w:rPr>
      </w:pPr>
      <w:r>
        <w:t>M</w:t>
      </w:r>
      <w:r w:rsidR="00B66116">
        <w:t xml:space="preserve">ario Škrabić ističe ponudu </w:t>
      </w:r>
      <w:r w:rsidR="00B66116" w:rsidRPr="00B66116">
        <w:rPr>
          <w:b/>
        </w:rPr>
        <w:t xml:space="preserve">od </w:t>
      </w:r>
      <w:r w:rsidR="008631AE" w:rsidRPr="008631AE">
        <w:t>31</w:t>
      </w:r>
      <w:r w:rsidRPr="008631AE">
        <w:t xml:space="preserve">.900,00 kn </w:t>
      </w:r>
      <w:r w:rsidR="00B66116" w:rsidRPr="008631AE">
        <w:t xml:space="preserve"> u 10,</w:t>
      </w:r>
      <w:r w:rsidR="008631AE" w:rsidRPr="008631AE">
        <w:t>26</w:t>
      </w:r>
      <w:r w:rsidR="00B66116" w:rsidRPr="008631AE">
        <w:t xml:space="preserve"> sati</w:t>
      </w:r>
      <w:r w:rsidR="008631AE">
        <w:rPr>
          <w:b/>
        </w:rPr>
        <w:t xml:space="preserve">, </w:t>
      </w:r>
      <w:r w:rsidR="008631AE" w:rsidRPr="00CE07B4">
        <w:t>35.900,00 kn u</w:t>
      </w:r>
      <w:r w:rsidR="00CE07B4" w:rsidRPr="00CE07B4">
        <w:t xml:space="preserve"> 10,30</w:t>
      </w:r>
      <w:r w:rsidR="00CE07B4">
        <w:rPr>
          <w:b/>
        </w:rPr>
        <w:t xml:space="preserve"> sati</w:t>
      </w:r>
      <w:r w:rsidR="00CE07B4">
        <w:t xml:space="preserve">, </w:t>
      </w:r>
      <w:r w:rsidR="00CE07B4" w:rsidRPr="00CE07B4">
        <w:rPr>
          <w:b/>
        </w:rPr>
        <w:t xml:space="preserve">39.900,00 kn u 10,34 sati </w:t>
      </w:r>
    </w:p>
    <w:p w:rsidRDefault="00AF7D27" w:rsidP="006449CE" w:rsidR="000C3FD8">
      <w:pPr>
        <w:pStyle w:val="Odlomakpopisa"/>
        <w:numPr>
          <w:ilvl w:val="0"/>
          <w:numId w:val="19"/>
        </w:numPr>
      </w:pPr>
      <w:r>
        <w:t xml:space="preserve">Anamarija Brozović ističe ponudu od 15.900,00 kn </w:t>
      </w:r>
    </w:p>
    <w:p w:rsidRDefault="003E527C" w:rsidP="006449CE" w:rsidR="003E527C">
      <w:pPr>
        <w:pStyle w:val="Odlomakpopisa"/>
        <w:numPr>
          <w:ilvl w:val="0"/>
          <w:numId w:val="19"/>
        </w:numPr>
      </w:pPr>
      <w:r>
        <w:t xml:space="preserve">Andjela Gvozden ističe ponudu od </w:t>
      </w:r>
      <w:r w:rsidR="00B66116">
        <w:t xml:space="preserve">21.900,00 </w:t>
      </w:r>
    </w:p>
    <w:p w:rsidRDefault="00FA20E1" w:rsidP="00FA20E1" w:rsidR="00FA20E1">
      <w:pPr>
        <w:pStyle w:val="Odlomakpopisa"/>
        <w:numPr>
          <w:ilvl w:val="0"/>
          <w:numId w:val="19"/>
        </w:numPr>
      </w:pPr>
      <w:r>
        <w:t xml:space="preserve">LETOVI d.o.o. ističe ponudu od </w:t>
      </w:r>
    </w:p>
    <w:p w:rsidRDefault="00A27BAC" w:rsidP="00FA20E1" w:rsidR="00A27BAC">
      <w:pPr>
        <w:pStyle w:val="Odlomakpopisa"/>
        <w:numPr>
          <w:ilvl w:val="0"/>
          <w:numId w:val="19"/>
        </w:numPr>
      </w:pPr>
      <w:r>
        <w:t xml:space="preserve">Neda Matanović ističe ponudu od </w:t>
      </w:r>
      <w:r w:rsidR="00B66116">
        <w:t xml:space="preserve">19.900,00 </w:t>
      </w:r>
    </w:p>
    <w:p w:rsidRDefault="00351A93" w:rsidP="00FA20E1" w:rsidR="00351A93">
      <w:pPr>
        <w:pStyle w:val="Odlomakpopisa"/>
        <w:numPr>
          <w:ilvl w:val="0"/>
          <w:numId w:val="19"/>
        </w:numPr>
      </w:pPr>
      <w:r>
        <w:t xml:space="preserve">Jurica Stanić ističe ponudu od </w:t>
      </w:r>
      <w:r w:rsidR="008631AE">
        <w:t>29</w:t>
      </w:r>
      <w:r w:rsidR="00B66116">
        <w:t>.900,00 kn u 10,20</w:t>
      </w:r>
      <w:r w:rsidR="008631AE">
        <w:t>, 33.900,00   u 10,30</w:t>
      </w:r>
      <w:r w:rsidR="00CE07B4">
        <w:t xml:space="preserve">, 37.900,00 u 10,34 </w:t>
      </w:r>
      <w:r w:rsidR="008631AE">
        <w:t xml:space="preserve"> </w:t>
      </w:r>
    </w:p>
    <w:p w:rsidRDefault="00197872" w:rsidP="00FA20E1" w:rsidR="00197872">
      <w:pPr>
        <w:pStyle w:val="Odlomakpopisa"/>
        <w:numPr>
          <w:ilvl w:val="0"/>
          <w:numId w:val="19"/>
        </w:numPr>
      </w:pPr>
      <w:r>
        <w:t>Ivan Kobaš ističe ponudu od</w:t>
      </w:r>
    </w:p>
    <w:p w:rsidRDefault="008631AE" w:rsidP="008631AE" w:rsidR="008631AE"/>
    <w:p w:rsidRDefault="008631AE" w:rsidP="008631AE" w:rsidR="008631AE">
      <w:r>
        <w:t xml:space="preserve">Utvrđuje se  da je </w:t>
      </w:r>
      <w:r w:rsidR="00CE07B4" w:rsidRPr="009522FE">
        <w:rPr>
          <w:b/>
        </w:rPr>
        <w:t>Mario Škrabić</w:t>
      </w:r>
      <w:r w:rsidR="00CE07B4">
        <w:t xml:space="preserve"> stekao uvjete za dosudu. </w:t>
      </w:r>
    </w:p>
    <w:p w:rsidRDefault="003E527C" w:rsidP="003E527C" w:rsidR="003E527C" w:rsidRPr="006449CE">
      <w:pPr>
        <w:ind w:left="360"/>
      </w:pPr>
    </w:p>
    <w:p w:rsidRDefault="005F6804" w:rsidP="005F6804" w:rsidR="005F6804">
      <w:pPr>
        <w:pStyle w:val="Odlomakpopisa"/>
        <w:numPr>
          <w:ilvl w:val="0"/>
          <w:numId w:val="6"/>
        </w:numPr>
        <w:rPr>
          <w:b/>
        </w:rPr>
      </w:pPr>
      <w:r>
        <w:rPr>
          <w:b/>
        </w:rPr>
        <w:t>222. ETAŽA: 3/10000</w:t>
      </w:r>
      <w:r>
        <w:rPr>
          <w:b/>
        </w:rPr>
        <w:tab/>
      </w:r>
    </w:p>
    <w:p w:rsidRDefault="005F6804" w:rsidP="005F6804" w:rsidR="005F6804">
      <w:pPr>
        <w:ind w:left="360"/>
      </w:pPr>
      <w:r>
        <w:t>1.garažno parkirno mjesto oznake P-102 u podrumu -2 objekta S 2, Jaruščica 5 i 5a, neto korisne površine 8,85 m2, u etažnom elaboratu sve označeno plavom bojom</w:t>
      </w:r>
    </w:p>
    <w:p w:rsidRDefault="005F6804" w:rsidP="005F6804" w:rsidR="005F6804">
      <w:pPr>
        <w:ind w:firstLine="360"/>
        <w:jc w:val="both"/>
      </w:pPr>
      <w:r>
        <w:t xml:space="preserve">Na ovom ročištu za dražbu nekretnina se ne može prodati ispod vrijednosti od 16.000,00 </w:t>
      </w:r>
    </w:p>
    <w:p w:rsidRDefault="005F6804" w:rsidP="005F6804" w:rsidR="005F6804">
      <w:pPr>
        <w:ind w:left="360"/>
      </w:pPr>
      <w:r>
        <w:t>kuna.</w:t>
      </w:r>
    </w:p>
    <w:p w:rsidRDefault="00B66116" w:rsidP="006449CE" w:rsidR="005F6804" w:rsidRPr="00B66116">
      <w:pPr>
        <w:pStyle w:val="Odlomakpopisa"/>
        <w:numPr>
          <w:ilvl w:val="0"/>
          <w:numId w:val="19"/>
        </w:numPr>
        <w:rPr>
          <w:b/>
        </w:rPr>
      </w:pPr>
      <w:r>
        <w:t xml:space="preserve">Mario Tirić ističe ponudu </w:t>
      </w:r>
      <w:r w:rsidRPr="00B66116">
        <w:rPr>
          <w:b/>
        </w:rPr>
        <w:t>od 26</w:t>
      </w:r>
      <w:r w:rsidR="006449CE" w:rsidRPr="00B66116">
        <w:rPr>
          <w:b/>
        </w:rPr>
        <w:t xml:space="preserve">.000,00 kn </w:t>
      </w:r>
      <w:r w:rsidRPr="00B66116">
        <w:rPr>
          <w:b/>
        </w:rPr>
        <w:t xml:space="preserve"> u 10,21 sati </w:t>
      </w:r>
    </w:p>
    <w:p w:rsidRDefault="00AF7D27" w:rsidP="006449CE" w:rsidR="006449CE" w:rsidRPr="00B66116">
      <w:pPr>
        <w:pStyle w:val="Odlomakpopisa"/>
        <w:numPr>
          <w:ilvl w:val="0"/>
          <w:numId w:val="19"/>
        </w:numPr>
        <w:rPr>
          <w:b/>
        </w:rPr>
      </w:pPr>
      <w:r>
        <w:t xml:space="preserve">Anamarija Brozović ističe ponudu  od </w:t>
      </w:r>
      <w:r w:rsidR="00B66116" w:rsidRPr="00B66116">
        <w:t>20</w:t>
      </w:r>
      <w:r w:rsidRPr="00B66116">
        <w:t xml:space="preserve">.000,00 kn </w:t>
      </w:r>
      <w:r w:rsidR="00B66116" w:rsidRPr="00B66116">
        <w:t xml:space="preserve"> u 10,15 sati</w:t>
      </w:r>
      <w:r w:rsidR="00B66116" w:rsidRPr="00B66116">
        <w:rPr>
          <w:b/>
        </w:rPr>
        <w:t xml:space="preserve"> </w:t>
      </w:r>
    </w:p>
    <w:p w:rsidRDefault="00FA20E1" w:rsidP="00FA20E1" w:rsidR="00FA20E1">
      <w:pPr>
        <w:pStyle w:val="Odlomakpopisa"/>
        <w:numPr>
          <w:ilvl w:val="0"/>
          <w:numId w:val="19"/>
        </w:numPr>
      </w:pPr>
      <w:r>
        <w:t xml:space="preserve">LETOVI d.o.o. ističe ponudu od </w:t>
      </w:r>
      <w:r w:rsidR="00B66116">
        <w:t xml:space="preserve">24.000,00 kn u 10,21 </w:t>
      </w:r>
    </w:p>
    <w:p w:rsidRDefault="00197872" w:rsidP="00FA20E1" w:rsidR="00197872">
      <w:pPr>
        <w:pStyle w:val="Odlomakpopisa"/>
        <w:numPr>
          <w:ilvl w:val="0"/>
          <w:numId w:val="19"/>
        </w:numPr>
      </w:pPr>
      <w:r>
        <w:t xml:space="preserve">Ivan Kobaš ističe ponudu od </w:t>
      </w:r>
    </w:p>
    <w:p w:rsidRDefault="008631AE" w:rsidP="00FA20E1" w:rsidR="008631AE">
      <w:pPr>
        <w:pStyle w:val="Odlomakpopisa"/>
        <w:numPr>
          <w:ilvl w:val="0"/>
          <w:numId w:val="19"/>
        </w:numPr>
      </w:pPr>
    </w:p>
    <w:p w:rsidRDefault="008631AE" w:rsidP="008631AE" w:rsidR="008631AE" w:rsidRPr="008631AE">
      <w:pPr>
        <w:rPr>
          <w:b/>
        </w:rPr>
      </w:pPr>
      <w:r w:rsidRPr="008631AE">
        <w:rPr>
          <w:b/>
        </w:rPr>
        <w:t xml:space="preserve">Utvrđuje se da je Mario Tirić stekao pravo na kupnju nekretnine. </w:t>
      </w:r>
    </w:p>
    <w:p w:rsidRDefault="00F42EE3" w:rsidP="00FA20E1" w:rsidR="00F42EE3">
      <w:pPr>
        <w:pStyle w:val="Odlomakpopisa"/>
        <w:ind w:left="1068"/>
      </w:pPr>
    </w:p>
    <w:p w:rsidRDefault="005F6804" w:rsidP="005F6804" w:rsidR="005F6804">
      <w:pPr>
        <w:pStyle w:val="Odlomakpopisa"/>
        <w:numPr>
          <w:ilvl w:val="0"/>
          <w:numId w:val="6"/>
        </w:numPr>
        <w:rPr>
          <w:b/>
        </w:rPr>
      </w:pPr>
      <w:r>
        <w:rPr>
          <w:b/>
        </w:rPr>
        <w:t>223. ETAŽA: 4/10000</w:t>
      </w:r>
      <w:r>
        <w:rPr>
          <w:b/>
        </w:rPr>
        <w:tab/>
      </w:r>
    </w:p>
    <w:p w:rsidRDefault="005F6804" w:rsidP="005F6804" w:rsidR="005F6804">
      <w:pPr>
        <w:ind w:left="360"/>
      </w:pPr>
      <w:r>
        <w:t>1.garažno parkirno mjesto oznake P-103 u podrumu -2 objekta S 2, Jaruščica 5 i 5a, neto korisne površine 9,75 m2, u etažnom elaboratu sve označeno žutom bojom</w:t>
      </w:r>
      <w:r>
        <w:tab/>
      </w:r>
    </w:p>
    <w:p w:rsidRDefault="005F6804" w:rsidP="005F6804" w:rsidR="005F6804">
      <w:pPr>
        <w:ind w:firstLine="360"/>
        <w:jc w:val="both"/>
      </w:pPr>
      <w:r>
        <w:t xml:space="preserve">Na ovom ročištu za dražbu nekretnina se ne može prodati ispod vrijednosti od 17.100,00 </w:t>
      </w:r>
    </w:p>
    <w:p w:rsidRDefault="005F6804" w:rsidP="005F6804" w:rsidR="005F6804">
      <w:pPr>
        <w:ind w:left="360"/>
      </w:pPr>
      <w:r>
        <w:t>kuna.</w:t>
      </w:r>
    </w:p>
    <w:p w:rsidRDefault="006449CE" w:rsidP="006449CE" w:rsidR="006449CE">
      <w:pPr>
        <w:pStyle w:val="Odlomakpopisa"/>
        <w:numPr>
          <w:ilvl w:val="0"/>
          <w:numId w:val="19"/>
        </w:numPr>
      </w:pPr>
      <w:r>
        <w:t xml:space="preserve">Djenana Cepić ističe ponudu od </w:t>
      </w:r>
      <w:r w:rsidR="00B66116">
        <w:t>35</w:t>
      </w:r>
      <w:r>
        <w:t xml:space="preserve">.100,00 kn </w:t>
      </w:r>
      <w:r w:rsidR="00B66116">
        <w:t xml:space="preserve"> u 10,16 sati </w:t>
      </w:r>
    </w:p>
    <w:p w:rsidRDefault="00AF7D27" w:rsidP="006449CE" w:rsidR="00AF7D27">
      <w:pPr>
        <w:pStyle w:val="Odlomakpopisa"/>
        <w:numPr>
          <w:ilvl w:val="0"/>
          <w:numId w:val="19"/>
        </w:numPr>
      </w:pPr>
      <w:r>
        <w:t>Anamarija Broz</w:t>
      </w:r>
      <w:r w:rsidR="00B66116">
        <w:t>ović ističe ponudu od 19</w:t>
      </w:r>
      <w:r>
        <w:t xml:space="preserve">.100,00 kn </w:t>
      </w:r>
    </w:p>
    <w:p w:rsidRDefault="00B66116" w:rsidP="00B66116" w:rsidR="00F42EE3">
      <w:pPr>
        <w:pStyle w:val="Odlomakpopisa"/>
        <w:ind w:left="1068"/>
      </w:pPr>
      <w:r>
        <w:t xml:space="preserve">Dragutin Arbanas </w:t>
      </w:r>
      <w:r w:rsidR="00F42EE3">
        <w:t xml:space="preserve"> ističe ponudu </w:t>
      </w:r>
      <w:r w:rsidR="00F42EE3" w:rsidRPr="00B66116">
        <w:rPr>
          <w:b/>
        </w:rPr>
        <w:t xml:space="preserve">od </w:t>
      </w:r>
      <w:r w:rsidRPr="00B66116">
        <w:rPr>
          <w:b/>
        </w:rPr>
        <w:t xml:space="preserve"> 37.100,00 kn  u 10,16 sati</w:t>
      </w:r>
      <w:r>
        <w:t xml:space="preserve"> </w:t>
      </w:r>
    </w:p>
    <w:p w:rsidRDefault="00FA20E1" w:rsidP="00FA20E1" w:rsidR="00FA20E1">
      <w:pPr>
        <w:pStyle w:val="Odlomakpopisa"/>
        <w:numPr>
          <w:ilvl w:val="0"/>
          <w:numId w:val="19"/>
        </w:numPr>
      </w:pPr>
      <w:r>
        <w:t xml:space="preserve">LETOVI d.o.o. ističe ponudu od </w:t>
      </w:r>
    </w:p>
    <w:p w:rsidRDefault="008631AE" w:rsidP="00CE07B4" w:rsidR="008631AE">
      <w:pPr>
        <w:pStyle w:val="Odlomakpopisa"/>
        <w:ind w:left="1068"/>
      </w:pPr>
    </w:p>
    <w:p w:rsidRDefault="008631AE" w:rsidP="008631AE" w:rsidR="008631AE">
      <w:r>
        <w:t xml:space="preserve">Utvrđuje se da </w:t>
      </w:r>
      <w:r w:rsidRPr="00CE07B4">
        <w:rPr>
          <w:b/>
        </w:rPr>
        <w:t>je Dragutin Arbanas</w:t>
      </w:r>
      <w:r>
        <w:t xml:space="preserve"> stekao uvjete za kupnju nekretnine i dražba se za ovu  etažu dovršava. </w:t>
      </w:r>
    </w:p>
    <w:p w:rsidRDefault="005F6804" w:rsidP="005F6804" w:rsidR="005F6804"/>
    <w:p w:rsidRDefault="005F6804" w:rsidP="005F6804" w:rsidR="005F6804">
      <w:pPr>
        <w:pStyle w:val="Odlomakpopisa"/>
        <w:numPr>
          <w:ilvl w:val="0"/>
          <w:numId w:val="6"/>
        </w:numPr>
        <w:rPr>
          <w:b/>
        </w:rPr>
      </w:pPr>
      <w:r>
        <w:rPr>
          <w:b/>
        </w:rPr>
        <w:t>224. ETAŽA: 4/10000</w:t>
      </w:r>
      <w:r>
        <w:rPr>
          <w:b/>
        </w:rPr>
        <w:tab/>
      </w:r>
    </w:p>
    <w:p w:rsidRDefault="005F6804" w:rsidP="005F6804" w:rsidR="005F6804">
      <w:pPr>
        <w:ind w:left="360"/>
      </w:pPr>
      <w:r>
        <w:t>1.garažno parkirno mjesto oznake P-104 u podrumu -2 objekta S 2, Jaruščica 5 i 5a, neto korisne površine 10,20 m2, u etažnom elaboratu sve označeno zelenom bojom</w:t>
      </w:r>
    </w:p>
    <w:p w:rsidRDefault="005F6804" w:rsidP="005F6804" w:rsidR="005F6804">
      <w:pPr>
        <w:ind w:firstLine="360"/>
        <w:jc w:val="both"/>
      </w:pPr>
      <w:r>
        <w:t xml:space="preserve">Na ovom ročištu za dražbu nekretnina se ne može prodati ispod vrijednosti od 17.900,00 </w:t>
      </w:r>
    </w:p>
    <w:p w:rsidRDefault="005F6804" w:rsidP="005F6804" w:rsidR="005F6804">
      <w:pPr>
        <w:ind w:left="360"/>
      </w:pPr>
      <w:r>
        <w:t>kuna.</w:t>
      </w:r>
    </w:p>
    <w:p w:rsidRDefault="00AF7D27" w:rsidP="00AF7D27" w:rsidR="005F6804">
      <w:pPr>
        <w:pStyle w:val="Odlomakpopisa"/>
        <w:numPr>
          <w:ilvl w:val="0"/>
          <w:numId w:val="19"/>
        </w:numPr>
      </w:pPr>
      <w:r>
        <w:t xml:space="preserve">Anamarija Brozović ističe ponudu od </w:t>
      </w:r>
      <w:r w:rsidR="00CE07B4" w:rsidRPr="004522C1">
        <w:t>21</w:t>
      </w:r>
      <w:r w:rsidRPr="004522C1">
        <w:t xml:space="preserve">.900,00 kn </w:t>
      </w:r>
      <w:r w:rsidR="00CE07B4" w:rsidRPr="004522C1">
        <w:t>u 10,39 sati</w:t>
      </w:r>
      <w:r w:rsidR="00CE07B4">
        <w:t xml:space="preserve"> </w:t>
      </w:r>
    </w:p>
    <w:p w:rsidRDefault="00CE07B4" w:rsidP="004522C1" w:rsidR="000414FB" w:rsidRPr="004522C1">
      <w:pPr>
        <w:pStyle w:val="Odlomakpopisa"/>
        <w:numPr>
          <w:ilvl w:val="0"/>
          <w:numId w:val="19"/>
        </w:numPr>
        <w:rPr>
          <w:b/>
        </w:rPr>
      </w:pPr>
      <w:r>
        <w:t xml:space="preserve">Dragutin Arbanas </w:t>
      </w:r>
      <w:r w:rsidR="000414FB">
        <w:t xml:space="preserve"> ističe ponudu od </w:t>
      </w:r>
      <w:r>
        <w:t xml:space="preserve">19,900,00 kn </w:t>
      </w:r>
      <w:r w:rsidR="004522C1">
        <w:t xml:space="preserve">, 25.900,00 </w:t>
      </w:r>
      <w:r w:rsidR="004522C1" w:rsidRPr="004A565F">
        <w:t>, 29.900,00 kn u</w:t>
      </w:r>
      <w:r w:rsidR="004522C1" w:rsidRPr="004522C1">
        <w:rPr>
          <w:b/>
        </w:rPr>
        <w:t xml:space="preserve"> </w:t>
      </w:r>
      <w:r w:rsidR="004522C1" w:rsidRPr="004A565F">
        <w:t>10,48</w:t>
      </w:r>
      <w:r w:rsidR="004522C1" w:rsidRPr="004522C1">
        <w:rPr>
          <w:b/>
        </w:rPr>
        <w:t xml:space="preserve"> </w:t>
      </w:r>
      <w:r w:rsidR="004A565F">
        <w:rPr>
          <w:b/>
        </w:rPr>
        <w:t>, 33.900,00 kn u 10,53 sati</w:t>
      </w:r>
    </w:p>
    <w:p w:rsidRDefault="00F24B30" w:rsidP="00F24B30" w:rsidR="00F24B30">
      <w:pPr>
        <w:pStyle w:val="Odlomakpopisa"/>
        <w:numPr>
          <w:ilvl w:val="0"/>
          <w:numId w:val="19"/>
        </w:numPr>
      </w:pPr>
      <w:r>
        <w:t xml:space="preserve">LETOVI d.o.o. ističe ponudu od </w:t>
      </w:r>
    </w:p>
    <w:p w:rsidRDefault="008F567A" w:rsidP="008F567A" w:rsidR="008F567A">
      <w:pPr>
        <w:ind w:left="708"/>
      </w:pPr>
      <w:r>
        <w:t xml:space="preserve">-     Ivan Kobaš  ističe ponudu  od </w:t>
      </w:r>
      <w:r w:rsidR="004522C1">
        <w:t xml:space="preserve">23.900,00, 27.900,00 kn u 10,48 </w:t>
      </w:r>
      <w:r w:rsidR="004A565F">
        <w:t xml:space="preserve">, 31.900,00 kn </w:t>
      </w:r>
    </w:p>
    <w:p w:rsidRDefault="004522C1" w:rsidP="004522C1" w:rsidR="004522C1"/>
    <w:p w:rsidRDefault="004522C1" w:rsidP="004522C1" w:rsidR="004522C1">
      <w:r>
        <w:t xml:space="preserve">Utvrđuje se da je </w:t>
      </w:r>
      <w:r w:rsidR="004A565F" w:rsidRPr="004A565F">
        <w:rPr>
          <w:b/>
        </w:rPr>
        <w:t>Dragutin Arbanas</w:t>
      </w:r>
      <w:r w:rsidR="004A565F">
        <w:t xml:space="preserve"> stekao uvjete za dosudu nekretnine. </w:t>
      </w:r>
    </w:p>
    <w:p w:rsidRDefault="00AF7D27" w:rsidP="00F24B30" w:rsidR="00AF7D27" w:rsidRPr="00F24B30">
      <w:pPr>
        <w:pStyle w:val="Odlomakpopisa"/>
        <w:ind w:left="1068"/>
        <w:rPr>
          <w:b/>
        </w:rPr>
      </w:pPr>
    </w:p>
    <w:p w:rsidRDefault="005F6804" w:rsidP="005F6804" w:rsidR="005F6804">
      <w:pPr>
        <w:pStyle w:val="Odlomakpopisa"/>
        <w:numPr>
          <w:ilvl w:val="0"/>
          <w:numId w:val="6"/>
        </w:numPr>
        <w:rPr>
          <w:b/>
        </w:rPr>
      </w:pPr>
      <w:r>
        <w:rPr>
          <w:b/>
        </w:rPr>
        <w:t xml:space="preserve">294. ETAŽA: 5/10000  </w:t>
      </w:r>
      <w:r>
        <w:rPr>
          <w:b/>
        </w:rPr>
        <w:tab/>
      </w:r>
    </w:p>
    <w:p w:rsidRDefault="005F6804" w:rsidP="005F6804" w:rsidR="005F6804">
      <w:pPr>
        <w:ind w:left="360"/>
      </w:pPr>
      <w:r>
        <w:t>1.garaža oznake G-187 u podrumu -2 objekta S 2, Jaruščica 5 i 5a, neto korisne površine 13,20 m2, u etažnom elaboratu sve označeno žutom bojom</w:t>
      </w:r>
    </w:p>
    <w:p w:rsidRDefault="005F6804" w:rsidP="005F6804" w:rsidR="005F6804">
      <w:pPr>
        <w:ind w:firstLine="360"/>
        <w:jc w:val="both"/>
      </w:pPr>
      <w:r>
        <w:t xml:space="preserve">Na ovom ročištu za dražbu nekretnina se ne može prodati ispod vrijednosti od 30.600,00 </w:t>
      </w:r>
    </w:p>
    <w:p w:rsidRDefault="005F6804" w:rsidP="005F6804" w:rsidR="005F6804">
      <w:pPr>
        <w:ind w:left="360"/>
      </w:pPr>
      <w:r>
        <w:t>kuna.</w:t>
      </w:r>
    </w:p>
    <w:p w:rsidRDefault="00CE07B4" w:rsidP="008A7A81" w:rsidR="008A7A81" w:rsidRPr="00CE07B4">
      <w:pPr>
        <w:pStyle w:val="Odlomakpopisa"/>
        <w:numPr>
          <w:ilvl w:val="0"/>
          <w:numId w:val="19"/>
        </w:numPr>
        <w:rPr>
          <w:b/>
        </w:rPr>
      </w:pPr>
      <w:r>
        <w:t>Josip Stipić  ističe ponudu od 32</w:t>
      </w:r>
      <w:r w:rsidR="008A7A81">
        <w:t xml:space="preserve">.600,00 kn </w:t>
      </w:r>
      <w:r>
        <w:t xml:space="preserve"> 10,41 sati, 36.600,00 kn u 10,41 sati , 42.600,00 , 52.600,00, </w:t>
      </w:r>
      <w:r w:rsidRPr="00CE07B4">
        <w:rPr>
          <w:b/>
        </w:rPr>
        <w:t xml:space="preserve">58.600,00 kn u 10,42 sati </w:t>
      </w:r>
      <w:r w:rsidR="004522C1">
        <w:rPr>
          <w:b/>
        </w:rPr>
        <w:t xml:space="preserve">, 62.600, 00 kn u 10,49 sati </w:t>
      </w:r>
    </w:p>
    <w:p w:rsidRDefault="00632321" w:rsidP="008A7A81" w:rsidR="00632321">
      <w:pPr>
        <w:pStyle w:val="Odlomakpopisa"/>
        <w:numPr>
          <w:ilvl w:val="0"/>
          <w:numId w:val="19"/>
        </w:numPr>
      </w:pPr>
      <w:r>
        <w:t xml:space="preserve">ROMB d.o.o. ističe ponudu od </w:t>
      </w:r>
    </w:p>
    <w:p w:rsidRDefault="00F24B30" w:rsidP="00F24B30" w:rsidR="00F24B30">
      <w:pPr>
        <w:pStyle w:val="Odlomakpopisa"/>
        <w:numPr>
          <w:ilvl w:val="0"/>
          <w:numId w:val="19"/>
        </w:numPr>
      </w:pPr>
      <w:r>
        <w:t xml:space="preserve">LETOVI d.o.o. ističe ponudu od </w:t>
      </w:r>
    </w:p>
    <w:p w:rsidRDefault="00BF2318" w:rsidP="00F24B30" w:rsidR="00BF2318">
      <w:pPr>
        <w:pStyle w:val="Odlomakpopisa"/>
        <w:numPr>
          <w:ilvl w:val="0"/>
          <w:numId w:val="19"/>
        </w:numPr>
      </w:pPr>
      <w:r>
        <w:lastRenderedPageBreak/>
        <w:t xml:space="preserve">Darko Pereković ističe ponudu od </w:t>
      </w:r>
    </w:p>
    <w:p w:rsidRDefault="00AB6ADA" w:rsidP="00F24B30" w:rsidR="00AB6ADA">
      <w:pPr>
        <w:pStyle w:val="Odlomakpopisa"/>
        <w:numPr>
          <w:ilvl w:val="0"/>
          <w:numId w:val="19"/>
        </w:numPr>
      </w:pPr>
      <w:r>
        <w:t xml:space="preserve">Djenana Cepić ističe ponudu od </w:t>
      </w:r>
      <w:r w:rsidR="00CE07B4">
        <w:t xml:space="preserve">30.600,00 kn  u 10,41 sati , 34.600,00, 40.600,00 kn  , 56.600,00 kn </w:t>
      </w:r>
    </w:p>
    <w:p w:rsidRDefault="004A565F" w:rsidP="004A565F" w:rsidR="004A565F">
      <w:pPr>
        <w:pStyle w:val="Odlomakpopisa"/>
        <w:ind w:left="1068"/>
      </w:pPr>
    </w:p>
    <w:p w:rsidRDefault="004A565F" w:rsidP="004A565F" w:rsidR="004A565F">
      <w:r>
        <w:t xml:space="preserve">Utvrđuje se da je </w:t>
      </w:r>
      <w:r w:rsidRPr="004A565F">
        <w:rPr>
          <w:b/>
        </w:rPr>
        <w:t>Josip Stipić</w:t>
      </w:r>
      <w:r>
        <w:t xml:space="preserve"> stekao uvjete za dosudu nekretnine. </w:t>
      </w:r>
    </w:p>
    <w:p w:rsidRDefault="005F6804" w:rsidP="005F6804" w:rsidR="005F6804"/>
    <w:p w:rsidRDefault="00CE07B4" w:rsidP="005F6804" w:rsidR="00CE07B4"/>
    <w:p w:rsidRDefault="005F6804" w:rsidP="005F6804" w:rsidR="005F6804">
      <w:pPr>
        <w:pStyle w:val="Odlomakpopisa"/>
        <w:numPr>
          <w:ilvl w:val="0"/>
          <w:numId w:val="6"/>
        </w:numPr>
        <w:rPr>
          <w:b/>
        </w:rPr>
      </w:pPr>
      <w:r>
        <w:rPr>
          <w:b/>
        </w:rPr>
        <w:t xml:space="preserve">  295. ETAŽA: 5/10000  </w:t>
      </w:r>
    </w:p>
    <w:p w:rsidRDefault="005F6804" w:rsidP="005F6804" w:rsidR="005F6804">
      <w:pPr>
        <w:ind w:left="360"/>
      </w:pPr>
      <w:r>
        <w:t>1.garaža oznake G-188 u podrumu -2 objekta S 2, Jaruščica 5 i 5a, neto korisne površine 13,20 m2, u etažnom elaboratu sve označeno zelenom bojom</w:t>
      </w:r>
    </w:p>
    <w:p w:rsidRDefault="005F6804" w:rsidP="005F6804" w:rsidR="005F6804">
      <w:pPr>
        <w:ind w:firstLine="360"/>
        <w:jc w:val="both"/>
      </w:pPr>
      <w:r>
        <w:t xml:space="preserve">Na ovom ročištu za dražbu nekretnina se ne može prodati ispod vrijednosti od 30.700,00 </w:t>
      </w:r>
    </w:p>
    <w:p w:rsidRDefault="005F6804" w:rsidP="005F6804" w:rsidR="005F6804">
      <w:pPr>
        <w:ind w:left="360"/>
      </w:pPr>
      <w:r>
        <w:t>kuna.</w:t>
      </w:r>
    </w:p>
    <w:p w:rsidRDefault="00575C07" w:rsidP="00575C07" w:rsidR="00575C07" w:rsidRPr="004522C1">
      <w:pPr>
        <w:pStyle w:val="Odlomakpopisa"/>
        <w:numPr>
          <w:ilvl w:val="0"/>
          <w:numId w:val="19"/>
        </w:numPr>
        <w:rPr>
          <w:b/>
        </w:rPr>
      </w:pPr>
      <w:r>
        <w:t xml:space="preserve">Antonijo Majdandžić ističe ponudu od </w:t>
      </w:r>
      <w:r w:rsidR="004522C1">
        <w:t>32.700,00 kn , 42.700,0 0, 52700,00, 60.700,00 kn 8 10,43</w:t>
      </w:r>
      <w:r w:rsidR="004522C1" w:rsidRPr="004522C1">
        <w:rPr>
          <w:b/>
        </w:rPr>
        <w:t xml:space="preserve">, 64.700,00 kn u 10,49 sati </w:t>
      </w:r>
    </w:p>
    <w:p w:rsidRDefault="00632321" w:rsidP="00575C07" w:rsidR="00632321">
      <w:pPr>
        <w:pStyle w:val="Odlomakpopisa"/>
        <w:numPr>
          <w:ilvl w:val="0"/>
          <w:numId w:val="19"/>
        </w:numPr>
      </w:pPr>
      <w:r>
        <w:t xml:space="preserve">ROMB d.o.o. ističe ponudu  od </w:t>
      </w:r>
    </w:p>
    <w:p w:rsidRDefault="00F24B30" w:rsidP="00F24B30" w:rsidR="00F24B30">
      <w:pPr>
        <w:pStyle w:val="Odlomakpopisa"/>
        <w:numPr>
          <w:ilvl w:val="0"/>
          <w:numId w:val="19"/>
        </w:numPr>
      </w:pPr>
      <w:r>
        <w:t xml:space="preserve">LETOVI d.o.o. ističe ponudu od </w:t>
      </w:r>
    </w:p>
    <w:p w:rsidRDefault="00BF2318" w:rsidP="00F24B30" w:rsidR="00BF2318">
      <w:pPr>
        <w:pStyle w:val="Odlomakpopisa"/>
        <w:numPr>
          <w:ilvl w:val="0"/>
          <w:numId w:val="19"/>
        </w:numPr>
      </w:pPr>
      <w:r>
        <w:t xml:space="preserve">Darko Pereković ističe ponudu od </w:t>
      </w:r>
    </w:p>
    <w:p w:rsidRDefault="00AB6ADA" w:rsidP="00F24B30" w:rsidR="00AB6ADA" w:rsidRPr="004522C1">
      <w:pPr>
        <w:pStyle w:val="Odlomakpopisa"/>
        <w:numPr>
          <w:ilvl w:val="0"/>
          <w:numId w:val="19"/>
        </w:numPr>
        <w:rPr>
          <w:b/>
        </w:rPr>
      </w:pPr>
      <w:r>
        <w:t xml:space="preserve">Djenana Cepić ističe ponudu od </w:t>
      </w:r>
      <w:r w:rsidR="004522C1">
        <w:t xml:space="preserve">30.700,00 kn 8 10,43 , 40.700,0 , 50.700,00 . 58.700,00 kn u 10,43 sati , </w:t>
      </w:r>
      <w:r w:rsidR="004522C1" w:rsidRPr="004522C1">
        <w:t>62.700,00 kn u 10,44 sati</w:t>
      </w:r>
    </w:p>
    <w:p w:rsidRDefault="004A565F" w:rsidP="00F24B30" w:rsidR="004A565F">
      <w:pPr>
        <w:ind w:left="360"/>
      </w:pPr>
    </w:p>
    <w:p w:rsidRDefault="004A565F" w:rsidP="00F24B30" w:rsidR="00F24B30">
      <w:pPr>
        <w:ind w:left="360"/>
      </w:pPr>
      <w:r>
        <w:t xml:space="preserve">Utvrđuje se da je </w:t>
      </w:r>
      <w:r>
        <w:rPr>
          <w:b/>
        </w:rPr>
        <w:t>Antonijo M</w:t>
      </w:r>
      <w:r w:rsidRPr="004A565F">
        <w:rPr>
          <w:b/>
        </w:rPr>
        <w:t>ajdandžić</w:t>
      </w:r>
      <w:r>
        <w:t xml:space="preserve"> stekao uvjete za dosudu. </w:t>
      </w:r>
    </w:p>
    <w:p w:rsidRDefault="004A565F" w:rsidP="00F24B30" w:rsidR="004A565F">
      <w:pPr>
        <w:ind w:left="360"/>
      </w:pPr>
    </w:p>
    <w:p w:rsidRDefault="005F6804" w:rsidP="005F6804" w:rsidR="005F6804">
      <w:pPr>
        <w:pStyle w:val="Odlomakpopisa"/>
        <w:numPr>
          <w:ilvl w:val="0"/>
          <w:numId w:val="6"/>
        </w:numPr>
        <w:rPr>
          <w:b/>
        </w:rPr>
      </w:pPr>
      <w:r>
        <w:rPr>
          <w:b/>
        </w:rPr>
        <w:t xml:space="preserve">  310. ETAŽA: 5/10000  </w:t>
      </w:r>
      <w:r>
        <w:rPr>
          <w:b/>
        </w:rPr>
        <w:tab/>
      </w:r>
    </w:p>
    <w:p w:rsidRDefault="005F6804" w:rsidP="005F6804" w:rsidR="005F6804">
      <w:pPr>
        <w:ind w:left="360"/>
      </w:pPr>
      <w:r>
        <w:t>1.garaža oznake G-203 u podrumu -2 objekta S 2, Jaruščica 5 i 5a, neto korisne površine 13,20 m2, u etažnom elaboratu sve označeno žutom bojom</w:t>
      </w:r>
    </w:p>
    <w:p w:rsidRDefault="005F6804" w:rsidP="005F6804" w:rsidR="005F6804">
      <w:pPr>
        <w:ind w:firstLine="360"/>
        <w:jc w:val="both"/>
      </w:pPr>
      <w:r>
        <w:t xml:space="preserve">Na ovom ročištu za dražbu nekretnina se ne može prodati ispod vrijednosti od 30.800,00 </w:t>
      </w:r>
    </w:p>
    <w:p w:rsidRDefault="005F6804" w:rsidP="005F6804" w:rsidR="005F6804">
      <w:pPr>
        <w:ind w:left="360"/>
      </w:pPr>
      <w:r>
        <w:t>kuna.</w:t>
      </w:r>
    </w:p>
    <w:p w:rsidRDefault="00BA002B" w:rsidP="00BA002B" w:rsidR="00BA002B">
      <w:pPr>
        <w:pStyle w:val="Odlomakpopisa"/>
        <w:numPr>
          <w:ilvl w:val="0"/>
          <w:numId w:val="19"/>
        </w:numPr>
      </w:pPr>
      <w:r>
        <w:t xml:space="preserve">Zoran </w:t>
      </w:r>
      <w:r w:rsidR="004522C1">
        <w:t xml:space="preserve">Lukić ističe ponudu od </w:t>
      </w:r>
      <w:r>
        <w:t xml:space="preserve"> kn </w:t>
      </w:r>
    </w:p>
    <w:p w:rsidRDefault="006D65EF" w:rsidP="00BA002B" w:rsidR="00BA002B" w:rsidRPr="004522C1">
      <w:pPr>
        <w:pStyle w:val="Odlomakpopisa"/>
        <w:numPr>
          <w:ilvl w:val="0"/>
          <w:numId w:val="19"/>
        </w:numPr>
        <w:rPr>
          <w:i/>
        </w:rPr>
      </w:pPr>
      <w:r>
        <w:t xml:space="preserve">Darko Malenica ističe ponudu od 30.800,00 kn </w:t>
      </w:r>
      <w:r w:rsidR="004522C1">
        <w:t xml:space="preserve"> u 10,44 sati , </w:t>
      </w:r>
      <w:r w:rsidR="004522C1" w:rsidRPr="004522C1">
        <w:rPr>
          <w:b/>
        </w:rPr>
        <w:t xml:space="preserve">40.000,00 kn u </w:t>
      </w:r>
      <w:r w:rsidR="004522C1" w:rsidRPr="004A565F">
        <w:t>10,50 sati</w:t>
      </w:r>
      <w:r w:rsidR="004522C1">
        <w:rPr>
          <w:b/>
        </w:rPr>
        <w:t xml:space="preserve"> </w:t>
      </w:r>
      <w:r w:rsidR="004A565F">
        <w:rPr>
          <w:b/>
        </w:rPr>
        <w:t xml:space="preserve">, 62.000,00 kn  u 10,55 sati </w:t>
      </w:r>
    </w:p>
    <w:p w:rsidRDefault="00213A07" w:rsidP="00BA002B" w:rsidR="006D65EF" w:rsidRPr="004522C1">
      <w:pPr>
        <w:pStyle w:val="Odlomakpopisa"/>
        <w:numPr>
          <w:ilvl w:val="0"/>
          <w:numId w:val="19"/>
        </w:numPr>
        <w:rPr>
          <w:i/>
        </w:rPr>
      </w:pPr>
      <w:r w:rsidRPr="004522C1">
        <w:rPr>
          <w:i/>
        </w:rPr>
        <w:t xml:space="preserve">AL GETO d.o.o.  ističe ponudu od </w:t>
      </w:r>
    </w:p>
    <w:p w:rsidRDefault="00432766" w:rsidP="00BA002B" w:rsidR="00432766">
      <w:pPr>
        <w:pStyle w:val="Odlomakpopisa"/>
        <w:numPr>
          <w:ilvl w:val="0"/>
          <w:numId w:val="19"/>
        </w:numPr>
      </w:pPr>
      <w:r>
        <w:t xml:space="preserve">Gordana Lovrić ističe ponudu od </w:t>
      </w:r>
    </w:p>
    <w:p w:rsidRDefault="00F24B30" w:rsidP="00F24B30" w:rsidR="00F24B30">
      <w:pPr>
        <w:pStyle w:val="Odlomakpopisa"/>
        <w:numPr>
          <w:ilvl w:val="0"/>
          <w:numId w:val="19"/>
        </w:numPr>
      </w:pPr>
      <w:r>
        <w:t xml:space="preserve">LETOVI d.o.o. ističe ponudu od </w:t>
      </w:r>
    </w:p>
    <w:p w:rsidRDefault="00280022" w:rsidP="00280022" w:rsidR="00280022">
      <w:pPr>
        <w:pStyle w:val="Odlomakpopisa"/>
        <w:numPr>
          <w:ilvl w:val="0"/>
          <w:numId w:val="19"/>
        </w:numPr>
      </w:pPr>
      <w:r>
        <w:t xml:space="preserve">Jurica Stanić ističe ponudu od </w:t>
      </w:r>
      <w:r w:rsidR="004522C1" w:rsidRPr="004522C1">
        <w:t>34.800,00 kn u 10,50 sati</w:t>
      </w:r>
      <w:r w:rsidR="004522C1">
        <w:t xml:space="preserve"> </w:t>
      </w:r>
      <w:r w:rsidR="004A565F">
        <w:t xml:space="preserve">, 42.000,00, 56.000,00 , </w:t>
      </w:r>
    </w:p>
    <w:p w:rsidRDefault="008F567A" w:rsidP="00280022" w:rsidR="008F567A">
      <w:pPr>
        <w:pStyle w:val="Odlomakpopisa"/>
        <w:numPr>
          <w:ilvl w:val="0"/>
          <w:numId w:val="19"/>
        </w:numPr>
      </w:pPr>
      <w:r>
        <w:t xml:space="preserve">Ivan Kobaš  ističe ponudu  od </w:t>
      </w:r>
    </w:p>
    <w:p w:rsidRDefault="004A565F" w:rsidP="004522C1" w:rsidR="004A565F"/>
    <w:p w:rsidRDefault="004522C1" w:rsidP="004522C1" w:rsidR="004522C1">
      <w:r>
        <w:t xml:space="preserve">Utvrđuje se </w:t>
      </w:r>
      <w:r w:rsidR="004A565F">
        <w:t xml:space="preserve"> da je  </w:t>
      </w:r>
      <w:r w:rsidR="004A565F" w:rsidRPr="004A565F">
        <w:rPr>
          <w:b/>
        </w:rPr>
        <w:t>Darko Malenica</w:t>
      </w:r>
      <w:r w:rsidR="004A565F">
        <w:t xml:space="preserve"> stekao uvjete za dosudu nekretnine. </w:t>
      </w:r>
    </w:p>
    <w:p w:rsidRDefault="00280022" w:rsidP="00787AAA" w:rsidR="00280022">
      <w:pPr>
        <w:ind w:left="708"/>
      </w:pPr>
    </w:p>
    <w:p w:rsidRDefault="005F6804" w:rsidP="005F6804" w:rsidR="005F6804">
      <w:pPr>
        <w:pStyle w:val="Odlomakpopisa"/>
        <w:numPr>
          <w:ilvl w:val="0"/>
          <w:numId w:val="6"/>
        </w:numPr>
        <w:rPr>
          <w:b/>
        </w:rPr>
      </w:pPr>
      <w:r>
        <w:rPr>
          <w:b/>
        </w:rPr>
        <w:t xml:space="preserve">  324. ETAŽA: 5/10000  </w:t>
      </w:r>
      <w:r>
        <w:rPr>
          <w:b/>
        </w:rPr>
        <w:tab/>
      </w:r>
      <w:r>
        <w:rPr>
          <w:b/>
        </w:rPr>
        <w:tab/>
      </w:r>
    </w:p>
    <w:p w:rsidRDefault="005F6804" w:rsidP="005F6804" w:rsidR="005F6804">
      <w:pPr>
        <w:ind w:left="360"/>
      </w:pPr>
      <w:r>
        <w:t>1.garaža oznake G-217 u podrumu -2 objekta S 2, Jaruščica 5 i 5a, neto korisne površine 13,20 m2, u etažnom elaboratu sve označeno crvenom bojom</w:t>
      </w:r>
    </w:p>
    <w:p w:rsidRDefault="005F6804" w:rsidP="005F6804" w:rsidR="005F6804">
      <w:pPr>
        <w:ind w:firstLine="360"/>
        <w:jc w:val="both"/>
      </w:pPr>
      <w:r>
        <w:t xml:space="preserve">Na ovom ročištu za dražbu nekretnina se ne može prodati ispod vrijednosti od 30.900,00 </w:t>
      </w:r>
    </w:p>
    <w:p w:rsidRDefault="005F6804" w:rsidP="005F6804" w:rsidR="005F6804">
      <w:pPr>
        <w:ind w:left="360"/>
      </w:pPr>
      <w:r>
        <w:t>kuna.</w:t>
      </w:r>
    </w:p>
    <w:p w:rsidRDefault="00384CD0" w:rsidP="00384CD0" w:rsidR="00384CD0">
      <w:pPr>
        <w:pStyle w:val="Odlomakpopisa"/>
        <w:numPr>
          <w:ilvl w:val="0"/>
          <w:numId w:val="19"/>
        </w:numPr>
      </w:pPr>
      <w:r>
        <w:t xml:space="preserve">Andjela  Gvozden ističe ponudu od </w:t>
      </w:r>
    </w:p>
    <w:p w:rsidRDefault="00F24B30" w:rsidP="00F24B30" w:rsidR="00F24B30">
      <w:pPr>
        <w:pStyle w:val="Odlomakpopisa"/>
        <w:numPr>
          <w:ilvl w:val="0"/>
          <w:numId w:val="19"/>
        </w:numPr>
      </w:pPr>
      <w:r>
        <w:t xml:space="preserve">LETOVI d.o.o. ističe ponudu od </w:t>
      </w:r>
      <w:r w:rsidR="004522C1" w:rsidRPr="004522C1">
        <w:t>30.900,00 kn u 10,45 sati</w:t>
      </w:r>
      <w:r w:rsidR="004522C1">
        <w:t xml:space="preserve"> , 34.900,00 kn u 10,51 </w:t>
      </w:r>
      <w:r w:rsidR="004522C1" w:rsidRPr="004A565F">
        <w:t>38.900,00 kn u 10,51</w:t>
      </w:r>
      <w:r w:rsidR="004522C1">
        <w:t xml:space="preserve"> </w:t>
      </w:r>
    </w:p>
    <w:p w:rsidRDefault="00660CDC" w:rsidP="00F24B30" w:rsidR="008F587A">
      <w:pPr>
        <w:pStyle w:val="Odlomakpopisa"/>
        <w:numPr>
          <w:ilvl w:val="0"/>
          <w:numId w:val="19"/>
        </w:numPr>
      </w:pPr>
      <w:r>
        <w:t>Igor</w:t>
      </w:r>
      <w:r w:rsidR="008F587A">
        <w:t xml:space="preserve"> Pereković ističe ponudu </w:t>
      </w:r>
      <w:r w:rsidR="008F587A" w:rsidRPr="004A565F">
        <w:rPr>
          <w:b/>
        </w:rPr>
        <w:t xml:space="preserve">od </w:t>
      </w:r>
      <w:r w:rsidR="004A565F" w:rsidRPr="004A565F">
        <w:rPr>
          <w:b/>
        </w:rPr>
        <w:t>42.900,00 kn  u  10,56  sati</w:t>
      </w:r>
    </w:p>
    <w:p w:rsidRDefault="008F567A" w:rsidP="008F567A" w:rsidR="008F567A">
      <w:pPr>
        <w:pStyle w:val="Odlomakpopisa"/>
        <w:numPr>
          <w:ilvl w:val="0"/>
          <w:numId w:val="19"/>
        </w:numPr>
      </w:pPr>
      <w:r>
        <w:t xml:space="preserve">Ivan Kobaš  ističe ponudu  od </w:t>
      </w:r>
      <w:r w:rsidR="004522C1">
        <w:t>32.900,00 kn  u 10,51 sati</w:t>
      </w:r>
      <w:r w:rsidR="004A565F">
        <w:t>, 36.900,00 kn, 40,900,00</w:t>
      </w:r>
    </w:p>
    <w:p w:rsidRDefault="004A565F" w:rsidP="004A565F" w:rsidR="004A565F"/>
    <w:p w:rsidRDefault="004A565F" w:rsidP="004A565F" w:rsidR="004A565F">
      <w:r>
        <w:t xml:space="preserve">Utvrđuje se da je </w:t>
      </w:r>
      <w:r w:rsidR="00660CDC">
        <w:rPr>
          <w:b/>
        </w:rPr>
        <w:t xml:space="preserve">Igor </w:t>
      </w:r>
      <w:r w:rsidR="005B3A9B" w:rsidRPr="005B3A9B">
        <w:rPr>
          <w:b/>
        </w:rPr>
        <w:t xml:space="preserve"> Pereković</w:t>
      </w:r>
      <w:r w:rsidR="005B3A9B">
        <w:t xml:space="preserve"> stekao uvjete za dosudu nekretnine. </w:t>
      </w:r>
    </w:p>
    <w:p w:rsidRDefault="008F567A" w:rsidP="00787AAA" w:rsidR="008F567A">
      <w:pPr>
        <w:ind w:left="708"/>
      </w:pPr>
    </w:p>
    <w:p w:rsidRDefault="005F6804" w:rsidP="005F6804" w:rsidR="005F6804">
      <w:pPr>
        <w:pStyle w:val="Odlomakpopisa"/>
        <w:numPr>
          <w:ilvl w:val="0"/>
          <w:numId w:val="6"/>
        </w:numPr>
        <w:rPr>
          <w:b/>
        </w:rPr>
      </w:pPr>
      <w:r>
        <w:rPr>
          <w:b/>
        </w:rPr>
        <w:t xml:space="preserve">  397. ETAŽA: 5/10000  </w:t>
      </w:r>
      <w:r>
        <w:rPr>
          <w:b/>
        </w:rPr>
        <w:tab/>
      </w:r>
      <w:r>
        <w:rPr>
          <w:b/>
        </w:rPr>
        <w:tab/>
      </w:r>
    </w:p>
    <w:p w:rsidRDefault="005F6804" w:rsidP="005F6804" w:rsidR="005F6804">
      <w:pPr>
        <w:ind w:left="360"/>
      </w:pPr>
      <w:r>
        <w:t>1.garaža oznake G-48 u podrumu -1 objekta S 2, Jaruščica 5 i 5a, neto korisne površine 11,55 m2, u etažnom elaboratu sve označeno zelenom bojom</w:t>
      </w:r>
    </w:p>
    <w:p w:rsidRDefault="005F6804" w:rsidP="005F6804" w:rsidR="005F6804">
      <w:pPr>
        <w:ind w:firstLine="360"/>
        <w:jc w:val="both"/>
      </w:pPr>
      <w:r>
        <w:t xml:space="preserve">Na ovom ročištu za dražbu nekretnina se ne može prodati ispod vrijednosti od 26.800,00 </w:t>
      </w:r>
    </w:p>
    <w:p w:rsidRDefault="005F6804" w:rsidP="005F6804" w:rsidR="005F6804">
      <w:pPr>
        <w:ind w:left="360"/>
      </w:pPr>
      <w:r>
        <w:t>kuna.</w:t>
      </w:r>
    </w:p>
    <w:p w:rsidRDefault="00575C07" w:rsidP="00575C07" w:rsidR="00575C07" w:rsidRPr="004522C1">
      <w:pPr>
        <w:pStyle w:val="Odlomakpopisa"/>
        <w:numPr>
          <w:ilvl w:val="0"/>
          <w:numId w:val="19"/>
        </w:numPr>
        <w:rPr>
          <w:b/>
        </w:rPr>
      </w:pPr>
      <w:r>
        <w:t xml:space="preserve">Nataša Roginek ističe ponudu od </w:t>
      </w:r>
      <w:r w:rsidR="004522C1">
        <w:t xml:space="preserve">28.800,00 kn u 10,46 sati, 32.800,00 , 36.800,00 kn u 10,46 , 40.800,00 </w:t>
      </w:r>
      <w:r w:rsidR="004522C1" w:rsidRPr="004522C1">
        <w:rPr>
          <w:b/>
        </w:rPr>
        <w:t xml:space="preserve">, </w:t>
      </w:r>
      <w:r w:rsidR="004522C1" w:rsidRPr="004522C1">
        <w:t>44.800,00 kn  10,47 sati</w:t>
      </w:r>
      <w:r w:rsidR="004522C1" w:rsidRPr="004522C1">
        <w:rPr>
          <w:b/>
        </w:rPr>
        <w:t xml:space="preserve"> </w:t>
      </w:r>
      <w:r w:rsidR="004522C1">
        <w:rPr>
          <w:b/>
        </w:rPr>
        <w:t>, 48.800,00 k</w:t>
      </w:r>
      <w:r w:rsidR="004A565F">
        <w:rPr>
          <w:b/>
        </w:rPr>
        <w:t>n</w:t>
      </w:r>
      <w:r w:rsidR="004522C1">
        <w:rPr>
          <w:b/>
        </w:rPr>
        <w:t xml:space="preserve"> u 10,52 sati </w:t>
      </w:r>
    </w:p>
    <w:p w:rsidRDefault="00530C37" w:rsidP="00575C07" w:rsidR="00530C37">
      <w:pPr>
        <w:pStyle w:val="Odlomakpopisa"/>
        <w:numPr>
          <w:ilvl w:val="0"/>
          <w:numId w:val="19"/>
        </w:numPr>
      </w:pPr>
      <w:r>
        <w:t xml:space="preserve">Hrvoje Grajner  ističe ponudu od </w:t>
      </w:r>
      <w:r w:rsidR="004522C1">
        <w:t xml:space="preserve">30.800,00 kn , 42.800,00, 46.800,00 </w:t>
      </w:r>
    </w:p>
    <w:p w:rsidRDefault="00F24B30" w:rsidP="00575C07" w:rsidR="00F24B30">
      <w:pPr>
        <w:pStyle w:val="Odlomakpopisa"/>
        <w:numPr>
          <w:ilvl w:val="0"/>
          <w:numId w:val="19"/>
        </w:numPr>
      </w:pPr>
      <w:r>
        <w:t xml:space="preserve">LETOVI d.o.o. ističe ponudu od </w:t>
      </w:r>
    </w:p>
    <w:p w:rsidRDefault="00A27BAC" w:rsidP="00575C07" w:rsidR="00A27BAC">
      <w:pPr>
        <w:pStyle w:val="Odlomakpopisa"/>
        <w:numPr>
          <w:ilvl w:val="0"/>
          <w:numId w:val="19"/>
        </w:numPr>
      </w:pPr>
      <w:r>
        <w:t xml:space="preserve">Dino  Šabanović ističe ponudu od </w:t>
      </w:r>
      <w:r w:rsidR="004522C1">
        <w:t>26.800,00 kn , 34.800,00, 38.800,,</w:t>
      </w:r>
    </w:p>
    <w:p w:rsidRDefault="008F587A" w:rsidP="008F587A" w:rsidR="005F6804">
      <w:pPr>
        <w:pStyle w:val="Odlomakpopisa"/>
        <w:numPr>
          <w:ilvl w:val="0"/>
          <w:numId w:val="19"/>
        </w:numPr>
      </w:pPr>
      <w:r>
        <w:t xml:space="preserve">Marija  Karamarko ističe ponudu od </w:t>
      </w:r>
    </w:p>
    <w:p w:rsidRDefault="00346221" w:rsidP="008F587A" w:rsidR="00346221">
      <w:pPr>
        <w:pStyle w:val="Odlomakpopisa"/>
        <w:numPr>
          <w:ilvl w:val="0"/>
          <w:numId w:val="19"/>
        </w:numPr>
      </w:pPr>
      <w:r>
        <w:t xml:space="preserve">Ivan Kobaš ističe ponudu od </w:t>
      </w:r>
    </w:p>
    <w:p w:rsidRDefault="004A565F" w:rsidP="008F587A" w:rsidR="004A565F">
      <w:pPr>
        <w:pStyle w:val="Odlomakpopisa"/>
        <w:numPr>
          <w:ilvl w:val="0"/>
          <w:numId w:val="19"/>
        </w:numPr>
      </w:pPr>
    </w:p>
    <w:p w:rsidRDefault="004A565F" w:rsidP="004A565F" w:rsidR="00787AAA">
      <w:r>
        <w:t xml:space="preserve">Utvrđuje se  da je  </w:t>
      </w:r>
      <w:r w:rsidRPr="004A565F">
        <w:rPr>
          <w:b/>
        </w:rPr>
        <w:t>Nataša Roginek</w:t>
      </w:r>
      <w:r>
        <w:t xml:space="preserve"> stekla uvjete za dosudu nekretnine. </w:t>
      </w:r>
    </w:p>
    <w:p w:rsidRDefault="00F629F7" w:rsidP="00787AAA" w:rsidR="00F629F7">
      <w:pPr>
        <w:pStyle w:val="Odlomakpopisa"/>
        <w:ind w:left="1068"/>
      </w:pPr>
    </w:p>
    <w:p w:rsidRDefault="005F6804" w:rsidP="005F6804" w:rsidR="005F6804">
      <w:pPr>
        <w:pStyle w:val="Odlomakpopisa"/>
        <w:numPr>
          <w:ilvl w:val="0"/>
          <w:numId w:val="6"/>
        </w:numPr>
        <w:rPr>
          <w:b/>
        </w:rPr>
      </w:pPr>
      <w:r>
        <w:rPr>
          <w:b/>
        </w:rPr>
        <w:t xml:space="preserve">  536. ETAŽA: 14/10000</w:t>
      </w:r>
      <w:r>
        <w:rPr>
          <w:b/>
        </w:rPr>
        <w:tab/>
      </w:r>
    </w:p>
    <w:p w:rsidRDefault="005F6804" w:rsidP="005F6804" w:rsidR="005F6804">
      <w:pPr>
        <w:ind w:left="360"/>
      </w:pPr>
      <w:r>
        <w:t>1.jednosoban stan oznake S 110, u prvom katu objekta S 2, Jaruščica 5a, sa spremištem oznake spr 10 u prizemlju objekta, neto korisne površine 33,10 m2, u etažnom elaboratu sve označeno plavom bojom</w:t>
      </w:r>
    </w:p>
    <w:p w:rsidRDefault="005F6804" w:rsidP="005F6804" w:rsidR="005F6804">
      <w:pPr>
        <w:ind w:firstLine="360"/>
        <w:jc w:val="both"/>
      </w:pPr>
      <w:r>
        <w:t xml:space="preserve">Na ovom ročištu za dražbu nekretnina se ne može prodati ispod vrijednosti od 309.700,00 </w:t>
      </w:r>
    </w:p>
    <w:p w:rsidRDefault="005F6804" w:rsidP="005F6804" w:rsidR="005F6804">
      <w:pPr>
        <w:ind w:left="360"/>
      </w:pPr>
      <w:r>
        <w:t>kuna.</w:t>
      </w:r>
    </w:p>
    <w:p w:rsidRDefault="006449CE" w:rsidP="006449CE" w:rsidR="00306B7A" w:rsidRPr="00230F00">
      <w:pPr>
        <w:pStyle w:val="Odlomakpopisa"/>
        <w:numPr>
          <w:ilvl w:val="0"/>
          <w:numId w:val="19"/>
        </w:numPr>
        <w:rPr>
          <w:b/>
        </w:rPr>
      </w:pPr>
      <w:r>
        <w:t xml:space="preserve">Djenana Cepić ističe ponudu od   </w:t>
      </w:r>
      <w:r w:rsidR="00306B7A">
        <w:t xml:space="preserve">309.700,00 kn </w:t>
      </w:r>
      <w:r>
        <w:t xml:space="preserve">  kn</w:t>
      </w:r>
      <w:r w:rsidR="005B3A9B">
        <w:t xml:space="preserve"> u 11,02 sati </w:t>
      </w:r>
      <w:r w:rsidR="00230F00" w:rsidRPr="00AA667C">
        <w:rPr>
          <w:b/>
        </w:rPr>
        <w:t xml:space="preserve">, </w:t>
      </w:r>
      <w:r w:rsidR="003C5EF6" w:rsidRPr="00AA667C">
        <w:t>35</w:t>
      </w:r>
      <w:r w:rsidR="00230F00" w:rsidRPr="00AA667C">
        <w:t>9.7</w:t>
      </w:r>
      <w:r w:rsidR="003C5EF6" w:rsidRPr="00AA667C">
        <w:t>00,00 kn u</w:t>
      </w:r>
      <w:r w:rsidR="003C5EF6">
        <w:rPr>
          <w:b/>
        </w:rPr>
        <w:t xml:space="preserve"> </w:t>
      </w:r>
      <w:r w:rsidR="003C5EF6" w:rsidRPr="00AA667C">
        <w:t>11,14</w:t>
      </w:r>
      <w:r w:rsidR="00230F00" w:rsidRPr="00AA667C">
        <w:t xml:space="preserve"> sati</w:t>
      </w:r>
      <w:r w:rsidR="00AA667C">
        <w:rPr>
          <w:b/>
        </w:rPr>
        <w:t>, 379.700,00 kn u 11,24 sati</w:t>
      </w:r>
    </w:p>
    <w:p w:rsidRDefault="00306B7A" w:rsidP="006449CE" w:rsidR="006449CE">
      <w:pPr>
        <w:pStyle w:val="Odlomakpopisa"/>
        <w:numPr>
          <w:ilvl w:val="0"/>
          <w:numId w:val="19"/>
        </w:numPr>
      </w:pPr>
      <w:r>
        <w:t xml:space="preserve">Robert Šimleša  ističe ponudu od </w:t>
      </w:r>
      <w:r w:rsidR="006449CE">
        <w:t xml:space="preserve"> </w:t>
      </w:r>
    </w:p>
    <w:p w:rsidRDefault="00213A07" w:rsidP="006449CE" w:rsidR="00213A07">
      <w:pPr>
        <w:pStyle w:val="Odlomakpopisa"/>
        <w:numPr>
          <w:ilvl w:val="0"/>
          <w:numId w:val="19"/>
        </w:numPr>
      </w:pPr>
      <w:r>
        <w:t xml:space="preserve">Boris Slunjski ističe ponudu od </w:t>
      </w:r>
    </w:p>
    <w:p w:rsidRDefault="003E527C" w:rsidP="006449CE" w:rsidR="003E527C">
      <w:pPr>
        <w:pStyle w:val="Odlomakpopisa"/>
        <w:numPr>
          <w:ilvl w:val="0"/>
          <w:numId w:val="19"/>
        </w:numPr>
      </w:pPr>
      <w:r>
        <w:t xml:space="preserve">Igor Pereković  ističe ponudu </w:t>
      </w:r>
      <w:r w:rsidR="003C5EF6">
        <w:t>349.700,00 kn u 11,14 sati</w:t>
      </w:r>
    </w:p>
    <w:p w:rsidRDefault="00B327FB" w:rsidP="006449CE" w:rsidR="00B327FB">
      <w:pPr>
        <w:pStyle w:val="Odlomakpopisa"/>
        <w:numPr>
          <w:ilvl w:val="0"/>
          <w:numId w:val="19"/>
        </w:numPr>
      </w:pPr>
      <w:r>
        <w:t xml:space="preserve">Zorica Majetić ističe ponudu od </w:t>
      </w:r>
      <w:r w:rsidR="00230F00">
        <w:t xml:space="preserve">329.000,00 kn </w:t>
      </w:r>
      <w:r w:rsidR="00AA667C">
        <w:t xml:space="preserve">, 369.700,00 kn u 11,24 </w:t>
      </w:r>
    </w:p>
    <w:p w:rsidRDefault="00A27BAC" w:rsidP="006449CE" w:rsidR="00A27BAC">
      <w:pPr>
        <w:pStyle w:val="Odlomakpopisa"/>
        <w:numPr>
          <w:ilvl w:val="0"/>
          <w:numId w:val="19"/>
        </w:numPr>
      </w:pPr>
      <w:r>
        <w:t xml:space="preserve">LETOVI d.o.o. ističu ponudu od </w:t>
      </w:r>
    </w:p>
    <w:p w:rsidRDefault="00F629F7" w:rsidP="006449CE" w:rsidR="00F629F7">
      <w:pPr>
        <w:pStyle w:val="Odlomakpopisa"/>
        <w:numPr>
          <w:ilvl w:val="0"/>
          <w:numId w:val="19"/>
        </w:numPr>
      </w:pPr>
      <w:r>
        <w:t xml:space="preserve">Tamara Kos ističe ponudu od </w:t>
      </w:r>
      <w:r w:rsidR="00230F00">
        <w:t xml:space="preserve">319.000,00 </w:t>
      </w:r>
    </w:p>
    <w:p w:rsidRDefault="00AA667C" w:rsidP="00230F00" w:rsidR="00AA667C"/>
    <w:p w:rsidRDefault="00230F00" w:rsidP="00230F00" w:rsidR="00230F00">
      <w:r>
        <w:t>Ut</w:t>
      </w:r>
      <w:r w:rsidR="00AA667C">
        <w:t>v</w:t>
      </w:r>
      <w:r>
        <w:t xml:space="preserve">rđuje se da je </w:t>
      </w:r>
      <w:r w:rsidR="00AA667C" w:rsidRPr="00AA667C">
        <w:rPr>
          <w:b/>
        </w:rPr>
        <w:t>Djenana Cepić</w:t>
      </w:r>
      <w:r w:rsidR="00AA667C">
        <w:t xml:space="preserve"> stekla uvjete za dosudu nekretnine. </w:t>
      </w:r>
    </w:p>
    <w:p w:rsidRDefault="00787AAA" w:rsidP="006449CE" w:rsidR="00787AAA"/>
    <w:p w:rsidRDefault="005F6804" w:rsidP="005F6804" w:rsidR="005F6804">
      <w:pPr>
        <w:pStyle w:val="Odlomakpopisa"/>
        <w:numPr>
          <w:ilvl w:val="0"/>
          <w:numId w:val="6"/>
        </w:numPr>
        <w:rPr>
          <w:b/>
        </w:rPr>
      </w:pPr>
      <w:r>
        <w:rPr>
          <w:b/>
        </w:rPr>
        <w:t xml:space="preserve">  484. ETAŽA: 19/10000</w:t>
      </w:r>
      <w:r>
        <w:rPr>
          <w:b/>
        </w:rPr>
        <w:tab/>
      </w:r>
      <w:r>
        <w:t>(druga dražba)</w:t>
      </w:r>
      <w:r>
        <w:rPr>
          <w:b/>
        </w:rPr>
        <w:tab/>
      </w:r>
    </w:p>
    <w:p w:rsidRDefault="005F6804" w:rsidP="005F6804" w:rsidR="005F6804">
      <w:pPr>
        <w:ind w:left="360"/>
      </w:pPr>
      <w:r>
        <w:t>1. lokal oznake Lokal 8 u prizemlju objekta S 2, Jaruščica 5a, sa otvorenom parkirnim mjestom oznake PM 30 u nivou ulice,   neto korisne površine 48,00 m2, u etažnom elaboratu sve označeno zelenom bojom</w:t>
      </w:r>
    </w:p>
    <w:p w:rsidRDefault="005F6804" w:rsidP="005F6804" w:rsidR="005F6804">
      <w:pPr>
        <w:ind w:firstLine="360"/>
        <w:jc w:val="both"/>
      </w:pPr>
      <w:r>
        <w:t xml:space="preserve">Na ovom ročištu za dražbu nekretnina se ne može prodati ispod vrijednosti od 230.000,00 </w:t>
      </w:r>
    </w:p>
    <w:p w:rsidRDefault="005F6804" w:rsidP="005F6804" w:rsidR="005F6804">
      <w:pPr>
        <w:ind w:left="360"/>
      </w:pPr>
      <w:r>
        <w:t>kuna.</w:t>
      </w:r>
    </w:p>
    <w:p w:rsidRDefault="00301B5B" w:rsidP="000C3FD8" w:rsidR="000C3FD8">
      <w:pPr>
        <w:pStyle w:val="Odlomakpopisa"/>
        <w:numPr>
          <w:ilvl w:val="0"/>
          <w:numId w:val="19"/>
        </w:numPr>
      </w:pPr>
      <w:r>
        <w:t>Igor Perek</w:t>
      </w:r>
      <w:r w:rsidR="000414FB">
        <w:t xml:space="preserve">ović ističe ponudu od </w:t>
      </w:r>
      <w:r w:rsidR="00AA667C">
        <w:t>280.000,00 kn u 11,25</w:t>
      </w:r>
      <w:r>
        <w:t xml:space="preserve"> kn </w:t>
      </w:r>
    </w:p>
    <w:p w:rsidRDefault="000414FB" w:rsidP="000C3FD8" w:rsidR="000414FB">
      <w:pPr>
        <w:pStyle w:val="Odlomakpopisa"/>
        <w:numPr>
          <w:ilvl w:val="0"/>
          <w:numId w:val="19"/>
        </w:numPr>
      </w:pPr>
      <w:r>
        <w:t xml:space="preserve">Anica Brozović ističe ponudu od </w:t>
      </w:r>
    </w:p>
    <w:p w:rsidRDefault="00D6417F" w:rsidP="00D6417F" w:rsidR="00D6417F">
      <w:pPr>
        <w:pStyle w:val="Odlomakpopisa"/>
        <w:numPr>
          <w:ilvl w:val="0"/>
          <w:numId w:val="19"/>
        </w:numPr>
      </w:pPr>
      <w:r>
        <w:t xml:space="preserve">LETOVI  d.o.o. ističe ponudu od  </w:t>
      </w:r>
    </w:p>
    <w:p w:rsidRDefault="00351A93" w:rsidP="00D6417F" w:rsidR="00351A93">
      <w:pPr>
        <w:pStyle w:val="Odlomakpopisa"/>
        <w:numPr>
          <w:ilvl w:val="0"/>
          <w:numId w:val="19"/>
        </w:numPr>
      </w:pPr>
      <w:r>
        <w:t>GLAZBENA ŠKOLA BONAR d.o.o. ističe ponudu od</w:t>
      </w:r>
      <w:r w:rsidR="00D13C25">
        <w:t xml:space="preserve"> 240.000,00 kn u 11,14 </w:t>
      </w:r>
    </w:p>
    <w:p w:rsidRDefault="005B3A9B" w:rsidP="005B3A9B" w:rsidR="00060A01">
      <w:pPr>
        <w:pStyle w:val="Odlomakpopisa"/>
        <w:numPr>
          <w:ilvl w:val="0"/>
          <w:numId w:val="19"/>
        </w:numPr>
        <w:rPr>
          <w:b/>
        </w:rPr>
      </w:pPr>
      <w:r>
        <w:t xml:space="preserve">Goran Surla </w:t>
      </w:r>
      <w:r w:rsidR="00060A01">
        <w:t xml:space="preserve"> ističe ponudu od </w:t>
      </w:r>
      <w:r>
        <w:t xml:space="preserve">230.000,00 u 11,03 sati </w:t>
      </w:r>
      <w:r w:rsidR="00D13C25">
        <w:t>, 250,000,</w:t>
      </w:r>
      <w:r w:rsidR="00D13C25" w:rsidRPr="00AA667C">
        <w:rPr>
          <w:b/>
        </w:rPr>
        <w:t xml:space="preserve">00 , </w:t>
      </w:r>
      <w:r w:rsidR="00D13C25" w:rsidRPr="00AA667C">
        <w:t>270.000,00</w:t>
      </w:r>
      <w:r w:rsidR="00D13C25" w:rsidRPr="00D13C25">
        <w:rPr>
          <w:b/>
        </w:rPr>
        <w:t xml:space="preserve"> </w:t>
      </w:r>
      <w:r w:rsidR="00D13C25" w:rsidRPr="00AA667C">
        <w:t>kn u 11,14 sati</w:t>
      </w:r>
      <w:r w:rsidR="00AA667C">
        <w:rPr>
          <w:b/>
        </w:rPr>
        <w:t>, 310,000,00 kn   11,25 sati</w:t>
      </w:r>
    </w:p>
    <w:p w:rsidRDefault="00AA667C" w:rsidP="00AA667C" w:rsidR="00AA667C">
      <w:pPr>
        <w:ind w:left="708"/>
        <w:rPr>
          <w:b/>
        </w:rPr>
      </w:pPr>
    </w:p>
    <w:p w:rsidRDefault="00AA667C" w:rsidP="00AA667C" w:rsidR="00AA667C" w:rsidRPr="00AA667C">
      <w:pPr>
        <w:ind w:left="708"/>
      </w:pPr>
      <w:r>
        <w:t xml:space="preserve">Utvrđuje se  da je </w:t>
      </w:r>
      <w:r w:rsidRPr="00AA667C">
        <w:rPr>
          <w:b/>
        </w:rPr>
        <w:t>Goran Surla</w:t>
      </w:r>
      <w:r>
        <w:t xml:space="preserve"> stekao uvjete za dosudu nekretnine. </w:t>
      </w:r>
    </w:p>
    <w:p w:rsidRDefault="00AA667C" w:rsidP="00AA667C" w:rsidR="00AA667C">
      <w:pPr>
        <w:pStyle w:val="Odlomakpopisa"/>
        <w:ind w:left="1068"/>
        <w:rPr>
          <w:b/>
        </w:rPr>
      </w:pPr>
    </w:p>
    <w:p w:rsidRDefault="00AA667C" w:rsidP="00AA667C" w:rsidR="00AA667C">
      <w:pPr>
        <w:pStyle w:val="Odlomakpopisa"/>
        <w:ind w:left="1068"/>
        <w:rPr>
          <w:b/>
        </w:rPr>
      </w:pPr>
    </w:p>
    <w:p w:rsidRDefault="00AA667C" w:rsidP="00AA667C" w:rsidR="00AA667C">
      <w:pPr>
        <w:pStyle w:val="Odlomakpopisa"/>
        <w:ind w:left="1068"/>
        <w:rPr>
          <w:b/>
        </w:rPr>
      </w:pPr>
    </w:p>
    <w:p w:rsidRDefault="00AA667C" w:rsidP="00AA667C" w:rsidR="00AA667C">
      <w:pPr>
        <w:pStyle w:val="Odlomakpopisa"/>
        <w:ind w:left="1068"/>
        <w:rPr>
          <w:b/>
        </w:rPr>
      </w:pPr>
    </w:p>
    <w:p w:rsidRDefault="005F6804" w:rsidP="005F6804" w:rsidR="005F6804">
      <w:pPr>
        <w:pStyle w:val="Odlomakpopisa"/>
        <w:numPr>
          <w:ilvl w:val="0"/>
          <w:numId w:val="6"/>
        </w:numPr>
        <w:jc w:val="both"/>
      </w:pPr>
      <w:r>
        <w:rPr>
          <w:b/>
        </w:rPr>
        <w:t xml:space="preserve">  479. ETAŽA: 22/10000</w:t>
      </w:r>
      <w:r>
        <w:t xml:space="preserve">    (druga dražba) </w:t>
      </w:r>
    </w:p>
    <w:p w:rsidRDefault="005F6804" w:rsidP="005F6804" w:rsidR="005F6804">
      <w:pPr>
        <w:pStyle w:val="Odlomakpopisa"/>
        <w:ind w:left="426"/>
        <w:jc w:val="both"/>
      </w:pPr>
      <w:r>
        <w:t>1.lokal oznake Lokal 3 u prizemlju objekta S 2, Jaruščica 5a, sa otvorenom parkirnim mjestima oznake PM 38 i PM 39 u nivou ulice, neto korisne površine 55,13 m2, u etažnom elaboratu sve označeno žutom bojom.</w:t>
      </w:r>
    </w:p>
    <w:p w:rsidRDefault="005F6804" w:rsidP="005F6804" w:rsidR="005F6804">
      <w:pPr>
        <w:ind w:left="426"/>
        <w:jc w:val="both"/>
      </w:pPr>
      <w:r>
        <w:t xml:space="preserve">Na ovom ročištu za dražbu nekretnina se ne može prodati ispod vrijednosti od 250.000,00 </w:t>
      </w:r>
    </w:p>
    <w:p w:rsidRDefault="005F6804" w:rsidP="005F6804" w:rsidR="005F6804">
      <w:pPr>
        <w:ind w:left="426"/>
        <w:jc w:val="both"/>
      </w:pPr>
      <w:r>
        <w:t>kuna.</w:t>
      </w:r>
    </w:p>
    <w:p w:rsidRDefault="00301B5B" w:rsidP="00301B5B" w:rsidR="00301B5B">
      <w:pPr>
        <w:pStyle w:val="Odlomakpopisa"/>
        <w:numPr>
          <w:ilvl w:val="0"/>
          <w:numId w:val="19"/>
        </w:numPr>
        <w:jc w:val="both"/>
      </w:pPr>
      <w:r>
        <w:t xml:space="preserve">Igor Pereković </w:t>
      </w:r>
      <w:r w:rsidR="00AA667C">
        <w:t xml:space="preserve">ističe ponudu od 250.000,00 kn </w:t>
      </w:r>
      <w:r w:rsidR="00D13C25">
        <w:t xml:space="preserve">, </w:t>
      </w:r>
      <w:r w:rsidR="00AA667C" w:rsidRPr="00AA667C">
        <w:t xml:space="preserve">330.000,00 kn  u </w:t>
      </w:r>
      <w:r w:rsidR="00D13C25" w:rsidRPr="00AA667C">
        <w:t xml:space="preserve"> 11,16 sati</w:t>
      </w:r>
      <w:r w:rsidR="009A07B0">
        <w:t xml:space="preserve">, 350.000,00 kn u 11,34 , </w:t>
      </w:r>
      <w:r w:rsidR="009A07B0" w:rsidRPr="009A07B0">
        <w:t>370.000,00 kn u 11,34</w:t>
      </w:r>
      <w:r w:rsidR="009A07B0">
        <w:t xml:space="preserve"> </w:t>
      </w:r>
    </w:p>
    <w:p w:rsidRDefault="00B77478" w:rsidP="00301B5B" w:rsidR="00B77478">
      <w:pPr>
        <w:pStyle w:val="Odlomakpopisa"/>
        <w:numPr>
          <w:ilvl w:val="0"/>
          <w:numId w:val="19"/>
        </w:numPr>
        <w:jc w:val="both"/>
      </w:pPr>
      <w:r>
        <w:t>LEON</w:t>
      </w:r>
      <w:r w:rsidR="00E6591D">
        <w:t xml:space="preserve"> GRAD d.o.o. ističe ponudu od 26</w:t>
      </w:r>
      <w:r>
        <w:t xml:space="preserve">0.000,00 kn </w:t>
      </w:r>
      <w:r w:rsidR="00E6591D">
        <w:t xml:space="preserve">, </w:t>
      </w:r>
      <w:r w:rsidR="00E6591D" w:rsidRPr="00D13C25">
        <w:t>280.000,00 kn u 11,03</w:t>
      </w:r>
      <w:r w:rsidR="00E6591D">
        <w:t xml:space="preserve"> </w:t>
      </w:r>
      <w:r w:rsidR="002D28D4">
        <w:t xml:space="preserve">, </w:t>
      </w:r>
      <w:r w:rsidR="002D28D4" w:rsidRPr="002D28D4">
        <w:rPr>
          <w:b/>
        </w:rPr>
        <w:t>390.000,00 kn u 11,39 sati</w:t>
      </w:r>
    </w:p>
    <w:p w:rsidRDefault="000449D5" w:rsidP="00301B5B" w:rsidR="00432766">
      <w:pPr>
        <w:pStyle w:val="Odlomakpopisa"/>
        <w:numPr>
          <w:ilvl w:val="0"/>
          <w:numId w:val="19"/>
        </w:numPr>
        <w:jc w:val="both"/>
      </w:pPr>
      <w:r>
        <w:t>Jan</w:t>
      </w:r>
      <w:r w:rsidR="00432766">
        <w:t>es</w:t>
      </w:r>
      <w:r>
        <w:t>sia Rene</w:t>
      </w:r>
      <w:r w:rsidR="00432766">
        <w:t xml:space="preserve">e Grgurević ističe ponudu od </w:t>
      </w:r>
      <w:r w:rsidR="00E6591D">
        <w:t xml:space="preserve">250,000,0 kn </w:t>
      </w:r>
      <w:r w:rsidR="00D13C25">
        <w:t>u 11,03, 270,000,00 kn</w:t>
      </w:r>
      <w:r w:rsidR="00E6591D">
        <w:t xml:space="preserve"> </w:t>
      </w:r>
    </w:p>
    <w:p w:rsidRDefault="00FA20E1" w:rsidP="00FA20E1" w:rsidR="00FA20E1">
      <w:pPr>
        <w:pStyle w:val="Odlomakpopisa"/>
        <w:numPr>
          <w:ilvl w:val="0"/>
          <w:numId w:val="19"/>
        </w:numPr>
      </w:pPr>
      <w:r>
        <w:t xml:space="preserve">LETOVI d.o.o. ističe ponudu od </w:t>
      </w:r>
    </w:p>
    <w:p w:rsidRDefault="00A32B4F" w:rsidP="00FA20E1" w:rsidR="00A32B4F" w:rsidRPr="009A07B0">
      <w:pPr>
        <w:pStyle w:val="Odlomakpopisa"/>
        <w:numPr>
          <w:ilvl w:val="0"/>
          <w:numId w:val="19"/>
        </w:numPr>
        <w:rPr>
          <w:b/>
        </w:rPr>
      </w:pPr>
      <w:r>
        <w:t xml:space="preserve">PROMETNICE ZAGREB d.o.o. ističu ponudu od </w:t>
      </w:r>
      <w:r w:rsidR="00D13C25" w:rsidRPr="00D13C25">
        <w:t>320.000,00 kn 11,15 sati</w:t>
      </w:r>
      <w:r w:rsidR="00AA667C">
        <w:t xml:space="preserve">, </w:t>
      </w:r>
      <w:r w:rsidR="00AA667C" w:rsidRPr="009A07B0">
        <w:t>340.000.00 kn  u 11,27 sati</w:t>
      </w:r>
      <w:r w:rsidR="009A07B0">
        <w:rPr>
          <w:b/>
        </w:rPr>
        <w:t xml:space="preserve">, </w:t>
      </w:r>
      <w:r w:rsidR="009A07B0" w:rsidRPr="009A07B0">
        <w:t>360.000,00 kn   u 11,34 sati</w:t>
      </w:r>
      <w:r w:rsidR="009A07B0">
        <w:t xml:space="preserve">, </w:t>
      </w:r>
      <w:r w:rsidR="009A07B0" w:rsidRPr="002D28D4">
        <w:t>380.000,00 kn u 11,37</w:t>
      </w:r>
      <w:r w:rsidR="009A07B0" w:rsidRPr="009A07B0">
        <w:rPr>
          <w:b/>
        </w:rPr>
        <w:t xml:space="preserve"> </w:t>
      </w:r>
      <w:r w:rsidR="009A07B0" w:rsidRPr="002D28D4">
        <w:t>sati</w:t>
      </w:r>
    </w:p>
    <w:p w:rsidRDefault="00351A93" w:rsidP="00FA20E1" w:rsidR="00351A93">
      <w:pPr>
        <w:pStyle w:val="Odlomakpopisa"/>
        <w:numPr>
          <w:ilvl w:val="0"/>
          <w:numId w:val="19"/>
        </w:numPr>
      </w:pPr>
      <w:r>
        <w:t xml:space="preserve">GLAZBENA ŠKOLA BONAR  ističe ponudu od </w:t>
      </w:r>
    </w:p>
    <w:p w:rsidRDefault="00AA667C" w:rsidP="00AA667C" w:rsidR="00AA667C"/>
    <w:p w:rsidRDefault="009A07B0" w:rsidP="00AA667C" w:rsidR="00AA667C">
      <w:r>
        <w:t xml:space="preserve">Utvrđuje se da </w:t>
      </w:r>
      <w:r w:rsidR="002D28D4">
        <w:t xml:space="preserve">je </w:t>
      </w:r>
      <w:r w:rsidR="002D28D4" w:rsidRPr="002D28D4">
        <w:rPr>
          <w:b/>
        </w:rPr>
        <w:t>LEON GRAD d.o.o.</w:t>
      </w:r>
      <w:r w:rsidR="002D28D4">
        <w:t xml:space="preserve">   stekao</w:t>
      </w:r>
      <w:r w:rsidR="00AA667C">
        <w:t xml:space="preserve"> uvjete za dosudu nekretnine.</w:t>
      </w:r>
    </w:p>
    <w:p w:rsidRDefault="00FA20E1" w:rsidP="00FA20E1" w:rsidR="00FA20E1">
      <w:pPr>
        <w:ind w:left="360"/>
      </w:pPr>
    </w:p>
    <w:p w:rsidRDefault="005F6804" w:rsidP="005F6804" w:rsidR="005F6804">
      <w:pPr>
        <w:pStyle w:val="Odlomakpopisa"/>
        <w:numPr>
          <w:ilvl w:val="0"/>
          <w:numId w:val="6"/>
        </w:numPr>
        <w:rPr>
          <w:b/>
        </w:rPr>
      </w:pPr>
      <w:r>
        <w:rPr>
          <w:b/>
        </w:rPr>
        <w:t xml:space="preserve">  487. ETAŽA: 19/10000</w:t>
      </w:r>
      <w:r>
        <w:rPr>
          <w:b/>
        </w:rPr>
        <w:tab/>
      </w:r>
      <w:r>
        <w:t>(druga dražba)</w:t>
      </w:r>
    </w:p>
    <w:p w:rsidRDefault="005F6804" w:rsidP="005F6804" w:rsidR="005F6804">
      <w:pPr>
        <w:ind w:left="360"/>
      </w:pPr>
      <w:r>
        <w:t>1.lokal oznake Lokal 11 u prizemlju objekta S 2, Jaruščica 5, sa otvorenom parkirnim mjestom oznake PM 27 u nivou ulice, neto korisne površine 48,00 m2, u etažnom elaboratu sve označeno žutom bojom</w:t>
      </w:r>
    </w:p>
    <w:p w:rsidRDefault="005F6804" w:rsidP="005F6804" w:rsidR="005F6804">
      <w:pPr>
        <w:ind w:firstLine="360"/>
        <w:jc w:val="both"/>
      </w:pPr>
      <w:r>
        <w:t xml:space="preserve">Na ovom ročištu za dražbu nekretnina se ne može prodati ispod vrijednosti od 300.000,00 </w:t>
      </w:r>
    </w:p>
    <w:p w:rsidRDefault="005F6804" w:rsidP="00723104" w:rsidR="00723104">
      <w:pPr>
        <w:ind w:left="360"/>
      </w:pPr>
      <w:r>
        <w:t>kuna.</w:t>
      </w:r>
    </w:p>
    <w:p w:rsidRDefault="00351A93" w:rsidP="00351A93" w:rsidR="00351A93">
      <w:pPr>
        <w:pStyle w:val="Odlomakpopisa"/>
        <w:numPr>
          <w:ilvl w:val="0"/>
          <w:numId w:val="19"/>
        </w:numPr>
      </w:pPr>
      <w:r>
        <w:t xml:space="preserve">GLAZBENA ŠKOLA BONAR  ističe ponudu od </w:t>
      </w:r>
      <w:r w:rsidR="00D13C25">
        <w:t>300.000,00 kn  u 11,17 sati</w:t>
      </w:r>
    </w:p>
    <w:p w:rsidRDefault="004A565F" w:rsidP="00351A93" w:rsidR="004A565F">
      <w:pPr>
        <w:pStyle w:val="Odlomakpopisa"/>
        <w:numPr>
          <w:ilvl w:val="0"/>
          <w:numId w:val="19"/>
        </w:numPr>
      </w:pPr>
      <w:r>
        <w:t>OPERETA  d.o.o.  ističe ponudu od</w:t>
      </w:r>
    </w:p>
    <w:p w:rsidRDefault="00D13C25" w:rsidP="00D13C25" w:rsidR="00D13C25"/>
    <w:p w:rsidRDefault="00D13C25" w:rsidP="00D13C25" w:rsidR="00D13C25">
      <w:r>
        <w:t xml:space="preserve">Utvrđuje se da je </w:t>
      </w:r>
      <w:r w:rsidRPr="00D13C25">
        <w:rPr>
          <w:b/>
        </w:rPr>
        <w:t>GLAZBENA ŠKOLA BONAR</w:t>
      </w:r>
      <w:r>
        <w:t xml:space="preserve">   stekla  uvjete za dosudu. </w:t>
      </w:r>
    </w:p>
    <w:p w:rsidRDefault="00723104" w:rsidP="00723104" w:rsidR="00723104"/>
    <w:p w:rsidRDefault="005F6804" w:rsidP="005F6804" w:rsidR="005F6804"/>
    <w:p w:rsidRDefault="005F6804" w:rsidP="005F6804" w:rsidR="005F6804">
      <w:pPr>
        <w:pStyle w:val="Odlomakpopisa"/>
        <w:numPr>
          <w:ilvl w:val="0"/>
          <w:numId w:val="6"/>
        </w:numPr>
        <w:rPr>
          <w:b/>
        </w:rPr>
      </w:pPr>
      <w:r>
        <w:rPr>
          <w:b/>
        </w:rPr>
        <w:t xml:space="preserve">  488. ETAŽA: 20/10000</w:t>
      </w:r>
      <w:r>
        <w:rPr>
          <w:b/>
        </w:rPr>
        <w:tab/>
      </w:r>
      <w:r>
        <w:t>(druga dražba)</w:t>
      </w:r>
    </w:p>
    <w:p w:rsidRDefault="005F6804" w:rsidP="005F6804" w:rsidR="005F6804">
      <w:pPr>
        <w:ind w:left="360"/>
      </w:pPr>
      <w:r>
        <w:t>1.lokal oznake Lokal 12 u prizemlju objekta S 2, Jaruščica 5, sa otvorenom parkirnim mjestima oznake PM 25 i PM 26 u nivou ulice, neto korisne površine 52,10 m2, u etažnom elaboratu sve označeno zelenom bojom</w:t>
      </w:r>
    </w:p>
    <w:p w:rsidRDefault="005F6804" w:rsidP="005F6804" w:rsidR="005F6804">
      <w:pPr>
        <w:ind w:firstLine="360"/>
        <w:jc w:val="both"/>
      </w:pPr>
      <w:r>
        <w:t xml:space="preserve">Na ovom ročištu za dražbu nekretnina se ne može prodati ispod vrijednosti od 330.000,00 </w:t>
      </w:r>
    </w:p>
    <w:p w:rsidRDefault="005F6804" w:rsidP="005F6804" w:rsidR="005F6804">
      <w:pPr>
        <w:ind w:left="360"/>
      </w:pPr>
      <w:r>
        <w:t>kuna.</w:t>
      </w:r>
    </w:p>
    <w:p w:rsidRDefault="00384CD0" w:rsidP="00384CD0" w:rsidR="00384CD0">
      <w:pPr>
        <w:pStyle w:val="Odlomakpopisa"/>
        <w:numPr>
          <w:ilvl w:val="0"/>
          <w:numId w:val="19"/>
        </w:numPr>
      </w:pPr>
      <w:r>
        <w:t xml:space="preserve">GLAZBENA ŠKOLA BONAR  ističe ponudu od </w:t>
      </w:r>
    </w:p>
    <w:p w:rsidRDefault="008711E7" w:rsidP="00384CD0" w:rsidR="008711E7">
      <w:pPr>
        <w:pStyle w:val="Odlomakpopisa"/>
        <w:numPr>
          <w:ilvl w:val="0"/>
          <w:numId w:val="19"/>
        </w:numPr>
      </w:pPr>
      <w:r>
        <w:t xml:space="preserve">Igor Pereković ističe ponudu od </w:t>
      </w:r>
    </w:p>
    <w:p w:rsidRDefault="00723104" w:rsidP="00384CD0" w:rsidR="00723104">
      <w:pPr>
        <w:pStyle w:val="Odlomakpopisa"/>
        <w:numPr>
          <w:ilvl w:val="0"/>
          <w:numId w:val="19"/>
        </w:numPr>
      </w:pPr>
      <w:r>
        <w:t>OPERETA d</w:t>
      </w:r>
      <w:r w:rsidR="00787AAA">
        <w:t>.</w:t>
      </w:r>
      <w:r>
        <w:t xml:space="preserve">o.o ističe ponudu od </w:t>
      </w:r>
      <w:r w:rsidR="00D13C25">
        <w:t xml:space="preserve">330.000,00 kn  u 11,19 sati </w:t>
      </w:r>
    </w:p>
    <w:p w:rsidRDefault="00D13C25" w:rsidP="00D13C25" w:rsidR="00D13C25"/>
    <w:p w:rsidRDefault="00D13C25" w:rsidP="00D13C25" w:rsidR="00D13C25">
      <w:r>
        <w:t xml:space="preserve">Utvrđuje se da je </w:t>
      </w:r>
      <w:r w:rsidRPr="00D13C25">
        <w:rPr>
          <w:b/>
        </w:rPr>
        <w:t>OPERETA d.o.o</w:t>
      </w:r>
      <w:r>
        <w:t xml:space="preserve">. stekla uvjete za dosudu nekretnine. </w:t>
      </w:r>
    </w:p>
    <w:p w:rsidRDefault="003E527C" w:rsidP="003E527C" w:rsidR="003E527C"/>
    <w:p w:rsidRDefault="005F6804" w:rsidP="005F6804" w:rsidR="005F6804">
      <w:pPr>
        <w:pStyle w:val="Odlomakpopisa"/>
        <w:numPr>
          <w:ilvl w:val="0"/>
          <w:numId w:val="6"/>
        </w:numPr>
        <w:ind w:hanging="66" w:left="426"/>
        <w:rPr>
          <w:b/>
        </w:rPr>
      </w:pPr>
      <w:r>
        <w:rPr>
          <w:b/>
        </w:rPr>
        <w:t xml:space="preserve">  534. ETAŽA: 20/10000   </w:t>
      </w:r>
      <w:r>
        <w:t>(druga dražba)</w:t>
      </w:r>
    </w:p>
    <w:p w:rsidRDefault="005F6804" w:rsidP="005F6804" w:rsidR="005F6804">
      <w:pPr>
        <w:ind w:hanging="66" w:left="426"/>
      </w:pPr>
      <w:r>
        <w:t>1.dvosoban stan oznake S 108, u prvom katu objekta S 2, Jaruščica 5a, sa spremištem oznake spr 8 u prizemlju objekta, neto korisne površine 51,51 m2, u etažnom elaboratu sve označeno zelenom bojom</w:t>
      </w:r>
    </w:p>
    <w:p w:rsidRDefault="005F6804" w:rsidP="005F6804" w:rsidR="005F6804">
      <w:pPr>
        <w:ind w:hanging="66" w:left="426"/>
        <w:jc w:val="both"/>
      </w:pPr>
      <w:r>
        <w:t xml:space="preserve">Na ovom ročištu za dražbu nekretnina se ne može prodati ispod vrijednosti od 433.000,00 </w:t>
      </w:r>
    </w:p>
    <w:p w:rsidRDefault="005F6804" w:rsidP="005F6804" w:rsidR="005F6804">
      <w:pPr>
        <w:ind w:hanging="66" w:left="426"/>
      </w:pPr>
      <w:r>
        <w:t>kuna.</w:t>
      </w:r>
    </w:p>
    <w:p w:rsidRDefault="00306B7A" w:rsidP="00306B7A" w:rsidR="005F6804">
      <w:pPr>
        <w:pStyle w:val="Odlomakpopisa"/>
        <w:numPr>
          <w:ilvl w:val="0"/>
          <w:numId w:val="19"/>
        </w:numPr>
      </w:pPr>
      <w:r>
        <w:lastRenderedPageBreak/>
        <w:t xml:space="preserve">Robert Šimleša ističe ponudu od </w:t>
      </w:r>
    </w:p>
    <w:p w:rsidRDefault="00387E34" w:rsidP="00306B7A" w:rsidR="00387E34" w:rsidRPr="00D13C25">
      <w:pPr>
        <w:pStyle w:val="Odlomakpopisa"/>
        <w:numPr>
          <w:ilvl w:val="0"/>
          <w:numId w:val="19"/>
        </w:numPr>
        <w:rPr>
          <w:b/>
        </w:rPr>
      </w:pPr>
      <w:r>
        <w:t>Kristijan Ber</w:t>
      </w:r>
      <w:r w:rsidR="00E6591D">
        <w:t xml:space="preserve">išić ističe ponudu od </w:t>
      </w:r>
      <w:r>
        <w:t xml:space="preserve"> kn </w:t>
      </w:r>
      <w:r w:rsidR="00D13C25" w:rsidRPr="00D13C25">
        <w:rPr>
          <w:b/>
        </w:rPr>
        <w:t xml:space="preserve">473.000,00 kn u 11,19 sati </w:t>
      </w:r>
    </w:p>
    <w:p w:rsidRDefault="00595083" w:rsidP="00306B7A" w:rsidR="00306B7A">
      <w:pPr>
        <w:pStyle w:val="Odlomakpopisa"/>
        <w:numPr>
          <w:ilvl w:val="0"/>
          <w:numId w:val="19"/>
        </w:numPr>
      </w:pPr>
      <w:r>
        <w:t xml:space="preserve">Saša Ogrizović ističe ponudu od </w:t>
      </w:r>
    </w:p>
    <w:p w:rsidRDefault="00632321" w:rsidP="00306B7A" w:rsidR="002D09A4">
      <w:pPr>
        <w:pStyle w:val="Odlomakpopisa"/>
        <w:numPr>
          <w:ilvl w:val="0"/>
          <w:numId w:val="19"/>
        </w:numPr>
      </w:pPr>
      <w:r>
        <w:t xml:space="preserve">ROMB d.o.o. ističe ponudu od </w:t>
      </w:r>
    </w:p>
    <w:p w:rsidRDefault="003E527C" w:rsidP="00306B7A" w:rsidR="003E527C">
      <w:pPr>
        <w:pStyle w:val="Odlomakpopisa"/>
        <w:numPr>
          <w:ilvl w:val="0"/>
          <w:numId w:val="19"/>
        </w:numPr>
      </w:pPr>
      <w:r>
        <w:t xml:space="preserve">PQ SOLUTIONS d.o.o.  ističe ponudu od </w:t>
      </w:r>
    </w:p>
    <w:p w:rsidRDefault="00C37C35" w:rsidP="00C37C35" w:rsidR="00C37C35">
      <w:pPr>
        <w:pStyle w:val="Odlomakpopisa"/>
        <w:numPr>
          <w:ilvl w:val="0"/>
          <w:numId w:val="19"/>
        </w:numPr>
      </w:pPr>
      <w:r>
        <w:t>OPERETA d.o.o ističe ponudu od</w:t>
      </w:r>
      <w:r w:rsidRPr="00E6591D">
        <w:rPr>
          <w:b/>
        </w:rPr>
        <w:t xml:space="preserve"> </w:t>
      </w:r>
      <w:r w:rsidR="00E6591D" w:rsidRPr="00D13C25">
        <w:t>463.000,00 kn u 11,07  sati</w:t>
      </w:r>
      <w:r w:rsidR="00E6591D">
        <w:rPr>
          <w:b/>
        </w:rPr>
        <w:t xml:space="preserve"> </w:t>
      </w:r>
    </w:p>
    <w:p w:rsidRDefault="00351A93" w:rsidP="00351A93" w:rsidR="00351A93">
      <w:pPr>
        <w:pStyle w:val="Odlomakpopisa"/>
        <w:numPr>
          <w:ilvl w:val="0"/>
          <w:numId w:val="19"/>
        </w:numPr>
      </w:pPr>
      <w:r>
        <w:t xml:space="preserve">Zdenka Bartošak   ističe ponudu  od </w:t>
      </w:r>
    </w:p>
    <w:p w:rsidRDefault="00CB77CE" w:rsidP="00351A93" w:rsidR="00CB77CE">
      <w:pPr>
        <w:pStyle w:val="Odlomakpopisa"/>
        <w:numPr>
          <w:ilvl w:val="0"/>
          <w:numId w:val="19"/>
        </w:numPr>
      </w:pPr>
      <w:r>
        <w:t xml:space="preserve">Zdeslav Čerina ističe ponudu od </w:t>
      </w:r>
    </w:p>
    <w:p w:rsidRDefault="00052FD1" w:rsidP="00351A93" w:rsidR="00052FD1">
      <w:pPr>
        <w:pStyle w:val="Odlomakpopisa"/>
        <w:numPr>
          <w:ilvl w:val="0"/>
          <w:numId w:val="19"/>
        </w:numPr>
      </w:pPr>
      <w:r>
        <w:t xml:space="preserve">Branko Petković ističe ponudu od </w:t>
      </w:r>
      <w:r w:rsidR="00E6591D">
        <w:t xml:space="preserve">433.000,00 kn  11,06 </w:t>
      </w:r>
    </w:p>
    <w:p w:rsidRDefault="00BF2318" w:rsidP="00351A93" w:rsidR="00BF2318">
      <w:pPr>
        <w:pStyle w:val="Odlomakpopisa"/>
        <w:numPr>
          <w:ilvl w:val="0"/>
          <w:numId w:val="19"/>
        </w:numPr>
      </w:pPr>
      <w:r>
        <w:t xml:space="preserve">Vedran Šimunić ističe ponudu od </w:t>
      </w:r>
    </w:p>
    <w:p w:rsidRDefault="00946ACF" w:rsidP="00AA667C" w:rsidR="00AA667C">
      <w:pPr>
        <w:pStyle w:val="Odlomakpopisa"/>
        <w:numPr>
          <w:ilvl w:val="0"/>
          <w:numId w:val="19"/>
        </w:numPr>
      </w:pPr>
      <w:r>
        <w:t xml:space="preserve">Marina Šošić ističe ponudu od </w:t>
      </w:r>
    </w:p>
    <w:p w:rsidRDefault="00946ACF" w:rsidP="00351A93" w:rsidR="00946ACF">
      <w:pPr>
        <w:pStyle w:val="Odlomakpopisa"/>
        <w:numPr>
          <w:ilvl w:val="0"/>
          <w:numId w:val="19"/>
        </w:numPr>
      </w:pPr>
      <w:r>
        <w:t xml:space="preserve">Ozren Ognjenović ističe ponudu od </w:t>
      </w:r>
    </w:p>
    <w:p w:rsidRDefault="00941ABD" w:rsidP="00351A93" w:rsidR="00941ABD">
      <w:pPr>
        <w:pStyle w:val="Odlomakpopisa"/>
        <w:numPr>
          <w:ilvl w:val="0"/>
          <w:numId w:val="19"/>
        </w:numPr>
      </w:pPr>
      <w:r>
        <w:t xml:space="preserve">Anđelko Abramović ističe ponudu od </w:t>
      </w:r>
      <w:r w:rsidR="00E6591D">
        <w:t>443,000,00</w:t>
      </w:r>
    </w:p>
    <w:p w:rsidRDefault="00F629F7" w:rsidP="00351A93" w:rsidR="00F629F7">
      <w:pPr>
        <w:pStyle w:val="Odlomakpopisa"/>
        <w:numPr>
          <w:ilvl w:val="0"/>
          <w:numId w:val="19"/>
        </w:numPr>
      </w:pPr>
      <w:r>
        <w:t xml:space="preserve">Tamara Kos ističe ponudu od </w:t>
      </w:r>
    </w:p>
    <w:p w:rsidRDefault="00AA667C" w:rsidP="00AA667C" w:rsidR="00AA667C">
      <w:pPr>
        <w:ind w:left="708"/>
      </w:pPr>
    </w:p>
    <w:p w:rsidRDefault="00AA667C" w:rsidP="00AA667C" w:rsidR="00AA667C">
      <w:r>
        <w:t xml:space="preserve">Utvrđuje se da </w:t>
      </w:r>
      <w:r w:rsidRPr="00AA667C">
        <w:rPr>
          <w:b/>
        </w:rPr>
        <w:t>je Kristijan Berišić stekao</w:t>
      </w:r>
      <w:r>
        <w:t xml:space="preserve"> uvjete za dosudu nekretnine. </w:t>
      </w:r>
    </w:p>
    <w:p w:rsidRDefault="00787AAA" w:rsidP="00E6591D" w:rsidR="00787AAA">
      <w:pPr>
        <w:pStyle w:val="Odlomakpopisa"/>
        <w:ind w:left="1068"/>
      </w:pPr>
    </w:p>
    <w:p w:rsidRDefault="005F6804" w:rsidP="005F6804" w:rsidR="005F6804">
      <w:pPr>
        <w:pStyle w:val="Odlomakpopisa"/>
        <w:numPr>
          <w:ilvl w:val="0"/>
          <w:numId w:val="6"/>
        </w:numPr>
        <w:ind w:hanging="66" w:left="426"/>
      </w:pPr>
      <w:r>
        <w:rPr>
          <w:b/>
        </w:rPr>
        <w:t xml:space="preserve"> 742. ETAŽA: 20/10000  </w:t>
      </w:r>
      <w:r>
        <w:t>(druga dražba)</w:t>
      </w:r>
    </w:p>
    <w:p w:rsidRDefault="005F6804" w:rsidP="005F6804" w:rsidR="005F6804">
      <w:pPr>
        <w:ind w:hanging="66" w:left="426"/>
      </w:pPr>
      <w:r>
        <w:t>1.dvosoban stan oznake S 636, u šestom katu objekta S 2, Jaruščica 5, neto korisne površine 51,98 m2, u etažnom elaboratu sve označeno zelenom bojom</w:t>
      </w:r>
    </w:p>
    <w:p w:rsidRDefault="005F6804" w:rsidP="005F6804" w:rsidR="005F6804">
      <w:pPr>
        <w:ind w:hanging="66" w:left="426"/>
        <w:jc w:val="both"/>
      </w:pPr>
      <w:r>
        <w:t xml:space="preserve">Na ovom ročištu za dražbu nekretnina se ne može prodati ispod vrijednosti od 437.000,00 </w:t>
      </w:r>
    </w:p>
    <w:p w:rsidRDefault="005F6804" w:rsidP="005F6804" w:rsidR="005F6804">
      <w:pPr>
        <w:ind w:hanging="66" w:left="426"/>
      </w:pPr>
      <w:r>
        <w:t>kuna.</w:t>
      </w:r>
    </w:p>
    <w:p w:rsidRDefault="00597694" w:rsidP="00597694" w:rsidR="00597694">
      <w:pPr>
        <w:pStyle w:val="Odlomakpopisa"/>
        <w:numPr>
          <w:ilvl w:val="0"/>
          <w:numId w:val="19"/>
        </w:numPr>
      </w:pPr>
      <w:r>
        <w:t xml:space="preserve">Marina Subota ističe ponudu od </w:t>
      </w:r>
    </w:p>
    <w:p w:rsidRDefault="00523042" w:rsidP="00597694" w:rsidR="00523042">
      <w:pPr>
        <w:pStyle w:val="Odlomakpopisa"/>
        <w:numPr>
          <w:ilvl w:val="0"/>
          <w:numId w:val="19"/>
        </w:numPr>
      </w:pPr>
      <w:r>
        <w:t xml:space="preserve">Saša Ogrizović ističe ponudu  od </w:t>
      </w:r>
    </w:p>
    <w:p w:rsidRDefault="00D34A68" w:rsidP="00597694" w:rsidR="00D34A68">
      <w:pPr>
        <w:pStyle w:val="Odlomakpopisa"/>
        <w:numPr>
          <w:ilvl w:val="0"/>
          <w:numId w:val="19"/>
        </w:numPr>
      </w:pPr>
      <w:r>
        <w:t xml:space="preserve">Hrvoje Grajner ističe  ponudu od </w:t>
      </w:r>
    </w:p>
    <w:p w:rsidRDefault="00720805" w:rsidP="00720805" w:rsidR="00720805" w:rsidRPr="00720805">
      <w:pPr>
        <w:pStyle w:val="Odlomakpopisa"/>
        <w:numPr>
          <w:ilvl w:val="0"/>
          <w:numId w:val="19"/>
        </w:numPr>
      </w:pPr>
      <w:r w:rsidRPr="00720805">
        <w:t xml:space="preserve">PQ SOLUTIONS d.o.o.  ističe ponudu od </w:t>
      </w:r>
    </w:p>
    <w:p w:rsidRDefault="00C37C35" w:rsidP="00C37C35" w:rsidR="00C37C35">
      <w:pPr>
        <w:pStyle w:val="Odlomakpopisa"/>
        <w:numPr>
          <w:ilvl w:val="0"/>
          <w:numId w:val="19"/>
        </w:numPr>
      </w:pPr>
      <w:r>
        <w:t xml:space="preserve">OPERETA d.o.o ističe ponudu od </w:t>
      </w:r>
    </w:p>
    <w:p w:rsidRDefault="00351A93" w:rsidP="00C37C35" w:rsidR="00351A93">
      <w:pPr>
        <w:pStyle w:val="Odlomakpopisa"/>
        <w:numPr>
          <w:ilvl w:val="0"/>
          <w:numId w:val="19"/>
        </w:numPr>
      </w:pPr>
      <w:r>
        <w:t xml:space="preserve">Štefica Šimunić ističe ponudu  od </w:t>
      </w:r>
    </w:p>
    <w:p w:rsidRDefault="004E1877" w:rsidP="00C37C35" w:rsidR="004E1877">
      <w:pPr>
        <w:pStyle w:val="Odlomakpopisa"/>
        <w:numPr>
          <w:ilvl w:val="0"/>
          <w:numId w:val="19"/>
        </w:numPr>
      </w:pPr>
      <w:r>
        <w:t>Anita Barišić</w:t>
      </w:r>
      <w:r w:rsidR="00E6591D">
        <w:t xml:space="preserve"> i Davor Stojana</w:t>
      </w:r>
      <w:r w:rsidR="00D13C25">
        <w:t>c</w:t>
      </w:r>
      <w:r>
        <w:t xml:space="preserve"> ističe ponudu od </w:t>
      </w:r>
      <w:r w:rsidR="00E6591D">
        <w:t>467.000,00</w:t>
      </w:r>
      <w:r w:rsidR="00D13C25">
        <w:t>, 487.000,00  11,20</w:t>
      </w:r>
      <w:r w:rsidR="00E6591D">
        <w:t xml:space="preserve"> </w:t>
      </w:r>
      <w:r w:rsidR="00D13C25">
        <w:t xml:space="preserve">, 507.000,00 kn </w:t>
      </w:r>
      <w:r w:rsidR="00AA667C">
        <w:t xml:space="preserve">, 527.000,00 </w:t>
      </w:r>
    </w:p>
    <w:p w:rsidRDefault="00F67F53" w:rsidP="00C37C35" w:rsidR="00F67F53">
      <w:pPr>
        <w:pStyle w:val="Odlomakpopisa"/>
        <w:numPr>
          <w:ilvl w:val="0"/>
          <w:numId w:val="19"/>
        </w:numPr>
      </w:pPr>
      <w:r>
        <w:t xml:space="preserve">Drago  Kaleb  ističe ponudu  od </w:t>
      </w:r>
      <w:r w:rsidR="00E6591D">
        <w:t xml:space="preserve">457.000,00 kn u 11,09 , </w:t>
      </w:r>
      <w:r w:rsidR="00E6591D" w:rsidRPr="00D13C25">
        <w:t>477.000,00 kn u 11.09</w:t>
      </w:r>
      <w:r w:rsidR="00E6591D">
        <w:t xml:space="preserve"> sati</w:t>
      </w:r>
      <w:r w:rsidR="00D13C25">
        <w:t xml:space="preserve">, 497.000,00 </w:t>
      </w:r>
      <w:r w:rsidR="00D13C25" w:rsidRPr="00D13C25">
        <w:t>kn</w:t>
      </w:r>
      <w:r w:rsidR="00D13C25" w:rsidRPr="00D13C25">
        <w:rPr>
          <w:b/>
        </w:rPr>
        <w:t xml:space="preserve"> , </w:t>
      </w:r>
      <w:r w:rsidR="00D13C25" w:rsidRPr="00AA667C">
        <w:t>517.000,00 kn u 11,20</w:t>
      </w:r>
      <w:r w:rsidR="00D13C25">
        <w:t xml:space="preserve"> </w:t>
      </w:r>
      <w:r w:rsidR="00AA667C">
        <w:t xml:space="preserve">, </w:t>
      </w:r>
      <w:r w:rsidR="00AA667C" w:rsidRPr="00AA667C">
        <w:rPr>
          <w:b/>
        </w:rPr>
        <w:t>537.000,00 kn u 11,29</w:t>
      </w:r>
      <w:r w:rsidR="00AA667C">
        <w:t xml:space="preserve"> sati </w:t>
      </w:r>
    </w:p>
    <w:p w:rsidRDefault="00946ACF" w:rsidP="00C37C35" w:rsidR="00946ACF">
      <w:pPr>
        <w:pStyle w:val="Odlomakpopisa"/>
        <w:numPr>
          <w:ilvl w:val="0"/>
          <w:numId w:val="19"/>
        </w:numPr>
      </w:pPr>
      <w:r>
        <w:t xml:space="preserve">Marina Šošić  ističe ponudu  od </w:t>
      </w:r>
    </w:p>
    <w:p w:rsidRDefault="00946ACF" w:rsidP="00C37C35" w:rsidR="00946ACF">
      <w:pPr>
        <w:pStyle w:val="Odlomakpopisa"/>
        <w:numPr>
          <w:ilvl w:val="0"/>
          <w:numId w:val="19"/>
        </w:numPr>
      </w:pPr>
      <w:r>
        <w:t xml:space="preserve">Ozren Ognjenović ističe ponudu od </w:t>
      </w:r>
    </w:p>
    <w:p w:rsidRDefault="00E30386" w:rsidP="00C37C35" w:rsidR="00E30386">
      <w:pPr>
        <w:pStyle w:val="Odlomakpopisa"/>
        <w:numPr>
          <w:ilvl w:val="0"/>
          <w:numId w:val="19"/>
        </w:numPr>
      </w:pPr>
      <w:r>
        <w:t xml:space="preserve">Maša Brekalo ističe ponudu od </w:t>
      </w:r>
      <w:r w:rsidR="00E6591D">
        <w:t>437.000,00 k, 11,09</w:t>
      </w:r>
    </w:p>
    <w:p w:rsidRDefault="00636F24" w:rsidP="00C37C35" w:rsidR="00636F24">
      <w:pPr>
        <w:pStyle w:val="Odlomakpopisa"/>
        <w:numPr>
          <w:ilvl w:val="0"/>
          <w:numId w:val="19"/>
        </w:numPr>
      </w:pPr>
      <w:r>
        <w:t xml:space="preserve">Tamara Kos ističe ponudu od </w:t>
      </w:r>
    </w:p>
    <w:p w:rsidRDefault="00AA667C" w:rsidP="00AA667C" w:rsidR="00AA667C">
      <w:pPr>
        <w:pStyle w:val="Odlomakpopisa"/>
        <w:ind w:left="1068"/>
      </w:pPr>
    </w:p>
    <w:p w:rsidRDefault="00AA667C" w:rsidP="00AA667C" w:rsidR="00AA667C">
      <w:r>
        <w:t xml:space="preserve">Utvrđuje se </w:t>
      </w:r>
      <w:r w:rsidR="009A07B0">
        <w:t xml:space="preserve"> da je </w:t>
      </w:r>
      <w:r w:rsidR="009A07B0" w:rsidRPr="009A07B0">
        <w:rPr>
          <w:b/>
        </w:rPr>
        <w:t>Drago Kaleb</w:t>
      </w:r>
      <w:r w:rsidR="009A07B0">
        <w:t xml:space="preserve"> stekao uvjete za dosudu nekretnine. </w:t>
      </w:r>
    </w:p>
    <w:p w:rsidRDefault="005F6804" w:rsidP="005F6804" w:rsidR="005F6804">
      <w:pPr>
        <w:rPr>
          <w:b/>
        </w:rPr>
      </w:pPr>
    </w:p>
    <w:p w:rsidRDefault="005F6804" w:rsidP="005F6804" w:rsidR="005F6804">
      <w:pPr>
        <w:overflowPunct w:val="false"/>
        <w:autoSpaceDE w:val="false"/>
        <w:autoSpaceDN w:val="false"/>
        <w:adjustRightInd w:val="false"/>
        <w:jc w:val="both"/>
        <w:textAlignment w:val="baseline"/>
        <w:rPr>
          <w:b/>
        </w:rPr>
      </w:pPr>
      <w:bookmarkStart w:name="_Hlk512434038" w:id="2"/>
      <w:r>
        <w:rPr>
          <w:b/>
        </w:rPr>
        <w:t>OBJEKAT S-3, Jaruščica 9, Zk.ul.50154. Blato Novo</w:t>
      </w:r>
      <w:bookmarkEnd w:id="2"/>
    </w:p>
    <w:p w:rsidRDefault="005F6804" w:rsidP="005F6804" w:rsidR="005F6804">
      <w:pPr>
        <w:pStyle w:val="Odlomakpopisa"/>
        <w:numPr>
          <w:ilvl w:val="0"/>
          <w:numId w:val="6"/>
        </w:numPr>
        <w:rPr>
          <w:b/>
        </w:rPr>
      </w:pPr>
      <w:r>
        <w:rPr>
          <w:b/>
        </w:rPr>
        <w:t xml:space="preserve">  3. ETAŽA: 14/10000</w:t>
      </w:r>
      <w:r>
        <w:rPr>
          <w:b/>
        </w:rPr>
        <w:tab/>
      </w:r>
      <w:r>
        <w:rPr>
          <w:b/>
        </w:rPr>
        <w:tab/>
      </w:r>
    </w:p>
    <w:p w:rsidRDefault="005F6804" w:rsidP="005F6804" w:rsidR="005F6804">
      <w:pPr>
        <w:pStyle w:val="Odlomakpopisa"/>
        <w:numPr>
          <w:ilvl w:val="0"/>
          <w:numId w:val="7"/>
        </w:numPr>
      </w:pPr>
      <w:r>
        <w:t>garažno parkirno mjesto oznake P 3, u podrumu objekta S 3, neto korisne površine 8,91 m2, u etažnom elaboratu sve označeno žutom bojom</w:t>
      </w:r>
      <w:r>
        <w:tab/>
      </w:r>
    </w:p>
    <w:p w:rsidRDefault="005F6804" w:rsidP="005F6804" w:rsidR="005F6804">
      <w:pPr>
        <w:pStyle w:val="Odlomakpopisa"/>
        <w:jc w:val="both"/>
      </w:pPr>
      <w:r>
        <w:t>Na ovom ročištu za dražbu nekretnina se ne može prodati ispod vrijednosti od 16.100,00 kuna.</w:t>
      </w:r>
      <w:r>
        <w:tab/>
      </w:r>
    </w:p>
    <w:p w:rsidRDefault="006D65EF" w:rsidP="006D65EF" w:rsidR="006D65EF">
      <w:pPr>
        <w:pStyle w:val="Odlomakpopisa"/>
        <w:numPr>
          <w:ilvl w:val="0"/>
          <w:numId w:val="19"/>
        </w:numPr>
        <w:jc w:val="both"/>
      </w:pPr>
      <w:r>
        <w:t xml:space="preserve">Anamarija Brozović ističe  ponudu od 16.100,00 kn </w:t>
      </w:r>
      <w:r w:rsidR="00E6591D">
        <w:t xml:space="preserve"> u 11,10 sati, 20.100,00 kn  u 11,10</w:t>
      </w:r>
    </w:p>
    <w:p w:rsidRDefault="00D13C25" w:rsidP="006D65EF" w:rsidR="00213A07" w:rsidRPr="00D13C25">
      <w:pPr>
        <w:pStyle w:val="Odlomakpopisa"/>
        <w:numPr>
          <w:ilvl w:val="0"/>
          <w:numId w:val="19"/>
        </w:numPr>
        <w:jc w:val="both"/>
        <w:rPr>
          <w:b/>
        </w:rPr>
      </w:pPr>
      <w:r>
        <w:t xml:space="preserve">Damir Horvatić </w:t>
      </w:r>
      <w:r w:rsidR="00213A07">
        <w:t xml:space="preserve"> ističe ponudu od </w:t>
      </w:r>
      <w:r w:rsidRPr="00D13C25">
        <w:rPr>
          <w:b/>
        </w:rPr>
        <w:t xml:space="preserve">28.100,00 kn </w:t>
      </w:r>
    </w:p>
    <w:p w:rsidRDefault="00C37C35" w:rsidP="00C37C35" w:rsidR="00C37C35">
      <w:pPr>
        <w:pStyle w:val="Odlomakpopisa"/>
        <w:numPr>
          <w:ilvl w:val="0"/>
          <w:numId w:val="19"/>
        </w:numPr>
      </w:pPr>
      <w:r>
        <w:t xml:space="preserve">OPERETA d.o.o ističe ponudu od </w:t>
      </w:r>
    </w:p>
    <w:p w:rsidRDefault="00C25AE7" w:rsidP="00C25AE7" w:rsidR="00C25AE7">
      <w:pPr>
        <w:pStyle w:val="Odlomakpopisa"/>
        <w:numPr>
          <w:ilvl w:val="0"/>
          <w:numId w:val="19"/>
        </w:numPr>
      </w:pPr>
      <w:r>
        <w:t xml:space="preserve">Marko Gverić ističe ponudu </w:t>
      </w:r>
      <w:r w:rsidRPr="00AA667C">
        <w:t xml:space="preserve">od </w:t>
      </w:r>
      <w:r w:rsidR="00E6591D" w:rsidRPr="00AA667C">
        <w:t>22.100,00  kn u 11.10 sati</w:t>
      </w:r>
      <w:r w:rsidR="00D13C25" w:rsidRPr="00AA667C">
        <w:t>, 26.100,00 kn u 11,21</w:t>
      </w:r>
      <w:r w:rsidR="00E6591D">
        <w:t xml:space="preserve"> </w:t>
      </w:r>
    </w:p>
    <w:p w:rsidRDefault="00280022" w:rsidP="00C25AE7" w:rsidR="00280022">
      <w:pPr>
        <w:pStyle w:val="Odlomakpopisa"/>
        <w:numPr>
          <w:ilvl w:val="0"/>
          <w:numId w:val="19"/>
        </w:numPr>
      </w:pPr>
      <w:r>
        <w:lastRenderedPageBreak/>
        <w:t xml:space="preserve">Ranko Simić ističe ponudu od </w:t>
      </w:r>
    </w:p>
    <w:p w:rsidRDefault="008F587A" w:rsidP="00C25AE7" w:rsidR="008F587A">
      <w:pPr>
        <w:pStyle w:val="Odlomakpopisa"/>
        <w:numPr>
          <w:ilvl w:val="0"/>
          <w:numId w:val="19"/>
        </w:numPr>
      </w:pPr>
      <w:r>
        <w:t xml:space="preserve">Marija  Karamarko ističe ponudu od </w:t>
      </w:r>
    </w:p>
    <w:p w:rsidRDefault="00AA667C" w:rsidP="00AA667C" w:rsidR="00AA667C">
      <w:pPr>
        <w:pStyle w:val="Odlomakpopisa"/>
        <w:ind w:left="1068"/>
      </w:pPr>
    </w:p>
    <w:p w:rsidRDefault="00AA667C" w:rsidP="00AA667C" w:rsidR="005F6804">
      <w:r>
        <w:t xml:space="preserve">Utvrđuje se da </w:t>
      </w:r>
      <w:r w:rsidRPr="00AA667C">
        <w:rPr>
          <w:b/>
        </w:rPr>
        <w:t>je Damir Horvatić</w:t>
      </w:r>
      <w:r>
        <w:t xml:space="preserve"> stekao uvjete za dosudu nekretnine. </w:t>
      </w:r>
    </w:p>
    <w:p w:rsidRDefault="00AA667C" w:rsidP="00AA667C" w:rsidR="00AA667C"/>
    <w:p w:rsidRDefault="005F6804" w:rsidP="005F6804" w:rsidR="005F6804">
      <w:pPr>
        <w:pStyle w:val="Odlomakpopisa"/>
        <w:numPr>
          <w:ilvl w:val="0"/>
          <w:numId w:val="6"/>
        </w:numPr>
        <w:rPr>
          <w:b/>
        </w:rPr>
      </w:pPr>
      <w:r>
        <w:rPr>
          <w:b/>
        </w:rPr>
        <w:t xml:space="preserve">  4.ETAŽA: 14/10000</w:t>
      </w:r>
      <w:r>
        <w:rPr>
          <w:b/>
        </w:rPr>
        <w:tab/>
      </w:r>
      <w:r>
        <w:rPr>
          <w:b/>
        </w:rPr>
        <w:tab/>
      </w:r>
    </w:p>
    <w:p w:rsidRDefault="005F6804" w:rsidP="005F6804" w:rsidR="005F6804">
      <w:pPr>
        <w:pStyle w:val="Odlomakpopisa"/>
        <w:numPr>
          <w:ilvl w:val="0"/>
          <w:numId w:val="8"/>
        </w:numPr>
      </w:pPr>
      <w:r>
        <w:t>garažno parkirno mjesto oznake P 4, u podrumu objekta S 3, neto korisne površine 8,91 m2, u etažnom elaboratu sve označeno zelenom bojom</w:t>
      </w:r>
      <w:r>
        <w:tab/>
      </w:r>
    </w:p>
    <w:p w:rsidRDefault="005F6804" w:rsidP="005F6804" w:rsidR="005F6804">
      <w:pPr>
        <w:pStyle w:val="Odlomakpopisa"/>
        <w:jc w:val="both"/>
      </w:pPr>
      <w:r>
        <w:t>Na ovom ročištu za dražbu nekretnina se ne može prodati ispod vrijednosti od 16.200,00 kuna.</w:t>
      </w:r>
      <w:r>
        <w:tab/>
      </w:r>
    </w:p>
    <w:p w:rsidRDefault="006449CE" w:rsidP="006449CE" w:rsidR="005F6804">
      <w:pPr>
        <w:pStyle w:val="Odlomakpopisa"/>
        <w:numPr>
          <w:ilvl w:val="0"/>
          <w:numId w:val="18"/>
        </w:numPr>
      </w:pPr>
      <w:r>
        <w:t xml:space="preserve">Julije Katančević  ističe ponudu od 16.200,00 kn </w:t>
      </w:r>
      <w:r w:rsidR="00E6591D">
        <w:t xml:space="preserve">u 11,11 sati, </w:t>
      </w:r>
      <w:r w:rsidR="00E6591D" w:rsidRPr="00E6591D">
        <w:rPr>
          <w:b/>
        </w:rPr>
        <w:t>22.200,00 kn  11,11</w:t>
      </w:r>
      <w:r w:rsidR="00E6591D">
        <w:t xml:space="preserve"> sati</w:t>
      </w:r>
    </w:p>
    <w:p w:rsidRDefault="006D65EF" w:rsidP="006449CE" w:rsidR="006449CE">
      <w:pPr>
        <w:pStyle w:val="Odlomakpopisa"/>
        <w:numPr>
          <w:ilvl w:val="0"/>
          <w:numId w:val="18"/>
        </w:numPr>
      </w:pPr>
      <w:r>
        <w:t>Anamarija Brozović ističe ponud</w:t>
      </w:r>
      <w:r w:rsidR="00C37C35">
        <w:t>u</w:t>
      </w:r>
      <w:r w:rsidR="00E6591D">
        <w:t xml:space="preserve"> od 18</w:t>
      </w:r>
      <w:r>
        <w:t xml:space="preserve">.200,00 kn </w:t>
      </w:r>
    </w:p>
    <w:p w:rsidRDefault="00A749BE" w:rsidP="006449CE" w:rsidR="00A749BE">
      <w:pPr>
        <w:pStyle w:val="Odlomakpopisa"/>
        <w:numPr>
          <w:ilvl w:val="0"/>
          <w:numId w:val="18"/>
        </w:numPr>
      </w:pPr>
      <w:r>
        <w:t xml:space="preserve">Marija Blažević ističe ponudu od </w:t>
      </w:r>
    </w:p>
    <w:p w:rsidRDefault="00C37C35" w:rsidP="00C37C35" w:rsidR="00C37C35">
      <w:pPr>
        <w:pStyle w:val="Odlomakpopisa"/>
        <w:numPr>
          <w:ilvl w:val="0"/>
          <w:numId w:val="18"/>
        </w:numPr>
      </w:pPr>
      <w:r>
        <w:t xml:space="preserve">OPERETA d.o.o ističe ponudu od </w:t>
      </w:r>
      <w:r w:rsidR="00E6591D">
        <w:t xml:space="preserve">20.200,00 </w:t>
      </w:r>
    </w:p>
    <w:p w:rsidRDefault="00C25AE7" w:rsidP="00C25AE7" w:rsidR="00C25AE7">
      <w:pPr>
        <w:pStyle w:val="Odlomakpopisa"/>
        <w:numPr>
          <w:ilvl w:val="0"/>
          <w:numId w:val="18"/>
        </w:numPr>
      </w:pPr>
      <w:r>
        <w:t xml:space="preserve">Marko Gverić ističe ponudu od </w:t>
      </w:r>
    </w:p>
    <w:p w:rsidRDefault="00280022" w:rsidP="00280022" w:rsidR="00280022">
      <w:pPr>
        <w:pStyle w:val="Odlomakpopisa"/>
        <w:numPr>
          <w:ilvl w:val="0"/>
          <w:numId w:val="18"/>
        </w:numPr>
      </w:pPr>
      <w:r>
        <w:t xml:space="preserve">Ranko Simić ističe ponudu od </w:t>
      </w:r>
    </w:p>
    <w:p w:rsidRDefault="004641FF" w:rsidP="00280022" w:rsidR="004641FF">
      <w:pPr>
        <w:pStyle w:val="Odlomakpopisa"/>
        <w:numPr>
          <w:ilvl w:val="0"/>
          <w:numId w:val="18"/>
        </w:numPr>
      </w:pPr>
      <w:r>
        <w:t xml:space="preserve">Marija  Karamarko ističe ponudu od </w:t>
      </w:r>
    </w:p>
    <w:p w:rsidRDefault="00D13C25" w:rsidP="00D13C25" w:rsidR="00D13C25">
      <w:r>
        <w:t xml:space="preserve">Utvrđuje se da je </w:t>
      </w:r>
      <w:r w:rsidRPr="00D13C25">
        <w:rPr>
          <w:b/>
        </w:rPr>
        <w:t>Julije Katančević</w:t>
      </w:r>
      <w:r>
        <w:t xml:space="preserve"> stekao uvjete za dosudu. </w:t>
      </w:r>
    </w:p>
    <w:p w:rsidRDefault="00280022" w:rsidP="00280022" w:rsidR="00280022"/>
    <w:p w:rsidRDefault="005F6804" w:rsidP="005F6804" w:rsidR="005F6804">
      <w:pPr>
        <w:pStyle w:val="Odlomakpopisa"/>
        <w:numPr>
          <w:ilvl w:val="0"/>
          <w:numId w:val="6"/>
        </w:numPr>
        <w:rPr>
          <w:b/>
        </w:rPr>
      </w:pPr>
      <w:r>
        <w:rPr>
          <w:b/>
        </w:rPr>
        <w:t xml:space="preserve"> 11. ETAŽA: 14/10000</w:t>
      </w:r>
      <w:r>
        <w:rPr>
          <w:b/>
        </w:rPr>
        <w:tab/>
      </w:r>
    </w:p>
    <w:p w:rsidRDefault="005F6804" w:rsidP="005F6804" w:rsidR="005F6804">
      <w:pPr>
        <w:ind w:hanging="283" w:left="709"/>
        <w:jc w:val="both"/>
      </w:pPr>
      <w:r>
        <w:t>1.garažno parkirno mjesto oznake P 11, u podrumu objekta S 3, neto korisne površine 8,91 m2, u etažnom elaboratu sve označeno žutom bojom</w:t>
      </w:r>
      <w:r>
        <w:tab/>
      </w:r>
    </w:p>
    <w:p w:rsidRDefault="005F6804" w:rsidP="005F6804" w:rsidR="005F6804">
      <w:pPr>
        <w:ind w:hanging="283" w:left="709"/>
        <w:jc w:val="both"/>
      </w:pPr>
      <w:r>
        <w:t>Na ovom ročištu za dražbu nekretnina se ne može prodati ispod vrijednosti od 16.300,00 kuna.</w:t>
      </w:r>
    </w:p>
    <w:p w:rsidRDefault="006D65EF" w:rsidP="006D65EF" w:rsidR="006D65EF">
      <w:pPr>
        <w:pStyle w:val="Odlomakpopisa"/>
        <w:numPr>
          <w:ilvl w:val="0"/>
          <w:numId w:val="18"/>
        </w:numPr>
        <w:jc w:val="both"/>
      </w:pPr>
      <w:r>
        <w:t>Anamarija Bro</w:t>
      </w:r>
      <w:r w:rsidR="00230F00">
        <w:t>zović ističe ponudu</w:t>
      </w:r>
      <w:r>
        <w:t xml:space="preserve"> kn </w:t>
      </w:r>
    </w:p>
    <w:p w:rsidRDefault="00A749BE" w:rsidP="006D65EF" w:rsidR="00A749BE">
      <w:pPr>
        <w:pStyle w:val="Odlomakpopisa"/>
        <w:numPr>
          <w:ilvl w:val="0"/>
          <w:numId w:val="18"/>
        </w:numPr>
        <w:jc w:val="both"/>
      </w:pPr>
      <w:r>
        <w:t xml:space="preserve">Marija Blažević ističe ponudu od </w:t>
      </w:r>
      <w:r w:rsidR="00230F00">
        <w:t xml:space="preserve">16.300,00 kn u 11,12 sati, </w:t>
      </w:r>
      <w:r w:rsidR="00230F00" w:rsidRPr="00D13C25">
        <w:t>20.300,00 kn 11,12</w:t>
      </w:r>
      <w:r w:rsidR="00230F00">
        <w:t xml:space="preserve"> sati</w:t>
      </w:r>
      <w:r w:rsidR="00D13C25">
        <w:t xml:space="preserve">, 24.300,00 , </w:t>
      </w:r>
      <w:r w:rsidR="00D13C25" w:rsidRPr="00D13C25">
        <w:rPr>
          <w:b/>
        </w:rPr>
        <w:t>28.300,00 kn u 11,23 sati</w:t>
      </w:r>
    </w:p>
    <w:p w:rsidRDefault="00C37C35" w:rsidP="00C37C35" w:rsidR="00C37C35">
      <w:pPr>
        <w:pStyle w:val="Odlomakpopisa"/>
        <w:numPr>
          <w:ilvl w:val="0"/>
          <w:numId w:val="18"/>
        </w:numPr>
      </w:pPr>
      <w:r>
        <w:t xml:space="preserve">OPERETA d.o.o ističe ponudu od </w:t>
      </w:r>
    </w:p>
    <w:p w:rsidRDefault="00230F00" w:rsidP="00C25AE7" w:rsidR="00C25AE7">
      <w:pPr>
        <w:pStyle w:val="Odlomakpopisa"/>
        <w:numPr>
          <w:ilvl w:val="0"/>
          <w:numId w:val="18"/>
        </w:numPr>
      </w:pPr>
      <w:r>
        <w:t>Janja</w:t>
      </w:r>
      <w:r w:rsidR="00C25AE7">
        <w:t xml:space="preserve"> Gverić ističe ponudu od </w:t>
      </w:r>
      <w:r w:rsidR="00D13C25">
        <w:t>22</w:t>
      </w:r>
      <w:r>
        <w:t xml:space="preserve">.300,00 </w:t>
      </w:r>
    </w:p>
    <w:p w:rsidRDefault="00280022" w:rsidP="00280022" w:rsidR="00280022">
      <w:pPr>
        <w:pStyle w:val="Odlomakpopisa"/>
        <w:numPr>
          <w:ilvl w:val="0"/>
          <w:numId w:val="18"/>
        </w:numPr>
      </w:pPr>
      <w:r>
        <w:t xml:space="preserve">Ranko Simić ističe ponudu od </w:t>
      </w:r>
    </w:p>
    <w:p w:rsidRDefault="008F587A" w:rsidP="00280022" w:rsidR="008F587A">
      <w:pPr>
        <w:pStyle w:val="Odlomakpopisa"/>
        <w:numPr>
          <w:ilvl w:val="0"/>
          <w:numId w:val="18"/>
        </w:numPr>
      </w:pPr>
      <w:r>
        <w:t xml:space="preserve">Marija Karamarko ističe ponudu od </w:t>
      </w:r>
    </w:p>
    <w:p w:rsidRDefault="00AA667C" w:rsidP="00280022" w:rsidR="00AA667C"/>
    <w:p w:rsidRDefault="00AA667C" w:rsidP="00280022" w:rsidR="00280022">
      <w:r>
        <w:t xml:space="preserve">Utvrđuje se da je  </w:t>
      </w:r>
      <w:r w:rsidRPr="00AA667C">
        <w:rPr>
          <w:b/>
        </w:rPr>
        <w:t>Marija Blažević</w:t>
      </w:r>
      <w:r>
        <w:t xml:space="preserve"> stekla uvjete za dosudu nekretnine. </w:t>
      </w:r>
    </w:p>
    <w:p w:rsidRDefault="005F6804" w:rsidP="005F6804" w:rsidR="005F6804">
      <w:pPr>
        <w:ind w:firstLine="1440"/>
      </w:pPr>
    </w:p>
    <w:p w:rsidRDefault="005F6804" w:rsidP="005F6804" w:rsidR="005F6804">
      <w:pPr>
        <w:pStyle w:val="Odlomakpopisa"/>
        <w:numPr>
          <w:ilvl w:val="0"/>
          <w:numId w:val="6"/>
        </w:numPr>
        <w:rPr>
          <w:b/>
        </w:rPr>
      </w:pPr>
      <w:r>
        <w:rPr>
          <w:b/>
        </w:rPr>
        <w:t xml:space="preserve"> 17. ETAŽA: 20/10000 </w:t>
      </w:r>
    </w:p>
    <w:p w:rsidRDefault="005F6804" w:rsidP="005F6804" w:rsidR="005F6804">
      <w:pPr>
        <w:pStyle w:val="Odlomakpopisa"/>
        <w:numPr>
          <w:ilvl w:val="0"/>
          <w:numId w:val="9"/>
        </w:numPr>
      </w:pPr>
      <w:r>
        <w:t>garažno parkirno mjesto oznake P 17, u podrumu objekta S 3, neto korisne površine 12,72 m2, u etažnom elaboratu sve označeno crvenom bojom</w:t>
      </w:r>
      <w:r>
        <w:tab/>
      </w:r>
    </w:p>
    <w:p w:rsidRDefault="005F6804" w:rsidP="005F6804" w:rsidR="005F6804">
      <w:pPr>
        <w:pStyle w:val="Odlomakpopisa"/>
        <w:jc w:val="both"/>
      </w:pPr>
      <w:r>
        <w:t>Na ovom ročištu za dražbu nekretnina se ne može prodati ispod</w:t>
      </w:r>
      <w:r w:rsidR="00FA2E18">
        <w:t xml:space="preserve"> vrijednosti od 22.400,00 kuna.</w:t>
      </w:r>
    </w:p>
    <w:p w:rsidRDefault="00FA2E18" w:rsidP="00FA2E18" w:rsidR="00FA2E18">
      <w:pPr>
        <w:pStyle w:val="Odlomakpopisa"/>
        <w:numPr>
          <w:ilvl w:val="0"/>
          <w:numId w:val="19"/>
        </w:numPr>
      </w:pPr>
      <w:r>
        <w:t xml:space="preserve">OPERETA d.o.o ističe ponudu od </w:t>
      </w:r>
    </w:p>
    <w:p w:rsidRDefault="00280022" w:rsidP="00280022" w:rsidR="00280022">
      <w:pPr>
        <w:pStyle w:val="Odlomakpopisa"/>
        <w:numPr>
          <w:ilvl w:val="0"/>
          <w:numId w:val="19"/>
        </w:numPr>
      </w:pPr>
      <w:r>
        <w:t xml:space="preserve">Ranko Simić ističe ponudu od </w:t>
      </w:r>
    </w:p>
    <w:p w:rsidRDefault="00515DB3" w:rsidP="00515DB3" w:rsidR="00515DB3">
      <w:pPr>
        <w:pStyle w:val="Odlomakpopisa"/>
        <w:numPr>
          <w:ilvl w:val="0"/>
          <w:numId w:val="19"/>
        </w:numPr>
      </w:pPr>
      <w:r>
        <w:t xml:space="preserve">Marija  Karamarko ističe ponudu od </w:t>
      </w:r>
    </w:p>
    <w:p w:rsidRDefault="005F5994" w:rsidP="00515DB3" w:rsidR="005F5994">
      <w:pPr>
        <w:pStyle w:val="Odlomakpopisa"/>
        <w:numPr>
          <w:ilvl w:val="0"/>
          <w:numId w:val="19"/>
        </w:numPr>
      </w:pPr>
      <w:r>
        <w:t xml:space="preserve">Tomislav Divjak  22.400,00 u 11,45, </w:t>
      </w:r>
      <w:r w:rsidRPr="005F5994">
        <w:rPr>
          <w:b/>
        </w:rPr>
        <w:t>26.400,00 kn u 11,45 sati</w:t>
      </w:r>
      <w:r>
        <w:t xml:space="preserve"> </w:t>
      </w:r>
    </w:p>
    <w:p w:rsidRDefault="005F5994" w:rsidP="005F5994" w:rsidR="005F5994"/>
    <w:p w:rsidRDefault="005F5994" w:rsidP="005F5994" w:rsidR="005F5994">
      <w:r>
        <w:t xml:space="preserve">Utvrđuje se  da je </w:t>
      </w:r>
      <w:r w:rsidRPr="005F5994">
        <w:rPr>
          <w:b/>
        </w:rPr>
        <w:t>Tomislav  Divjak</w:t>
      </w:r>
      <w:r>
        <w:t xml:space="preserve"> stekao uvjete za dosudu nekretnine. </w:t>
      </w:r>
    </w:p>
    <w:p w:rsidRDefault="005F5994" w:rsidP="005F5994" w:rsidR="005F5994"/>
    <w:p w:rsidRDefault="005F5994" w:rsidP="005F5994" w:rsidR="005F5994"/>
    <w:p w:rsidRDefault="005F5994" w:rsidP="005F5994" w:rsidR="005F5994"/>
    <w:p w:rsidRDefault="005F5994" w:rsidP="005F5994" w:rsidR="005F5994"/>
    <w:p w:rsidRDefault="00515DB3" w:rsidP="00787AAA" w:rsidR="00515DB3">
      <w:pPr>
        <w:ind w:left="708"/>
      </w:pPr>
    </w:p>
    <w:p w:rsidRDefault="005F6804" w:rsidP="005F6804" w:rsidR="005F6804">
      <w:pPr>
        <w:pStyle w:val="Odlomakpopisa"/>
        <w:numPr>
          <w:ilvl w:val="0"/>
          <w:numId w:val="6"/>
        </w:numPr>
        <w:rPr>
          <w:b/>
        </w:rPr>
      </w:pPr>
      <w:r>
        <w:rPr>
          <w:b/>
        </w:rPr>
        <w:t xml:space="preserve">  18. ETAŽA: 17/10000</w:t>
      </w:r>
      <w:r>
        <w:rPr>
          <w:b/>
        </w:rPr>
        <w:tab/>
      </w:r>
    </w:p>
    <w:p w:rsidRDefault="005F6804" w:rsidP="005F6804" w:rsidR="005F6804">
      <w:pPr>
        <w:pStyle w:val="Odlomakpopisa"/>
        <w:numPr>
          <w:ilvl w:val="0"/>
          <w:numId w:val="10"/>
        </w:numPr>
      </w:pPr>
      <w:r>
        <w:t>garažno parkirno mjesto  oznake P 18, u podrumu objekta S 3, neto korisne površine 11,30 m2, u etažnom elaboratu sve označeno plavom bojom</w:t>
      </w:r>
      <w:r>
        <w:tab/>
      </w:r>
    </w:p>
    <w:p w:rsidRDefault="005F6804" w:rsidP="005F6804" w:rsidR="005F6804">
      <w:pPr>
        <w:pStyle w:val="Odlomakpopisa"/>
        <w:jc w:val="both"/>
      </w:pPr>
      <w:r>
        <w:t>Na ovom ročištu za dražbu nekretnina se ne može prodati ispod vrijednosti od 19.900,00 kuna.</w:t>
      </w:r>
      <w:r>
        <w:tab/>
      </w:r>
    </w:p>
    <w:p w:rsidRDefault="006449CE" w:rsidP="006449CE" w:rsidR="005F6804">
      <w:pPr>
        <w:pStyle w:val="Odlomakpopisa"/>
        <w:numPr>
          <w:ilvl w:val="0"/>
          <w:numId w:val="18"/>
        </w:numPr>
      </w:pPr>
      <w:r>
        <w:t xml:space="preserve">Julije Katančević ističe ponudu od </w:t>
      </w:r>
      <w:r w:rsidR="005F5994">
        <w:t xml:space="preserve">19,000,00kn u 11,46, </w:t>
      </w:r>
      <w:r w:rsidR="005F5994" w:rsidRPr="005F5994">
        <w:rPr>
          <w:b/>
        </w:rPr>
        <w:t>27.900,00 k  11,46 sati</w:t>
      </w:r>
      <w:r w:rsidR="005F5994">
        <w:t xml:space="preserve"> </w:t>
      </w:r>
    </w:p>
    <w:p w:rsidRDefault="006D65EF" w:rsidP="006449CE" w:rsidR="00306B7A">
      <w:pPr>
        <w:pStyle w:val="Odlomakpopisa"/>
        <w:numPr>
          <w:ilvl w:val="0"/>
          <w:numId w:val="18"/>
        </w:numPr>
      </w:pPr>
      <w:r>
        <w:t>Anamarija Brozović ističe ponud</w:t>
      </w:r>
      <w:r w:rsidR="001B4CA3">
        <w:t>u</w:t>
      </w:r>
      <w:r>
        <w:t xml:space="preserve"> od</w:t>
      </w:r>
      <w:r w:rsidR="005F5994">
        <w:t xml:space="preserve">21.900,00 </w:t>
      </w:r>
      <w:r>
        <w:t xml:space="preserve"> kn </w:t>
      </w:r>
    </w:p>
    <w:p w:rsidRDefault="00FA2E18" w:rsidP="00FA2E18" w:rsidR="00FA2E18">
      <w:pPr>
        <w:pStyle w:val="Odlomakpopisa"/>
        <w:numPr>
          <w:ilvl w:val="0"/>
          <w:numId w:val="18"/>
        </w:numPr>
      </w:pPr>
      <w:r>
        <w:t xml:space="preserve">OPERETA d.o.o ističe ponudu od </w:t>
      </w:r>
    </w:p>
    <w:p w:rsidRDefault="00C25AE7" w:rsidP="00C25AE7" w:rsidR="00C25AE7">
      <w:pPr>
        <w:pStyle w:val="Odlomakpopisa"/>
        <w:numPr>
          <w:ilvl w:val="0"/>
          <w:numId w:val="18"/>
        </w:numPr>
      </w:pPr>
      <w:r>
        <w:t xml:space="preserve">Marko Gverić ističe ponudu od </w:t>
      </w:r>
      <w:r w:rsidR="005F5994">
        <w:t xml:space="preserve">25.900,00 kn </w:t>
      </w:r>
    </w:p>
    <w:p w:rsidRDefault="00280022" w:rsidP="00280022" w:rsidR="00280022">
      <w:pPr>
        <w:pStyle w:val="Odlomakpopisa"/>
        <w:numPr>
          <w:ilvl w:val="0"/>
          <w:numId w:val="18"/>
        </w:numPr>
      </w:pPr>
      <w:r>
        <w:t xml:space="preserve">Ranko Simić ističe ponudu od </w:t>
      </w:r>
    </w:p>
    <w:p w:rsidRDefault="00515DB3" w:rsidP="0002003B" w:rsidR="0002003B">
      <w:pPr>
        <w:pStyle w:val="Odlomakpopisa"/>
        <w:numPr>
          <w:ilvl w:val="0"/>
          <w:numId w:val="18"/>
        </w:numPr>
      </w:pPr>
      <w:r>
        <w:t xml:space="preserve">Marija  Karamarko ističe ponudu od </w:t>
      </w:r>
    </w:p>
    <w:p w:rsidRDefault="0002003B" w:rsidP="0002003B" w:rsidR="0002003B">
      <w:pPr>
        <w:pStyle w:val="Odlomakpopisa"/>
        <w:ind w:left="1080"/>
      </w:pPr>
    </w:p>
    <w:p w:rsidRDefault="0002003B" w:rsidP="0002003B" w:rsidR="0002003B">
      <w:r>
        <w:t xml:space="preserve">Utvrđuje se da je </w:t>
      </w:r>
      <w:r w:rsidRPr="0002003B">
        <w:rPr>
          <w:b/>
        </w:rPr>
        <w:t xml:space="preserve">Julije </w:t>
      </w:r>
      <w:r>
        <w:rPr>
          <w:b/>
        </w:rPr>
        <w:t>K</w:t>
      </w:r>
      <w:r w:rsidRPr="0002003B">
        <w:rPr>
          <w:b/>
        </w:rPr>
        <w:t>atančević</w:t>
      </w:r>
      <w:r>
        <w:t xml:space="preserve"> stekao uvjete za dosudu nekretnine. </w:t>
      </w:r>
    </w:p>
    <w:p w:rsidRDefault="001B4CA3" w:rsidP="00FA2E18" w:rsidR="001B4CA3"/>
    <w:p w:rsidRDefault="005F6804" w:rsidP="005F6804" w:rsidR="005F6804">
      <w:pPr>
        <w:pStyle w:val="Odlomakpopisa"/>
        <w:numPr>
          <w:ilvl w:val="0"/>
          <w:numId w:val="6"/>
        </w:numPr>
        <w:rPr>
          <w:b/>
        </w:rPr>
      </w:pPr>
      <w:r>
        <w:rPr>
          <w:b/>
        </w:rPr>
        <w:t xml:space="preserve">  19. ETAŽA: 16/10000</w:t>
      </w:r>
      <w:r>
        <w:rPr>
          <w:b/>
        </w:rPr>
        <w:tab/>
      </w:r>
    </w:p>
    <w:p w:rsidRDefault="005F6804" w:rsidP="005F6804" w:rsidR="005F6804">
      <w:pPr>
        <w:pStyle w:val="Odlomakpopisa"/>
        <w:numPr>
          <w:ilvl w:val="0"/>
          <w:numId w:val="11"/>
        </w:numPr>
      </w:pPr>
      <w:r>
        <w:t>garažno parkirno mjesto  oznake P 19, u podrumu objekta S 3, neto korisne površine 10,37 m2, u etažnom elaboratu sve označeno žutom bojom</w:t>
      </w:r>
      <w:r>
        <w:tab/>
      </w:r>
    </w:p>
    <w:p w:rsidRDefault="005F6804" w:rsidP="005F6804" w:rsidR="005F6804">
      <w:pPr>
        <w:pStyle w:val="Odlomakpopisa"/>
        <w:jc w:val="both"/>
      </w:pPr>
      <w:r>
        <w:t>Na ovom ročištu za dražbu nekretnina se ne može prodati ispod vrijednosti od 18.200,00 kuna.</w:t>
      </w:r>
      <w:r>
        <w:tab/>
      </w:r>
    </w:p>
    <w:p w:rsidRDefault="000C3FD8" w:rsidP="000C3FD8" w:rsidR="005F6804">
      <w:pPr>
        <w:pStyle w:val="Odlomakpopisa"/>
        <w:numPr>
          <w:ilvl w:val="0"/>
          <w:numId w:val="18"/>
        </w:numPr>
      </w:pPr>
      <w:r>
        <w:t xml:space="preserve">Saša Borić ističe ponudu od </w:t>
      </w:r>
      <w:r w:rsidR="005F5994">
        <w:t>22</w:t>
      </w:r>
      <w:r>
        <w:t>.200,00 kn</w:t>
      </w:r>
      <w:r w:rsidR="005F5994">
        <w:t xml:space="preserve"> u 11,47 sati</w:t>
      </w:r>
      <w:r w:rsidR="0002003B">
        <w:t xml:space="preserve">, 26.200,00kn u 11,54 , </w:t>
      </w:r>
      <w:r w:rsidR="0002003B" w:rsidRPr="006824B6">
        <w:t>34.200,00  kn u 11,55 sati</w:t>
      </w:r>
      <w:r w:rsidR="006824B6" w:rsidRPr="006824B6">
        <w:t>,</w:t>
      </w:r>
      <w:r w:rsidR="006824B6">
        <w:rPr>
          <w:b/>
        </w:rPr>
        <w:t xml:space="preserve"> 38.200,00 u 12,00  sati</w:t>
      </w:r>
    </w:p>
    <w:p w:rsidRDefault="006D65EF" w:rsidP="000C3FD8" w:rsidR="000C3FD8">
      <w:pPr>
        <w:pStyle w:val="Odlomakpopisa"/>
        <w:numPr>
          <w:ilvl w:val="0"/>
          <w:numId w:val="18"/>
        </w:numPr>
      </w:pPr>
      <w:r>
        <w:t xml:space="preserve">Anamarija Brozović ističe ponudu od </w:t>
      </w:r>
      <w:r w:rsidR="005F5994">
        <w:t>20</w:t>
      </w:r>
      <w:r>
        <w:t xml:space="preserve">.200,00 kn </w:t>
      </w:r>
    </w:p>
    <w:p w:rsidRDefault="001B4CA3" w:rsidP="001B4CA3" w:rsidR="001B4CA3">
      <w:pPr>
        <w:pStyle w:val="Odlomakpopisa"/>
        <w:numPr>
          <w:ilvl w:val="0"/>
          <w:numId w:val="18"/>
        </w:numPr>
      </w:pPr>
      <w:r>
        <w:t xml:space="preserve">OPERETA d.o.o ističe ponudu od </w:t>
      </w:r>
      <w:r w:rsidR="005F5994">
        <w:t xml:space="preserve">18.200,00 </w:t>
      </w:r>
    </w:p>
    <w:p w:rsidRDefault="0002003B" w:rsidP="0002003B" w:rsidR="00C25AE7">
      <w:pPr>
        <w:pStyle w:val="Odlomakpopisa"/>
        <w:ind w:left="1080"/>
      </w:pPr>
      <w:r>
        <w:t xml:space="preserve">Janja </w:t>
      </w:r>
      <w:r w:rsidR="00C25AE7">
        <w:t xml:space="preserve"> Gverić ističe ponudu od </w:t>
      </w:r>
      <w:r w:rsidR="005F5994" w:rsidRPr="0002003B">
        <w:t>24.200,00 kn u 11,47 sati</w:t>
      </w:r>
      <w:r w:rsidRPr="0002003B">
        <w:t>, 28.200,00 kn</w:t>
      </w:r>
      <w:r>
        <w:rPr>
          <w:b/>
        </w:rPr>
        <w:t xml:space="preserve"> , </w:t>
      </w:r>
      <w:r w:rsidR="006824B6" w:rsidRPr="006824B6">
        <w:t>36.200,00</w:t>
      </w:r>
      <w:r w:rsidR="006824B6">
        <w:rPr>
          <w:b/>
        </w:rPr>
        <w:t xml:space="preserve"> </w:t>
      </w:r>
    </w:p>
    <w:p w:rsidRDefault="00280022" w:rsidP="00280022" w:rsidR="00280022">
      <w:pPr>
        <w:pStyle w:val="Odlomakpopisa"/>
        <w:numPr>
          <w:ilvl w:val="0"/>
          <w:numId w:val="18"/>
        </w:numPr>
      </w:pPr>
      <w:r>
        <w:t xml:space="preserve">Ranko Simić ističe ponudu od </w:t>
      </w:r>
    </w:p>
    <w:p w:rsidRDefault="00515DB3" w:rsidP="00515DB3" w:rsidR="00515DB3">
      <w:pPr>
        <w:pStyle w:val="Odlomakpopisa"/>
        <w:numPr>
          <w:ilvl w:val="0"/>
          <w:numId w:val="18"/>
        </w:numPr>
      </w:pPr>
      <w:r>
        <w:t xml:space="preserve">Marija  Karamarko ističe ponudu od </w:t>
      </w:r>
    </w:p>
    <w:p w:rsidRDefault="006824B6" w:rsidP="006824B6" w:rsidR="006824B6">
      <w:pPr>
        <w:ind w:left="720"/>
      </w:pPr>
    </w:p>
    <w:p w:rsidRDefault="006824B6" w:rsidP="006824B6" w:rsidR="006824B6">
      <w:pPr>
        <w:ind w:left="720"/>
      </w:pPr>
      <w:r>
        <w:t xml:space="preserve">Utvrđuje se da je </w:t>
      </w:r>
      <w:r w:rsidR="001F2716" w:rsidRPr="001F2716">
        <w:rPr>
          <w:b/>
        </w:rPr>
        <w:t>Saša Borić</w:t>
      </w:r>
      <w:r w:rsidR="001F2716">
        <w:t xml:space="preserve"> stekao uvjete za dosudu nekretnine. </w:t>
      </w:r>
    </w:p>
    <w:p w:rsidRDefault="00515DB3" w:rsidP="00787AAA" w:rsidR="00515DB3">
      <w:pPr>
        <w:pStyle w:val="Odlomakpopisa"/>
        <w:ind w:left="1080"/>
      </w:pPr>
    </w:p>
    <w:p w:rsidRDefault="005F6804" w:rsidP="005F6804" w:rsidR="005F6804">
      <w:pPr>
        <w:pStyle w:val="Odlomakpopisa"/>
        <w:numPr>
          <w:ilvl w:val="0"/>
          <w:numId w:val="6"/>
        </w:numPr>
        <w:rPr>
          <w:b/>
        </w:rPr>
      </w:pPr>
      <w:r>
        <w:rPr>
          <w:b/>
        </w:rPr>
        <w:t xml:space="preserve">  23. ETAŽA: 21/10000</w:t>
      </w:r>
      <w:r>
        <w:rPr>
          <w:b/>
        </w:rPr>
        <w:tab/>
      </w:r>
    </w:p>
    <w:p w:rsidRDefault="005F6804" w:rsidP="005F6804" w:rsidR="005F6804">
      <w:pPr>
        <w:ind w:left="709"/>
      </w:pPr>
      <w:r>
        <w:t>1. garažno parkirno mjesto  oznake P 23 u podrumu objekta S 3, neto korisne površine 13,75 m2, u etažnom elaboratu sve označeno žutom  bojom</w:t>
      </w:r>
    </w:p>
    <w:p w:rsidRDefault="005F6804" w:rsidP="001B4CA3" w:rsidR="001B4CA3">
      <w:pPr>
        <w:ind w:left="709"/>
        <w:jc w:val="both"/>
      </w:pPr>
      <w:r>
        <w:t>Na ovom ročištu za dražbu nekretnina se ne može prodati ispod vrijednosti od 24.200,00 kuna.</w:t>
      </w:r>
    </w:p>
    <w:p w:rsidRDefault="001B4CA3" w:rsidP="001B4CA3" w:rsidR="001B4CA3">
      <w:pPr>
        <w:pStyle w:val="Odlomakpopisa"/>
        <w:numPr>
          <w:ilvl w:val="0"/>
          <w:numId w:val="19"/>
        </w:numPr>
      </w:pPr>
      <w:r>
        <w:t xml:space="preserve">OPERETA d.o.o ističe ponudu od </w:t>
      </w:r>
    </w:p>
    <w:p w:rsidRDefault="00280022" w:rsidP="00280022" w:rsidR="00280022">
      <w:pPr>
        <w:pStyle w:val="Odlomakpopisa"/>
        <w:numPr>
          <w:ilvl w:val="0"/>
          <w:numId w:val="19"/>
        </w:numPr>
      </w:pPr>
      <w:r>
        <w:t xml:space="preserve">Ranko Simić ističe ponudu od </w:t>
      </w:r>
      <w:r w:rsidR="005F5994" w:rsidRPr="005F5994">
        <w:rPr>
          <w:b/>
        </w:rPr>
        <w:t>24.200,00 kn u 11,48 sati</w:t>
      </w:r>
      <w:r w:rsidR="005F5994">
        <w:t xml:space="preserve"> </w:t>
      </w:r>
    </w:p>
    <w:p w:rsidRDefault="0002003B" w:rsidP="0002003B" w:rsidR="0002003B">
      <w:r>
        <w:t xml:space="preserve">Utvrđuje se da je </w:t>
      </w:r>
      <w:r w:rsidRPr="0002003B">
        <w:rPr>
          <w:b/>
        </w:rPr>
        <w:t>Ranko Simić</w:t>
      </w:r>
      <w:r>
        <w:t xml:space="preserve"> stekao uvjete za dosudu nekretnine. </w:t>
      </w:r>
    </w:p>
    <w:p w:rsidRDefault="00280022" w:rsidP="00280022" w:rsidR="00280022"/>
    <w:p w:rsidRDefault="005F6804" w:rsidP="005F6804" w:rsidR="005F6804">
      <w:pPr>
        <w:pStyle w:val="Odlomakpopisa"/>
        <w:numPr>
          <w:ilvl w:val="0"/>
          <w:numId w:val="6"/>
        </w:numPr>
        <w:rPr>
          <w:b/>
        </w:rPr>
      </w:pPr>
      <w:r>
        <w:rPr>
          <w:b/>
        </w:rPr>
        <w:t xml:space="preserve">  171. ETAŽA: 106/10000  </w:t>
      </w:r>
      <w:r>
        <w:rPr>
          <w:b/>
        </w:rPr>
        <w:tab/>
      </w:r>
    </w:p>
    <w:p w:rsidRDefault="005F6804" w:rsidP="005F6804" w:rsidR="005F6804">
      <w:pPr>
        <w:pStyle w:val="Odlomakpopisa"/>
        <w:numPr>
          <w:ilvl w:val="0"/>
          <w:numId w:val="12"/>
        </w:numPr>
      </w:pPr>
      <w:r>
        <w:t>trosobni stan oznake 615, u šestom katu objekta S 3, sa spremištem oznake 8 u prizemlju, neto korisne površine 68,91 m2, u etažnom elaboratu sve označeno  žutom bojom</w:t>
      </w:r>
      <w:r>
        <w:tab/>
      </w:r>
      <w:r>
        <w:tab/>
      </w:r>
    </w:p>
    <w:p w:rsidRDefault="005F6804" w:rsidP="005F6804" w:rsidR="005F6804">
      <w:pPr>
        <w:pStyle w:val="Odlomakpopisa"/>
        <w:jc w:val="both"/>
      </w:pPr>
      <w:r>
        <w:t>Na ovom ročištu za dražbu nekretnina se ne može prodati ispod vrijednosti od 635.500,00 kuna.</w:t>
      </w:r>
    </w:p>
    <w:p w:rsidRDefault="000414FB" w:rsidP="000414FB" w:rsidR="000414FB">
      <w:pPr>
        <w:pStyle w:val="Odlomakpopisa"/>
        <w:numPr>
          <w:ilvl w:val="0"/>
          <w:numId w:val="18"/>
        </w:numPr>
        <w:jc w:val="both"/>
      </w:pPr>
      <w:r>
        <w:t xml:space="preserve">Anita Lučić ističe ponudu od </w:t>
      </w:r>
    </w:p>
    <w:p w:rsidRDefault="00530C37" w:rsidP="000414FB" w:rsidR="00530C37">
      <w:pPr>
        <w:pStyle w:val="Odlomakpopisa"/>
        <w:numPr>
          <w:ilvl w:val="0"/>
          <w:numId w:val="18"/>
        </w:numPr>
        <w:jc w:val="both"/>
      </w:pPr>
      <w:r>
        <w:t xml:space="preserve">Hrvoje Grajner ističe ponudu od </w:t>
      </w:r>
    </w:p>
    <w:p w:rsidRDefault="00632321" w:rsidP="000414FB" w:rsidR="00632321">
      <w:pPr>
        <w:pStyle w:val="Odlomakpopisa"/>
        <w:numPr>
          <w:ilvl w:val="0"/>
          <w:numId w:val="18"/>
        </w:numPr>
        <w:jc w:val="both"/>
      </w:pPr>
      <w:r>
        <w:t xml:space="preserve">ROMB d.o.o. ističe ponudu  od </w:t>
      </w:r>
    </w:p>
    <w:p w:rsidRDefault="00A749BE" w:rsidP="000414FB" w:rsidR="00384CD0">
      <w:pPr>
        <w:pStyle w:val="Odlomakpopisa"/>
        <w:numPr>
          <w:ilvl w:val="0"/>
          <w:numId w:val="18"/>
        </w:numPr>
        <w:jc w:val="both"/>
      </w:pPr>
      <w:r>
        <w:t>Marija Blažević ističe ponudu od</w:t>
      </w:r>
      <w:r w:rsidR="005F5994">
        <w:t xml:space="preserve"> </w:t>
      </w:r>
      <w:r w:rsidR="005F5994" w:rsidRPr="005F5994">
        <w:rPr>
          <w:b/>
        </w:rPr>
        <w:t>635.500,00 u 11,48 sati</w:t>
      </w:r>
      <w:r w:rsidR="005F5994">
        <w:t xml:space="preserve"> </w:t>
      </w:r>
    </w:p>
    <w:p w:rsidRDefault="00384CD0" w:rsidP="000414FB" w:rsidR="00A749BE">
      <w:pPr>
        <w:pStyle w:val="Odlomakpopisa"/>
        <w:numPr>
          <w:ilvl w:val="0"/>
          <w:numId w:val="18"/>
        </w:numPr>
        <w:jc w:val="both"/>
      </w:pPr>
      <w:r>
        <w:t xml:space="preserve">Zhoayang International d.o.o.   ističe ponudu od </w:t>
      </w:r>
      <w:r w:rsidR="00A749BE">
        <w:t xml:space="preserve"> </w:t>
      </w:r>
    </w:p>
    <w:p w:rsidRDefault="00180AF3" w:rsidP="00180AF3" w:rsidR="00180AF3">
      <w:pPr>
        <w:pStyle w:val="Odlomakpopisa"/>
        <w:numPr>
          <w:ilvl w:val="0"/>
          <w:numId w:val="18"/>
        </w:numPr>
      </w:pPr>
      <w:r>
        <w:lastRenderedPageBreak/>
        <w:t xml:space="preserve">OPERETA d.o.o ističe ponudu od </w:t>
      </w:r>
    </w:p>
    <w:p w:rsidRDefault="00946ACF" w:rsidP="00180AF3" w:rsidR="00946ACF">
      <w:pPr>
        <w:pStyle w:val="Odlomakpopisa"/>
        <w:numPr>
          <w:ilvl w:val="0"/>
          <w:numId w:val="18"/>
        </w:numPr>
      </w:pPr>
      <w:r>
        <w:t xml:space="preserve">Ozren Ognjenović ističe  ponudu od </w:t>
      </w:r>
    </w:p>
    <w:p w:rsidRDefault="0002003B" w:rsidP="0002003B" w:rsidR="0002003B">
      <w:r>
        <w:t xml:space="preserve">Utvrđuje se da je  </w:t>
      </w:r>
      <w:r w:rsidRPr="0002003B">
        <w:rPr>
          <w:b/>
        </w:rPr>
        <w:t>Marija Blažević</w:t>
      </w:r>
      <w:r>
        <w:t xml:space="preserve"> stekla uvjete za dosudu nekretnine. </w:t>
      </w:r>
    </w:p>
    <w:p w:rsidRDefault="005F6804" w:rsidP="005F6804" w:rsidR="005F6804">
      <w:pPr>
        <w:pStyle w:val="Odlomakpopisa"/>
        <w:jc w:val="both"/>
      </w:pPr>
    </w:p>
    <w:p w:rsidRDefault="005F6804" w:rsidP="005F6804" w:rsidR="005F6804">
      <w:pPr>
        <w:rPr>
          <w:b/>
        </w:rPr>
      </w:pPr>
      <w:r>
        <w:rPr>
          <w:b/>
        </w:rPr>
        <w:t xml:space="preserve">     29.   2. ETAŽA: 37/10000   </w:t>
      </w:r>
      <w:r>
        <w:t>(druga dražba)</w:t>
      </w:r>
    </w:p>
    <w:p w:rsidRDefault="005F6804" w:rsidP="005F6804" w:rsidR="005F6804">
      <w:pPr>
        <w:ind w:left="567"/>
      </w:pPr>
      <w:r>
        <w:t>1.garažno parkirno mjesto  oznake P 2 sa spremištem, u podrumu objekta S 3, neto korisne površine 24,13 m2, u etažnom elaboratu sve označeno plavom bojom</w:t>
      </w:r>
    </w:p>
    <w:p w:rsidRDefault="005F6804" w:rsidP="005F6804" w:rsidR="005F6804">
      <w:pPr>
        <w:ind w:left="567"/>
        <w:jc w:val="both"/>
      </w:pPr>
      <w:r>
        <w:t>Na ovom ročištu za dražbu nekretnina se ne može prodati ispod vrijednosti od 38.000,00 kuna.</w:t>
      </w:r>
    </w:p>
    <w:p w:rsidRDefault="005F5994" w:rsidP="005F5994" w:rsidR="00213A07">
      <w:pPr>
        <w:pStyle w:val="Odlomakpopisa"/>
        <w:numPr>
          <w:ilvl w:val="0"/>
          <w:numId w:val="18"/>
        </w:numPr>
        <w:jc w:val="both"/>
      </w:pPr>
      <w:r>
        <w:t xml:space="preserve">Damir Horvatić </w:t>
      </w:r>
      <w:r w:rsidR="00213A07">
        <w:t xml:space="preserve"> ističe ponudu od </w:t>
      </w:r>
      <w:r>
        <w:t>38.000,00 kn u 11,49 sati</w:t>
      </w:r>
      <w:r w:rsidR="006824B6">
        <w:t xml:space="preserve">, </w:t>
      </w:r>
      <w:r w:rsidR="006824B6" w:rsidRPr="006824B6">
        <w:rPr>
          <w:b/>
        </w:rPr>
        <w:t>42.000,00 kn u 12,01</w:t>
      </w:r>
      <w:r w:rsidR="006824B6">
        <w:t xml:space="preserve"> </w:t>
      </w:r>
      <w:r>
        <w:t xml:space="preserve"> </w:t>
      </w:r>
      <w:r w:rsidR="006824B6">
        <w:t>kn</w:t>
      </w:r>
    </w:p>
    <w:p w:rsidRDefault="00F42EE3" w:rsidP="00213A07" w:rsidR="00F42EE3">
      <w:pPr>
        <w:pStyle w:val="Odlomakpopisa"/>
        <w:numPr>
          <w:ilvl w:val="0"/>
          <w:numId w:val="18"/>
        </w:numPr>
        <w:jc w:val="both"/>
      </w:pPr>
      <w:r>
        <w:t xml:space="preserve">ROMB d.o.o. ističe ponudu od </w:t>
      </w:r>
    </w:p>
    <w:p w:rsidRDefault="003E527C" w:rsidP="00213A07" w:rsidR="003E527C">
      <w:pPr>
        <w:pStyle w:val="Odlomakpopisa"/>
        <w:numPr>
          <w:ilvl w:val="0"/>
          <w:numId w:val="18"/>
        </w:numPr>
        <w:jc w:val="both"/>
      </w:pPr>
      <w:r>
        <w:t xml:space="preserve">Igor Pereković ističe ponudu </w:t>
      </w:r>
      <w:r w:rsidRPr="0002003B">
        <w:rPr>
          <w:b/>
        </w:rPr>
        <w:t xml:space="preserve">od </w:t>
      </w:r>
      <w:r w:rsidR="0002003B" w:rsidRPr="006824B6">
        <w:t>40.000,00 kn u 11,57 sati</w:t>
      </w:r>
    </w:p>
    <w:p w:rsidRDefault="00180AF3" w:rsidP="00180AF3" w:rsidR="00180AF3">
      <w:pPr>
        <w:pStyle w:val="Odlomakpopisa"/>
        <w:numPr>
          <w:ilvl w:val="0"/>
          <w:numId w:val="18"/>
        </w:numPr>
      </w:pPr>
      <w:r>
        <w:t xml:space="preserve">OPERETA do.o ističe ponudu od </w:t>
      </w:r>
    </w:p>
    <w:p w:rsidRDefault="00280022" w:rsidP="00280022" w:rsidR="00280022">
      <w:pPr>
        <w:pStyle w:val="Odlomakpopisa"/>
        <w:numPr>
          <w:ilvl w:val="0"/>
          <w:numId w:val="18"/>
        </w:numPr>
      </w:pPr>
      <w:r>
        <w:t xml:space="preserve">Ranko Simić ističe ponudu od </w:t>
      </w:r>
    </w:p>
    <w:p w:rsidRDefault="00515DB3" w:rsidP="00280022" w:rsidR="00515DB3">
      <w:pPr>
        <w:pStyle w:val="Odlomakpopisa"/>
        <w:numPr>
          <w:ilvl w:val="0"/>
          <w:numId w:val="18"/>
        </w:numPr>
      </w:pPr>
      <w:r>
        <w:t xml:space="preserve">Marija Karamarko  ističe ponudu od </w:t>
      </w:r>
    </w:p>
    <w:p w:rsidRDefault="0002003B" w:rsidP="0002003B" w:rsidR="0002003B"/>
    <w:p w:rsidRDefault="0002003B" w:rsidP="0002003B" w:rsidR="0002003B">
      <w:r>
        <w:t xml:space="preserve">Utvrđuje se da je </w:t>
      </w:r>
      <w:r w:rsidR="001F2716" w:rsidRPr="001F2716">
        <w:rPr>
          <w:b/>
        </w:rPr>
        <w:t>Damir Horvatić</w:t>
      </w:r>
      <w:r w:rsidR="001F2716">
        <w:t xml:space="preserve"> stekao uvjete za dosudu nekretnine. </w:t>
      </w:r>
    </w:p>
    <w:p w:rsidRDefault="00280022" w:rsidP="00280022" w:rsidR="00280022"/>
    <w:p w:rsidRDefault="005F6804" w:rsidP="005F6804" w:rsidR="005F6804"/>
    <w:p w:rsidRDefault="005F6804" w:rsidP="005F6804" w:rsidR="005F6804">
      <w:pPr>
        <w:pStyle w:val="Odlomakpopisa"/>
        <w:numPr>
          <w:ilvl w:val="0"/>
          <w:numId w:val="13"/>
        </w:numPr>
        <w:rPr>
          <w:b/>
        </w:rPr>
      </w:pPr>
      <w:r>
        <w:rPr>
          <w:b/>
        </w:rPr>
        <w:t xml:space="preserve">  34. ETAŽA: 22/10000  </w:t>
      </w:r>
      <w:r>
        <w:t>(druga dražba)</w:t>
      </w:r>
    </w:p>
    <w:p w:rsidRDefault="005F6804" w:rsidP="005F6804" w:rsidR="005F6804">
      <w:pPr>
        <w:ind w:left="284"/>
      </w:pPr>
      <w:r>
        <w:t>1.garažno parkirno mjesto oznake P 34 u podrumu objekta S 3, neto korisne površine 14,60 m2, u etažnom elaboratu sve označeno plavom bojom</w:t>
      </w:r>
    </w:p>
    <w:p w:rsidRDefault="005F6804" w:rsidP="005F6804" w:rsidR="005F6804">
      <w:pPr>
        <w:ind w:firstLine="360" w:left="284"/>
        <w:jc w:val="both"/>
      </w:pPr>
      <w:r>
        <w:t>Na ovom ročištu za dražbu nekretnina se ne može prodati ispod vrijednosti od 23.000,00 kuna.</w:t>
      </w:r>
    </w:p>
    <w:p w:rsidRDefault="00FD29B3" w:rsidP="00FD29B3" w:rsidR="00FD29B3">
      <w:pPr>
        <w:pStyle w:val="Odlomakpopisa"/>
        <w:numPr>
          <w:ilvl w:val="0"/>
          <w:numId w:val="19"/>
        </w:numPr>
      </w:pPr>
      <w:r>
        <w:t xml:space="preserve">OPERETA d.o.o ističe ponudu od </w:t>
      </w:r>
    </w:p>
    <w:p w:rsidRDefault="00280022" w:rsidP="00280022" w:rsidR="00280022">
      <w:pPr>
        <w:pStyle w:val="Odlomakpopisa"/>
        <w:numPr>
          <w:ilvl w:val="0"/>
          <w:numId w:val="19"/>
        </w:numPr>
      </w:pPr>
      <w:r>
        <w:t xml:space="preserve">Ranko Simić ističe ponudu od </w:t>
      </w:r>
    </w:p>
    <w:p w:rsidRDefault="001675B2" w:rsidP="001675B2" w:rsidR="001675B2">
      <w:pPr>
        <w:pStyle w:val="Odlomakpopisa"/>
        <w:numPr>
          <w:ilvl w:val="0"/>
          <w:numId w:val="19"/>
        </w:numPr>
      </w:pPr>
      <w:r>
        <w:t xml:space="preserve">Marija  Karamarko ističe ponudu od </w:t>
      </w:r>
    </w:p>
    <w:p w:rsidRDefault="006824B6" w:rsidP="005F6804" w:rsidR="005F6804">
      <w:r>
        <w:t xml:space="preserve">Utvrđuje se da  za predmetnu nekretninu nema ponude za kupnju te se dražba dovršava kao neuspješna. </w:t>
      </w:r>
    </w:p>
    <w:p w:rsidRDefault="006824B6" w:rsidP="005F6804" w:rsidR="006824B6"/>
    <w:bookmarkEnd w:id="1"/>
    <w:p w:rsidRDefault="005F6804" w:rsidP="005F6804" w:rsidR="005F6804">
      <w:pPr>
        <w:overflowPunct w:val="false"/>
        <w:autoSpaceDE w:val="false"/>
        <w:autoSpaceDN w:val="false"/>
        <w:adjustRightInd w:val="false"/>
        <w:jc w:val="both"/>
        <w:textAlignment w:val="baseline"/>
        <w:rPr>
          <w:b/>
        </w:rPr>
      </w:pPr>
      <w:r>
        <w:rPr>
          <w:b/>
        </w:rPr>
        <w:t>OBJEKAT S-4, Jaruščica 11, Zk.ul.50267. Blato Novo</w:t>
      </w:r>
    </w:p>
    <w:p w:rsidRDefault="005F6804" w:rsidP="005F6804" w:rsidR="005F6804"/>
    <w:p w:rsidRDefault="005F6804" w:rsidP="005F6804" w:rsidR="005F6804">
      <w:pPr>
        <w:pStyle w:val="Odlomakpopisa"/>
        <w:numPr>
          <w:ilvl w:val="0"/>
          <w:numId w:val="13"/>
        </w:numPr>
        <w:rPr>
          <w:b/>
        </w:rPr>
      </w:pPr>
      <w:r>
        <w:rPr>
          <w:b/>
        </w:rPr>
        <w:t xml:space="preserve">  90. ETAŽA: 7/10000  </w:t>
      </w:r>
      <w:r>
        <w:rPr>
          <w:b/>
        </w:rPr>
        <w:tab/>
      </w:r>
    </w:p>
    <w:p w:rsidRDefault="005F6804" w:rsidP="005F6804" w:rsidR="005F6804">
      <w:pPr>
        <w:ind w:left="360"/>
      </w:pPr>
      <w:r>
        <w:t>1.garažno parkirno mjesto oznake P 90, u podrumu objekta S 4, neto korisne površine 9,00 m2, u etažnom elaboratu sve označeno  plavom bojom</w:t>
      </w:r>
      <w:r>
        <w:tab/>
      </w:r>
    </w:p>
    <w:p w:rsidRDefault="005F6804" w:rsidP="005F6804" w:rsidR="005F6804">
      <w:pPr>
        <w:ind w:firstLine="360"/>
        <w:jc w:val="both"/>
      </w:pPr>
      <w:r>
        <w:t xml:space="preserve">Na ovom ročištu za dražbu nekretnina se ne može prodati ispod vrijednosti od 16.400,00 </w:t>
      </w:r>
    </w:p>
    <w:p w:rsidRDefault="005F6804" w:rsidP="005F6804" w:rsidR="000C3FD8">
      <w:pPr>
        <w:ind w:left="360"/>
      </w:pPr>
      <w:r>
        <w:t>kuna.</w:t>
      </w:r>
    </w:p>
    <w:p w:rsidRDefault="000C3FD8" w:rsidP="000C3FD8" w:rsidR="008A7A81">
      <w:pPr>
        <w:pStyle w:val="Odlomakpopisa"/>
        <w:numPr>
          <w:ilvl w:val="0"/>
          <w:numId w:val="18"/>
        </w:numPr>
      </w:pPr>
      <w:r>
        <w:t xml:space="preserve">Mladenka  Perić ističe ponudu od </w:t>
      </w:r>
      <w:r w:rsidR="008A7A81">
        <w:t>16.400,00 kn</w:t>
      </w:r>
      <w:r w:rsidR="005F5994">
        <w:t xml:space="preserve">, 32.400,00 kn </w:t>
      </w:r>
      <w:r w:rsidR="008A7A81">
        <w:t xml:space="preserve"> </w:t>
      </w:r>
    </w:p>
    <w:p w:rsidRDefault="008A7A81" w:rsidP="000C3FD8" w:rsidR="006D65EF">
      <w:pPr>
        <w:pStyle w:val="Odlomakpopisa"/>
        <w:numPr>
          <w:ilvl w:val="0"/>
          <w:numId w:val="18"/>
        </w:numPr>
      </w:pPr>
      <w:r>
        <w:t>Danijel Samardžić i</w:t>
      </w:r>
      <w:r w:rsidR="00D43D06">
        <w:t>stiče ponudu od</w:t>
      </w:r>
      <w:r>
        <w:t xml:space="preserve"> kn </w:t>
      </w:r>
    </w:p>
    <w:p w:rsidRDefault="006D65EF" w:rsidP="000C3FD8" w:rsidR="00D43D06">
      <w:pPr>
        <w:pStyle w:val="Odlomakpopisa"/>
        <w:numPr>
          <w:ilvl w:val="0"/>
          <w:numId w:val="18"/>
        </w:numPr>
      </w:pPr>
      <w:r>
        <w:t>Anamarija Brozović ističe ponud</w:t>
      </w:r>
      <w:r w:rsidR="00D43D06">
        <w:t xml:space="preserve">u od   </w:t>
      </w:r>
      <w:r w:rsidR="005F5994">
        <w:t>16.400,00</w:t>
      </w:r>
      <w:r w:rsidR="00D43D06">
        <w:t xml:space="preserve">  </w:t>
      </w:r>
      <w:r>
        <w:t xml:space="preserve"> kn </w:t>
      </w:r>
    </w:p>
    <w:p w:rsidRDefault="00D43D06" w:rsidP="000C3FD8" w:rsidR="00432766">
      <w:pPr>
        <w:pStyle w:val="Odlomakpopisa"/>
        <w:numPr>
          <w:ilvl w:val="0"/>
          <w:numId w:val="18"/>
        </w:numPr>
      </w:pPr>
      <w:r>
        <w:t xml:space="preserve">Nataša Vučinić ističe ponudu od </w:t>
      </w:r>
      <w:r w:rsidR="005F5994">
        <w:t>28.400,00 kn</w:t>
      </w:r>
      <w:r w:rsidR="006824B6">
        <w:t>, 36.400,00, 44</w:t>
      </w:r>
    </w:p>
    <w:p w:rsidRDefault="00432766" w:rsidP="000C3FD8" w:rsidR="005F6804">
      <w:pPr>
        <w:pStyle w:val="Odlomakpopisa"/>
        <w:numPr>
          <w:ilvl w:val="0"/>
          <w:numId w:val="18"/>
        </w:numPr>
      </w:pPr>
      <w:r>
        <w:t xml:space="preserve">Ivana Piler ističe ponudu od </w:t>
      </w:r>
      <w:r w:rsidR="005F6804">
        <w:tab/>
      </w:r>
    </w:p>
    <w:p w:rsidRDefault="003165FD" w:rsidP="000C3FD8" w:rsidR="003165FD">
      <w:pPr>
        <w:pStyle w:val="Odlomakpopisa"/>
        <w:numPr>
          <w:ilvl w:val="0"/>
          <w:numId w:val="18"/>
        </w:numPr>
      </w:pPr>
      <w:r>
        <w:t xml:space="preserve">Neven Caganić ističe ponudu od </w:t>
      </w:r>
      <w:r w:rsidR="005F5994">
        <w:t xml:space="preserve">26.400,00 kn u 11,51 </w:t>
      </w:r>
    </w:p>
    <w:p w:rsidRDefault="00384CD0" w:rsidP="000C3FD8" w:rsidR="00384CD0">
      <w:pPr>
        <w:pStyle w:val="Odlomakpopisa"/>
        <w:numPr>
          <w:ilvl w:val="0"/>
          <w:numId w:val="18"/>
        </w:numPr>
      </w:pPr>
      <w:r>
        <w:t xml:space="preserve">Anto Zečić ističe ponudu od </w:t>
      </w:r>
    </w:p>
    <w:p w:rsidRDefault="00FD29B3" w:rsidP="00FD29B3" w:rsidR="00FD29B3">
      <w:pPr>
        <w:pStyle w:val="Odlomakpopisa"/>
        <w:numPr>
          <w:ilvl w:val="0"/>
          <w:numId w:val="18"/>
        </w:numPr>
      </w:pPr>
      <w:r>
        <w:t xml:space="preserve">OPERETA d.o.o ističe ponudu od </w:t>
      </w:r>
    </w:p>
    <w:p w:rsidRDefault="00BF2318" w:rsidP="00BF2318" w:rsidR="00FD29B3" w:rsidRPr="005F5994">
      <w:pPr>
        <w:pStyle w:val="Odlomakpopisa"/>
        <w:numPr>
          <w:ilvl w:val="0"/>
          <w:numId w:val="18"/>
        </w:numPr>
        <w:rPr>
          <w:b/>
        </w:rPr>
      </w:pPr>
      <w:r>
        <w:t xml:space="preserve">Ivana Bušetinčan ističe  ponudu od </w:t>
      </w:r>
      <w:r w:rsidR="005F5994">
        <w:t>24.400,00 kn, 30.400,00 u 11,</w:t>
      </w:r>
      <w:r w:rsidR="005F5994" w:rsidRPr="006824B6">
        <w:t xml:space="preserve">51, </w:t>
      </w:r>
      <w:r w:rsidR="006824B6" w:rsidRPr="006824B6">
        <w:t>34.400,00 kn</w:t>
      </w:r>
      <w:r w:rsidR="006824B6">
        <w:rPr>
          <w:b/>
        </w:rPr>
        <w:t xml:space="preserve"> </w:t>
      </w:r>
      <w:r w:rsidR="006824B6" w:rsidRPr="006824B6">
        <w:t>u 11,52, 42.400,00 kn u 11,59 sati</w:t>
      </w:r>
      <w:r w:rsidR="006824B6">
        <w:rPr>
          <w:b/>
        </w:rPr>
        <w:t xml:space="preserve"> , 46.400,00 kn u 12.02 sati </w:t>
      </w:r>
    </w:p>
    <w:p w:rsidRDefault="00946ACF" w:rsidP="00BF2318" w:rsidR="00946ACF">
      <w:pPr>
        <w:pStyle w:val="Odlomakpopisa"/>
        <w:numPr>
          <w:ilvl w:val="0"/>
          <w:numId w:val="18"/>
        </w:numPr>
      </w:pPr>
      <w:r>
        <w:t xml:space="preserve">Miroslav Hečimović ističe ponudu  od </w:t>
      </w:r>
    </w:p>
    <w:p w:rsidRDefault="001F2716" w:rsidP="001F2716" w:rsidR="00FD29B3">
      <w:r>
        <w:t xml:space="preserve">Utvrđuje se da </w:t>
      </w:r>
      <w:r w:rsidRPr="001F2716">
        <w:rPr>
          <w:b/>
        </w:rPr>
        <w:t>je  Ivana Bušetinčan</w:t>
      </w:r>
      <w:r>
        <w:t xml:space="preserve"> stekla uvjete za dosudu nekretnine. </w:t>
      </w:r>
    </w:p>
    <w:p w:rsidRDefault="005F6804" w:rsidP="005F6804" w:rsidR="005F6804">
      <w:pPr>
        <w:ind w:left="720"/>
      </w:pPr>
    </w:p>
    <w:p w:rsidRDefault="006824B6" w:rsidP="005F6804" w:rsidR="006824B6">
      <w:pPr>
        <w:ind w:left="720"/>
      </w:pPr>
    </w:p>
    <w:p w:rsidRDefault="006824B6" w:rsidP="005F6804" w:rsidR="006824B6">
      <w:pPr>
        <w:ind w:left="720"/>
      </w:pPr>
    </w:p>
    <w:p w:rsidRDefault="005F6804" w:rsidP="005F6804" w:rsidR="005F6804">
      <w:pPr>
        <w:pStyle w:val="Odlomakpopisa"/>
        <w:numPr>
          <w:ilvl w:val="0"/>
          <w:numId w:val="13"/>
        </w:numPr>
        <w:rPr>
          <w:b/>
        </w:rPr>
      </w:pPr>
      <w:r>
        <w:rPr>
          <w:b/>
        </w:rPr>
        <w:t xml:space="preserve">  98. ETAŽA: 10/10000  </w:t>
      </w:r>
    </w:p>
    <w:p w:rsidRDefault="005F6804" w:rsidP="005F6804" w:rsidR="005F6804">
      <w:pPr>
        <w:ind w:left="360"/>
      </w:pPr>
      <w:r>
        <w:t>1.garažno parkirno mjesto oznake P 98, u podrumu objekta S 4, neto korisne površine 13,73 m2, u etažnom elaboratu sve označeno  plavom bojom</w:t>
      </w:r>
    </w:p>
    <w:p w:rsidRDefault="005F6804" w:rsidP="005F6804" w:rsidR="005F6804">
      <w:pPr>
        <w:ind w:firstLine="360"/>
        <w:jc w:val="both"/>
      </w:pPr>
      <w:r>
        <w:t xml:space="preserve">Na ovom ročištu za dražbu nekretnina se ne može prodati ispod vrijednosti od 24.100,00 </w:t>
      </w:r>
    </w:p>
    <w:p w:rsidRDefault="005F6804" w:rsidP="005F6804" w:rsidR="005F6804">
      <w:pPr>
        <w:ind w:left="360"/>
      </w:pPr>
      <w:r>
        <w:t>kuna.</w:t>
      </w:r>
    </w:p>
    <w:p w:rsidRDefault="000C3FD8" w:rsidP="000C3FD8" w:rsidR="000C3FD8">
      <w:pPr>
        <w:pStyle w:val="Odlomakpopisa"/>
        <w:numPr>
          <w:ilvl w:val="0"/>
          <w:numId w:val="18"/>
        </w:numPr>
      </w:pPr>
      <w:r>
        <w:t xml:space="preserve">Mladenka Perić ističe ponudu od </w:t>
      </w:r>
    </w:p>
    <w:p w:rsidRDefault="000414FB" w:rsidP="000C3FD8" w:rsidR="000414FB" w:rsidRPr="005F5994">
      <w:pPr>
        <w:pStyle w:val="Odlomakpopisa"/>
        <w:numPr>
          <w:ilvl w:val="0"/>
          <w:numId w:val="18"/>
        </w:numPr>
        <w:rPr>
          <w:b/>
        </w:rPr>
      </w:pPr>
      <w:r>
        <w:t xml:space="preserve">Irena Piškor ističe ponudu od </w:t>
      </w:r>
      <w:r w:rsidR="005F5994" w:rsidRPr="005F5994">
        <w:rPr>
          <w:b/>
        </w:rPr>
        <w:t>24.100,00 kn u 11,52 sati</w:t>
      </w:r>
    </w:p>
    <w:p w:rsidRDefault="00432766" w:rsidP="000C3FD8" w:rsidR="00432766">
      <w:pPr>
        <w:pStyle w:val="Odlomakpopisa"/>
        <w:numPr>
          <w:ilvl w:val="0"/>
          <w:numId w:val="18"/>
        </w:numPr>
      </w:pPr>
      <w:r>
        <w:t xml:space="preserve">Neven Caganić ističe ponudu od </w:t>
      </w:r>
    </w:p>
    <w:p w:rsidRDefault="00FD29B3" w:rsidP="00FD29B3" w:rsidR="00FD29B3">
      <w:pPr>
        <w:pStyle w:val="Odlomakpopisa"/>
        <w:numPr>
          <w:ilvl w:val="0"/>
          <w:numId w:val="18"/>
        </w:numPr>
      </w:pPr>
      <w:r>
        <w:t xml:space="preserve">OPERETA d.o.o ističe ponudu od </w:t>
      </w:r>
    </w:p>
    <w:p w:rsidRDefault="006824B6" w:rsidP="006824B6" w:rsidR="006824B6"/>
    <w:p w:rsidRDefault="006824B6" w:rsidP="006824B6" w:rsidR="006824B6">
      <w:r>
        <w:t xml:space="preserve">Utvrđuje se da je </w:t>
      </w:r>
      <w:r w:rsidRPr="006824B6">
        <w:rPr>
          <w:b/>
        </w:rPr>
        <w:t>Irena Piškor</w:t>
      </w:r>
      <w:r>
        <w:t xml:space="preserve"> stekla uvjete za dosudu nekretnine. </w:t>
      </w:r>
    </w:p>
    <w:p w:rsidRDefault="005F6804" w:rsidP="005F6804" w:rsidR="005F6804"/>
    <w:p w:rsidRDefault="005F6804" w:rsidP="005F6804" w:rsidR="005F6804">
      <w:pPr>
        <w:pStyle w:val="Odlomakpopisa"/>
        <w:numPr>
          <w:ilvl w:val="0"/>
          <w:numId w:val="13"/>
        </w:numPr>
        <w:rPr>
          <w:b/>
        </w:rPr>
      </w:pPr>
      <w:r>
        <w:rPr>
          <w:b/>
        </w:rPr>
        <w:t xml:space="preserve">  218. ETAŽA: 41/10000  </w:t>
      </w:r>
      <w:r>
        <w:rPr>
          <w:b/>
        </w:rPr>
        <w:tab/>
      </w:r>
      <w:r>
        <w:rPr>
          <w:b/>
        </w:rPr>
        <w:tab/>
      </w:r>
    </w:p>
    <w:p w:rsidRDefault="005F6804" w:rsidP="005F6804" w:rsidR="005F6804">
      <w:pPr>
        <w:ind w:left="360"/>
      </w:pPr>
      <w:r>
        <w:t>1.dvosobni stan oznake 111, u prvom katu objekta S 4, sa otvorenim parkirnim mjestom oznake PM 21 u dvorištu, neto korisne površine 56,01 m2, u etažnom elaboratu sve označeno  žutom bojom</w:t>
      </w:r>
    </w:p>
    <w:p w:rsidRDefault="005F6804" w:rsidP="005F6804" w:rsidR="005F6804">
      <w:pPr>
        <w:ind w:firstLine="360"/>
        <w:jc w:val="both"/>
      </w:pPr>
      <w:r>
        <w:t xml:space="preserve">Na ovom ročištu za dražbu nekretnina se ne može prodati ispod vrijednosti od 514.700,00 </w:t>
      </w:r>
    </w:p>
    <w:p w:rsidRDefault="005F6804" w:rsidP="005F6804" w:rsidR="005F6804">
      <w:pPr>
        <w:ind w:left="360"/>
      </w:pPr>
      <w:r>
        <w:t>kuna.</w:t>
      </w:r>
    </w:p>
    <w:p w:rsidRDefault="00306B7A" w:rsidP="00306B7A" w:rsidR="00306B7A">
      <w:pPr>
        <w:pStyle w:val="Odlomakpopisa"/>
        <w:numPr>
          <w:ilvl w:val="0"/>
          <w:numId w:val="18"/>
        </w:numPr>
      </w:pPr>
      <w:r>
        <w:t>R</w:t>
      </w:r>
      <w:r w:rsidR="001F2716">
        <w:t xml:space="preserve">obert Šimleša  ističe ponudu od    </w:t>
      </w:r>
      <w:r w:rsidR="00EA42F2">
        <w:t xml:space="preserve"> kn </w:t>
      </w:r>
    </w:p>
    <w:p w:rsidRDefault="00EA42F2" w:rsidP="00306B7A" w:rsidR="00EA42F2">
      <w:pPr>
        <w:pStyle w:val="Odlomakpopisa"/>
        <w:numPr>
          <w:ilvl w:val="0"/>
          <w:numId w:val="18"/>
        </w:numPr>
      </w:pPr>
      <w:r>
        <w:t>Željko Meštr</w:t>
      </w:r>
      <w:r w:rsidR="002D09A4">
        <w:t xml:space="preserve">ović ističe ponudu od  </w:t>
      </w:r>
      <w:r w:rsidR="001F2716" w:rsidRPr="00A2025E">
        <w:rPr>
          <w:b/>
        </w:rPr>
        <w:t>514.700,00 u 12,08 sati</w:t>
      </w:r>
      <w:r w:rsidR="002D09A4">
        <w:t xml:space="preserve">   </w:t>
      </w:r>
      <w:r>
        <w:t xml:space="preserve"> kn </w:t>
      </w:r>
    </w:p>
    <w:p w:rsidRDefault="002D09A4" w:rsidP="00306B7A" w:rsidR="00EA42F2">
      <w:pPr>
        <w:pStyle w:val="Odlomakpopisa"/>
        <w:numPr>
          <w:ilvl w:val="0"/>
          <w:numId w:val="18"/>
        </w:numPr>
      </w:pPr>
      <w:r>
        <w:t xml:space="preserve">Saša Ogrizović  ističe ponudu od </w:t>
      </w:r>
    </w:p>
    <w:p w:rsidRDefault="00FD29B3" w:rsidP="00FD29B3" w:rsidR="00FD29B3">
      <w:pPr>
        <w:pStyle w:val="Odlomakpopisa"/>
        <w:numPr>
          <w:ilvl w:val="0"/>
          <w:numId w:val="18"/>
        </w:numPr>
      </w:pPr>
      <w:r>
        <w:t xml:space="preserve">OPERETA d.o.o ističe ponudu od </w:t>
      </w:r>
    </w:p>
    <w:p w:rsidRDefault="00112300" w:rsidP="00FD29B3" w:rsidR="00112300">
      <w:pPr>
        <w:pStyle w:val="Odlomakpopisa"/>
        <w:numPr>
          <w:ilvl w:val="0"/>
          <w:numId w:val="18"/>
        </w:numPr>
      </w:pPr>
      <w:r>
        <w:t xml:space="preserve">Zdeslav Čerina ističe ponudu od </w:t>
      </w:r>
    </w:p>
    <w:p w:rsidRDefault="00946ACF" w:rsidP="00FD29B3" w:rsidR="00946ACF">
      <w:pPr>
        <w:pStyle w:val="Odlomakpopisa"/>
        <w:numPr>
          <w:ilvl w:val="0"/>
          <w:numId w:val="18"/>
        </w:numPr>
      </w:pPr>
      <w:r>
        <w:t xml:space="preserve">Ozren Ognjenović ističe ponudu od </w:t>
      </w:r>
    </w:p>
    <w:p w:rsidRDefault="00A2025E" w:rsidP="00A2025E" w:rsidR="00A2025E">
      <w:r>
        <w:t xml:space="preserve">Utvrđuje se da je  </w:t>
      </w:r>
      <w:r w:rsidRPr="00A2025E">
        <w:rPr>
          <w:b/>
        </w:rPr>
        <w:t>Željko Meštrović</w:t>
      </w:r>
      <w:r>
        <w:t xml:space="preserve"> stekao uvjete za  dosudu nekretnine. </w:t>
      </w:r>
    </w:p>
    <w:p w:rsidRDefault="005F6804" w:rsidP="005F6804" w:rsidR="005F6804"/>
    <w:p w:rsidRDefault="005F6804" w:rsidP="005F6804" w:rsidR="005F6804">
      <w:pPr>
        <w:pStyle w:val="Odlomakpopisa"/>
        <w:numPr>
          <w:ilvl w:val="0"/>
          <w:numId w:val="13"/>
        </w:numPr>
        <w:rPr>
          <w:b/>
        </w:rPr>
      </w:pPr>
      <w:r>
        <w:rPr>
          <w:b/>
        </w:rPr>
        <w:t xml:space="preserve">  278. ETAŽA: 39/10000  </w:t>
      </w:r>
      <w:r>
        <w:rPr>
          <w:b/>
        </w:rPr>
        <w:tab/>
      </w:r>
    </w:p>
    <w:p w:rsidRDefault="005F6804" w:rsidP="005F6804" w:rsidR="005F6804">
      <w:pPr>
        <w:ind w:left="360"/>
      </w:pPr>
      <w:r>
        <w:t>1.dvosobni stan oznake 311, u trećem katu objekta S 4, neto korisne površine 53,13 m2, u etažnom elaboratu sve označeno žutom bojom</w:t>
      </w:r>
      <w:r>
        <w:tab/>
      </w:r>
    </w:p>
    <w:p w:rsidRDefault="005F6804" w:rsidP="005F6804" w:rsidR="005F6804">
      <w:pPr>
        <w:ind w:firstLine="360"/>
        <w:jc w:val="both"/>
      </w:pPr>
      <w:r>
        <w:t xml:space="preserve">Na ovom ročištu za dražbu nekretnina se ne može prodati ispod vrijednosti od 496.400,00 </w:t>
      </w:r>
    </w:p>
    <w:p w:rsidRDefault="005F6804" w:rsidP="005F6804" w:rsidR="005F6804">
      <w:pPr>
        <w:ind w:left="360"/>
      </w:pPr>
      <w:r>
        <w:t>kuna.</w:t>
      </w:r>
      <w:r>
        <w:tab/>
      </w:r>
    </w:p>
    <w:p w:rsidRDefault="00AB2E99" w:rsidP="00AB2E99" w:rsidR="00AB2E99">
      <w:pPr>
        <w:pStyle w:val="Odlomakpopisa"/>
        <w:numPr>
          <w:ilvl w:val="0"/>
          <w:numId w:val="18"/>
        </w:numPr>
      </w:pPr>
      <w:r>
        <w:t>Danijel Samar</w:t>
      </w:r>
      <w:r w:rsidR="00523042">
        <w:t>džić ističe ponudu od</w:t>
      </w:r>
      <w:r>
        <w:t xml:space="preserve"> kn </w:t>
      </w:r>
      <w:r w:rsidR="001F2716">
        <w:t xml:space="preserve"> </w:t>
      </w:r>
      <w:r w:rsidR="001F2716" w:rsidRPr="00A2025E">
        <w:t>506.400,00 kn  u 12,09 sati</w:t>
      </w:r>
      <w:r w:rsidR="001F2716">
        <w:t xml:space="preserve"> </w:t>
      </w:r>
    </w:p>
    <w:p w:rsidRDefault="006D65EF" w:rsidP="00AB2E99" w:rsidR="006D65EF">
      <w:pPr>
        <w:pStyle w:val="Odlomakpopisa"/>
        <w:numPr>
          <w:ilvl w:val="0"/>
          <w:numId w:val="18"/>
        </w:numPr>
      </w:pPr>
      <w:r>
        <w:t>Damir Petriče</w:t>
      </w:r>
      <w:r w:rsidR="00523042">
        <w:t xml:space="preserve">vić ističe ponudu od </w:t>
      </w:r>
      <w:r>
        <w:t>kn</w:t>
      </w:r>
      <w:r w:rsidR="001F2716">
        <w:t xml:space="preserve"> 496.400,00 u 12,09 </w:t>
      </w:r>
      <w:r w:rsidR="00A2025E">
        <w:t xml:space="preserve">, </w:t>
      </w:r>
      <w:r w:rsidR="00A2025E" w:rsidRPr="00A2025E">
        <w:rPr>
          <w:b/>
        </w:rPr>
        <w:t>516.400,00 kn</w:t>
      </w:r>
      <w:r w:rsidR="00A2025E">
        <w:t xml:space="preserve"> </w:t>
      </w:r>
      <w:r w:rsidR="00A2025E" w:rsidRPr="00A2025E">
        <w:rPr>
          <w:b/>
        </w:rPr>
        <w:t>u 12,19</w:t>
      </w:r>
      <w:r w:rsidR="00A2025E">
        <w:t xml:space="preserve"> sati </w:t>
      </w:r>
    </w:p>
    <w:p w:rsidRDefault="00523042" w:rsidP="00AB2E99" w:rsidR="00523042">
      <w:pPr>
        <w:pStyle w:val="Odlomakpopisa"/>
        <w:numPr>
          <w:ilvl w:val="0"/>
          <w:numId w:val="18"/>
        </w:numPr>
      </w:pPr>
      <w:r>
        <w:t xml:space="preserve">Saša Ogrizović ističe ponudu od </w:t>
      </w:r>
    </w:p>
    <w:p w:rsidRDefault="006D13E5" w:rsidP="00AB2E99" w:rsidR="00D43D06">
      <w:pPr>
        <w:pStyle w:val="Odlomakpopisa"/>
        <w:numPr>
          <w:ilvl w:val="0"/>
          <w:numId w:val="18"/>
        </w:numPr>
      </w:pPr>
      <w:r>
        <w:t xml:space="preserve">Mateja Hučić </w:t>
      </w:r>
      <w:r w:rsidR="00D43D06">
        <w:t xml:space="preserve"> ističe ponudu od </w:t>
      </w:r>
    </w:p>
    <w:p w:rsidRDefault="00C063C4" w:rsidP="00AB2E99" w:rsidR="00C063C4">
      <w:pPr>
        <w:pStyle w:val="Odlomakpopisa"/>
        <w:numPr>
          <w:ilvl w:val="0"/>
          <w:numId w:val="18"/>
        </w:numPr>
      </w:pPr>
      <w:r>
        <w:t xml:space="preserve">Anto Zečić ističe ponudu od </w:t>
      </w:r>
    </w:p>
    <w:p w:rsidRDefault="00720805" w:rsidP="00720805" w:rsidR="00720805" w:rsidRPr="00720805">
      <w:pPr>
        <w:pStyle w:val="Odlomakpopisa"/>
        <w:numPr>
          <w:ilvl w:val="0"/>
          <w:numId w:val="18"/>
        </w:numPr>
      </w:pPr>
      <w:r w:rsidRPr="00720805">
        <w:t xml:space="preserve">PQ SOLUTIONS d.o.o.  ističe ponudu od </w:t>
      </w:r>
    </w:p>
    <w:p w:rsidRDefault="00FD29B3" w:rsidP="00FD29B3" w:rsidR="00FD29B3">
      <w:pPr>
        <w:pStyle w:val="Odlomakpopisa"/>
        <w:numPr>
          <w:ilvl w:val="0"/>
          <w:numId w:val="18"/>
        </w:numPr>
      </w:pPr>
      <w:r>
        <w:t xml:space="preserve">OPERETA d.o.o ističe ponudu od </w:t>
      </w:r>
    </w:p>
    <w:p w:rsidRDefault="00112300" w:rsidP="00FD29B3" w:rsidR="00112300">
      <w:pPr>
        <w:pStyle w:val="Odlomakpopisa"/>
        <w:numPr>
          <w:ilvl w:val="0"/>
          <w:numId w:val="18"/>
        </w:numPr>
      </w:pPr>
      <w:r>
        <w:t xml:space="preserve">Zdeslav Čerina ističe ponudu od </w:t>
      </w:r>
    </w:p>
    <w:p w:rsidRDefault="00946ACF" w:rsidP="00FD29B3" w:rsidR="00946ACF">
      <w:pPr>
        <w:pStyle w:val="Odlomakpopisa"/>
        <w:numPr>
          <w:ilvl w:val="0"/>
          <w:numId w:val="18"/>
        </w:numPr>
      </w:pPr>
      <w:r>
        <w:t xml:space="preserve">Ozren Ognjenović ističe ponudu od </w:t>
      </w:r>
    </w:p>
    <w:p w:rsidRDefault="00A2025E" w:rsidP="00A2025E" w:rsidR="00A2025E"/>
    <w:p w:rsidRDefault="00A2025E" w:rsidP="00A2025E" w:rsidR="00A2025E">
      <w:r>
        <w:t xml:space="preserve">Utvrđuje se da je  </w:t>
      </w:r>
      <w:r w:rsidRPr="00A2025E">
        <w:rPr>
          <w:b/>
        </w:rPr>
        <w:t>Damir  Petričević</w:t>
      </w:r>
      <w:r>
        <w:t xml:space="preserve"> stekao uvjete za dosudu. </w:t>
      </w:r>
    </w:p>
    <w:p w:rsidRDefault="00A2025E" w:rsidP="00A2025E" w:rsidR="00A2025E"/>
    <w:p w:rsidRDefault="00A2025E" w:rsidP="00A2025E" w:rsidR="00A2025E"/>
    <w:p w:rsidRDefault="00A2025E" w:rsidP="00A2025E" w:rsidR="00A2025E"/>
    <w:p w:rsidRDefault="00787AAA" w:rsidP="005F6804" w:rsidR="00787AAA"/>
    <w:p w:rsidRDefault="005F6804" w:rsidP="005F6804" w:rsidR="005F6804">
      <w:pPr>
        <w:pStyle w:val="Odlomakpopisa"/>
        <w:numPr>
          <w:ilvl w:val="0"/>
          <w:numId w:val="13"/>
        </w:numPr>
      </w:pPr>
      <w:r>
        <w:rPr>
          <w:b/>
        </w:rPr>
        <w:lastRenderedPageBreak/>
        <w:t xml:space="preserve">  214. ETAŽA: 31/10000 </w:t>
      </w:r>
      <w:r>
        <w:t xml:space="preserve"> (druga dražba)</w:t>
      </w:r>
    </w:p>
    <w:p w:rsidRDefault="005F6804" w:rsidP="005F6804" w:rsidR="005F6804">
      <w:pPr>
        <w:pStyle w:val="Odlomakpopisa"/>
        <w:numPr>
          <w:ilvl w:val="0"/>
          <w:numId w:val="14"/>
        </w:numPr>
      </w:pPr>
      <w:r>
        <w:t>jednosobni stan oznake 107, u prvom katu objekta S 4, sa otvorenim parkirnim mjestom oznake PM 25 u dvorištu, neto korisne površine 42,30 m2, u etažnom elaboratu sve označeno  žutom bojom</w:t>
      </w:r>
    </w:p>
    <w:p w:rsidRDefault="005F6804" w:rsidP="005F6804" w:rsidR="005F6804">
      <w:pPr>
        <w:pStyle w:val="Odlomakpopisa"/>
        <w:jc w:val="both"/>
      </w:pPr>
      <w:r>
        <w:t>Na ovom ročištu za dražbu nekretnina se ne može prodati ispod vrijednosti od 355.000,00 kuna.</w:t>
      </w:r>
      <w:r>
        <w:tab/>
      </w:r>
      <w:r>
        <w:tab/>
        <w:t xml:space="preserve"> </w:t>
      </w:r>
      <w:r>
        <w:tab/>
      </w:r>
    </w:p>
    <w:p w:rsidRDefault="000C3FD8" w:rsidP="000C3FD8" w:rsidR="005F6804">
      <w:pPr>
        <w:pStyle w:val="Odlomakpopisa"/>
        <w:numPr>
          <w:ilvl w:val="0"/>
          <w:numId w:val="18"/>
        </w:numPr>
      </w:pPr>
      <w:r>
        <w:t xml:space="preserve">Biljana Šimleša  ističe ponudu od </w:t>
      </w:r>
    </w:p>
    <w:p w:rsidRDefault="00396098" w:rsidP="000C3FD8" w:rsidR="00396098">
      <w:pPr>
        <w:pStyle w:val="Odlomakpopisa"/>
        <w:numPr>
          <w:ilvl w:val="0"/>
          <w:numId w:val="18"/>
        </w:numPr>
      </w:pPr>
      <w:r>
        <w:t xml:space="preserve">Marko Puškarić ističe ponudu od </w:t>
      </w:r>
      <w:r w:rsidR="001F2716">
        <w:t xml:space="preserve">355.000,00 kn u 12,10 </w:t>
      </w:r>
      <w:r w:rsidR="00A2025E">
        <w:t>, 375.000,00kn u 12,19</w:t>
      </w:r>
      <w:r w:rsidR="000F16D1">
        <w:t xml:space="preserve">, 395.000,00 kn </w:t>
      </w:r>
      <w:r w:rsidR="00A2025E">
        <w:t xml:space="preserve"> </w:t>
      </w:r>
      <w:r w:rsidR="00660CDC">
        <w:t>, 415.000,00 kn u 12,28 sati</w:t>
      </w:r>
    </w:p>
    <w:p w:rsidRDefault="00575C07" w:rsidP="000C3FD8" w:rsidR="00575C07">
      <w:pPr>
        <w:pStyle w:val="Odlomakpopisa"/>
        <w:numPr>
          <w:ilvl w:val="0"/>
          <w:numId w:val="18"/>
        </w:numPr>
      </w:pPr>
      <w:r>
        <w:t xml:space="preserve">Vedran Slunjski ističe ponudu od </w:t>
      </w:r>
    </w:p>
    <w:p w:rsidRDefault="00632321" w:rsidP="00E15219" w:rsidR="00E15219">
      <w:pPr>
        <w:pStyle w:val="Odlomakpopisa"/>
        <w:numPr>
          <w:ilvl w:val="0"/>
          <w:numId w:val="19"/>
        </w:numPr>
      </w:pPr>
      <w:r>
        <w:t>ROMB d.o.o. ističe ponudu od</w:t>
      </w:r>
    </w:p>
    <w:p w:rsidRDefault="00E15219" w:rsidP="00E15219" w:rsidR="00E15219">
      <w:pPr>
        <w:pStyle w:val="Odlomakpopisa"/>
        <w:numPr>
          <w:ilvl w:val="0"/>
          <w:numId w:val="19"/>
        </w:numPr>
      </w:pPr>
      <w:r>
        <w:t>OPERETA d</w:t>
      </w:r>
      <w:r w:rsidR="008F567A">
        <w:t>.</w:t>
      </w:r>
      <w:r>
        <w:t xml:space="preserve">o.o ističe ponudu od </w:t>
      </w:r>
    </w:p>
    <w:p w:rsidRDefault="002733B0" w:rsidP="00E15219" w:rsidR="002733B0">
      <w:pPr>
        <w:pStyle w:val="Odlomakpopisa"/>
        <w:numPr>
          <w:ilvl w:val="0"/>
          <w:numId w:val="19"/>
        </w:numPr>
      </w:pPr>
      <w:r>
        <w:t xml:space="preserve">Darko Pereković ističe ponudu od </w:t>
      </w:r>
      <w:r w:rsidR="00660CDC">
        <w:t xml:space="preserve">, </w:t>
      </w:r>
      <w:r w:rsidR="00660CDC" w:rsidRPr="00660CDC">
        <w:rPr>
          <w:b/>
        </w:rPr>
        <w:t>425.000,00 k u 12,28 sati</w:t>
      </w:r>
    </w:p>
    <w:p w:rsidRDefault="008F567A" w:rsidP="00E15219" w:rsidR="008F567A">
      <w:pPr>
        <w:pStyle w:val="Odlomakpopisa"/>
        <w:numPr>
          <w:ilvl w:val="0"/>
          <w:numId w:val="19"/>
        </w:numPr>
      </w:pPr>
      <w:r>
        <w:t xml:space="preserve">Neven Kapital ističe ponudu od </w:t>
      </w:r>
    </w:p>
    <w:p w:rsidRDefault="007F5823" w:rsidP="00E15219" w:rsidR="007F5823">
      <w:pPr>
        <w:pStyle w:val="Odlomakpopisa"/>
        <w:numPr>
          <w:ilvl w:val="0"/>
          <w:numId w:val="19"/>
        </w:numPr>
      </w:pPr>
      <w:r>
        <w:t xml:space="preserve">Zvonko Filipović ističe ponudu od </w:t>
      </w:r>
    </w:p>
    <w:p w:rsidRDefault="001F2716" w:rsidP="00E15219" w:rsidR="001F2716">
      <w:pPr>
        <w:pStyle w:val="Odlomakpopisa"/>
        <w:numPr>
          <w:ilvl w:val="0"/>
          <w:numId w:val="19"/>
        </w:numPr>
      </w:pPr>
      <w:r>
        <w:t xml:space="preserve">Božidar Cesarec ističe ponudu od </w:t>
      </w:r>
      <w:r w:rsidRPr="00A2025E">
        <w:t xml:space="preserve">365.000,00 kn  12,13 </w:t>
      </w:r>
      <w:r w:rsidRPr="00660CDC">
        <w:t>sati</w:t>
      </w:r>
      <w:r w:rsidR="00A2025E" w:rsidRPr="00660CDC">
        <w:t>, 385.000,00 kn u</w:t>
      </w:r>
      <w:r w:rsidR="00A2025E">
        <w:rPr>
          <w:b/>
        </w:rPr>
        <w:t xml:space="preserve"> </w:t>
      </w:r>
      <w:r w:rsidR="00A2025E" w:rsidRPr="000F16D1">
        <w:t>12,19 sati</w:t>
      </w:r>
      <w:r w:rsidR="00A2025E">
        <w:rPr>
          <w:b/>
        </w:rPr>
        <w:t xml:space="preserve"> </w:t>
      </w:r>
      <w:r w:rsidR="000F16D1">
        <w:rPr>
          <w:b/>
        </w:rPr>
        <w:t xml:space="preserve">, </w:t>
      </w:r>
      <w:r w:rsidR="000F16D1" w:rsidRPr="00660CDC">
        <w:t>405.000,00 kn u 12,24 sati</w:t>
      </w:r>
      <w:r w:rsidR="000F16D1">
        <w:rPr>
          <w:b/>
        </w:rPr>
        <w:t xml:space="preserve"> </w:t>
      </w:r>
    </w:p>
    <w:p w:rsidRDefault="00A2025E" w:rsidP="00A2025E" w:rsidR="000C3FD8" w:rsidRPr="00E15219">
      <w:r>
        <w:t xml:space="preserve">Utvrđuje se da je </w:t>
      </w:r>
      <w:r w:rsidR="00243E6E" w:rsidRPr="00243E6E">
        <w:rPr>
          <w:b/>
        </w:rPr>
        <w:t>Darko Pereković</w:t>
      </w:r>
      <w:r w:rsidR="00243E6E">
        <w:t xml:space="preserve"> stekao uvjete za dosudu nekretnine. </w:t>
      </w:r>
    </w:p>
    <w:p w:rsidRDefault="000C3FD8" w:rsidP="000C3FD8" w:rsidR="000C3FD8"/>
    <w:p w:rsidRDefault="005F6804" w:rsidP="005F6804" w:rsidR="005F6804">
      <w:pPr>
        <w:pStyle w:val="Odlomakpopisa"/>
        <w:numPr>
          <w:ilvl w:val="0"/>
          <w:numId w:val="13"/>
        </w:numPr>
        <w:rPr>
          <w:b/>
        </w:rPr>
      </w:pPr>
      <w:r>
        <w:rPr>
          <w:b/>
        </w:rPr>
        <w:t xml:space="preserve">  215. ETAŽA: 31/10000  </w:t>
      </w:r>
      <w:r>
        <w:t>(druga dražba)</w:t>
      </w:r>
    </w:p>
    <w:p w:rsidRDefault="005F6804" w:rsidP="005F6804" w:rsidR="005F6804">
      <w:pPr>
        <w:pStyle w:val="Odlomakpopisa"/>
        <w:numPr>
          <w:ilvl w:val="0"/>
          <w:numId w:val="15"/>
        </w:numPr>
      </w:pPr>
      <w:r>
        <w:t>jednosobni stan oznake 108, u prvom katu objekta S 4, sa otvorenim parkirnim mjestom oznake PM 24 u dvorištu, neto korisne površine 42,18 m2, u etažnom elaboratu sve označeno  zelenom bojom</w:t>
      </w:r>
    </w:p>
    <w:p w:rsidRDefault="005F6804" w:rsidP="005F6804" w:rsidR="000C3FD8">
      <w:pPr>
        <w:pStyle w:val="Odlomakpopisa"/>
        <w:jc w:val="both"/>
      </w:pPr>
      <w:r>
        <w:t>Na ovom ročištu za dražbu nekretnina se ne može prodati ispod vrijednosti od 354.000,00 kuna.</w:t>
      </w:r>
    </w:p>
    <w:p w:rsidRDefault="000C3FD8" w:rsidP="000C3FD8" w:rsidR="000C3FD8">
      <w:pPr>
        <w:pStyle w:val="Odlomakpopisa"/>
        <w:numPr>
          <w:ilvl w:val="0"/>
          <w:numId w:val="18"/>
        </w:numPr>
        <w:jc w:val="both"/>
      </w:pPr>
      <w:r>
        <w:t xml:space="preserve">Biljana Šimleša ističe ponudu od  </w:t>
      </w:r>
    </w:p>
    <w:p w:rsidRDefault="0026347E" w:rsidP="000C3FD8" w:rsidR="0026347E" w:rsidRPr="00302F15">
      <w:pPr>
        <w:pStyle w:val="Odlomakpopisa"/>
        <w:numPr>
          <w:ilvl w:val="0"/>
          <w:numId w:val="18"/>
        </w:numPr>
        <w:jc w:val="both"/>
        <w:rPr>
          <w:b/>
        </w:rPr>
      </w:pPr>
      <w:r>
        <w:t xml:space="preserve">Božidar Cesarec ističe ponudu od </w:t>
      </w:r>
      <w:r w:rsidR="00302F15">
        <w:t xml:space="preserve">374,000,00 kn u 12.14 sati , </w:t>
      </w:r>
      <w:r w:rsidR="00302F15" w:rsidRPr="00302F15">
        <w:t>394.000,00 k u</w:t>
      </w:r>
      <w:r w:rsidR="00302F15" w:rsidRPr="00302F15">
        <w:rPr>
          <w:b/>
        </w:rPr>
        <w:t xml:space="preserve"> </w:t>
      </w:r>
      <w:r w:rsidR="00302F15" w:rsidRPr="00A2025E">
        <w:t>12,14</w:t>
      </w:r>
      <w:r w:rsidR="00302F15" w:rsidRPr="00302F15">
        <w:rPr>
          <w:b/>
        </w:rPr>
        <w:t xml:space="preserve"> </w:t>
      </w:r>
      <w:r w:rsidR="00A2025E">
        <w:rPr>
          <w:b/>
        </w:rPr>
        <w:t xml:space="preserve">, </w:t>
      </w:r>
      <w:r w:rsidR="00A2025E" w:rsidRPr="00A2025E">
        <w:t>414.000,00 kn u 12,20 sati</w:t>
      </w:r>
      <w:r w:rsidR="00A2025E">
        <w:rPr>
          <w:b/>
        </w:rPr>
        <w:t xml:space="preserve"> </w:t>
      </w:r>
    </w:p>
    <w:p w:rsidRDefault="001F2716" w:rsidP="000C3FD8" w:rsidR="006C157F">
      <w:pPr>
        <w:pStyle w:val="Odlomakpopisa"/>
        <w:numPr>
          <w:ilvl w:val="0"/>
          <w:numId w:val="18"/>
        </w:numPr>
        <w:jc w:val="both"/>
      </w:pPr>
      <w:r>
        <w:t xml:space="preserve">Darinka </w:t>
      </w:r>
      <w:r w:rsidR="00787AAA">
        <w:t xml:space="preserve">Fortunić ističe </w:t>
      </w:r>
      <w:r w:rsidR="006C157F">
        <w:t xml:space="preserve"> ponudu od </w:t>
      </w:r>
      <w:r>
        <w:t>354.000,00 kn u 12.13</w:t>
      </w:r>
      <w:r w:rsidR="00302F15">
        <w:t xml:space="preserve">, 384.000,00 kn u 12.14 sati </w:t>
      </w:r>
      <w:r w:rsidR="00302F15" w:rsidRPr="00A2025E">
        <w:rPr>
          <w:b/>
        </w:rPr>
        <w:t xml:space="preserve">, </w:t>
      </w:r>
      <w:r w:rsidR="00302F15" w:rsidRPr="00A2025E">
        <w:t>404.000,00 k u 12.14 sati</w:t>
      </w:r>
      <w:r w:rsidR="00302F15">
        <w:t xml:space="preserve"> </w:t>
      </w:r>
      <w:r>
        <w:t xml:space="preserve"> </w:t>
      </w:r>
      <w:r w:rsidR="00A2025E">
        <w:t xml:space="preserve">, </w:t>
      </w:r>
      <w:r w:rsidR="00A2025E" w:rsidRPr="00A2025E">
        <w:rPr>
          <w:b/>
        </w:rPr>
        <w:t>424.000,00 kn u 12,20</w:t>
      </w:r>
      <w:r w:rsidR="00A2025E">
        <w:t xml:space="preserve"> </w:t>
      </w:r>
    </w:p>
    <w:p w:rsidRDefault="00B96EDC" w:rsidP="000C3FD8" w:rsidR="00B96EDC">
      <w:pPr>
        <w:pStyle w:val="Odlomakpopisa"/>
        <w:numPr>
          <w:ilvl w:val="0"/>
          <w:numId w:val="18"/>
        </w:numPr>
        <w:jc w:val="both"/>
      </w:pPr>
      <w:r>
        <w:t xml:space="preserve">Marko Puškarić ističe ponudu od </w:t>
      </w:r>
      <w:r w:rsidR="001F2716">
        <w:t xml:space="preserve">n 364.000,00 kn </w:t>
      </w:r>
    </w:p>
    <w:p w:rsidRDefault="00E15219" w:rsidP="00E15219" w:rsidR="00E15219">
      <w:pPr>
        <w:pStyle w:val="Odlomakpopisa"/>
        <w:numPr>
          <w:ilvl w:val="0"/>
          <w:numId w:val="18"/>
        </w:numPr>
      </w:pPr>
      <w:r>
        <w:t>OPERETA d</w:t>
      </w:r>
      <w:r w:rsidR="00787AAA">
        <w:t>.</w:t>
      </w:r>
      <w:r>
        <w:t xml:space="preserve">o.o ističe ponudu od </w:t>
      </w:r>
    </w:p>
    <w:p w:rsidRDefault="000F16D1" w:rsidP="000F16D1" w:rsidR="000F16D1"/>
    <w:p w:rsidRDefault="000F16D1" w:rsidP="000F16D1" w:rsidR="000F16D1">
      <w:r>
        <w:t xml:space="preserve">Utvrđuje se  da je </w:t>
      </w:r>
      <w:r w:rsidRPr="000F16D1">
        <w:rPr>
          <w:b/>
        </w:rPr>
        <w:t>Darinka Fortunić</w:t>
      </w:r>
      <w:r>
        <w:t xml:space="preserve"> stekla uvjete za dosudu nekretnine. </w:t>
      </w:r>
    </w:p>
    <w:p w:rsidRDefault="005F6804" w:rsidP="000C3FD8" w:rsidR="005F6804">
      <w:pPr>
        <w:jc w:val="both"/>
      </w:pPr>
      <w:r>
        <w:tab/>
      </w:r>
      <w:r>
        <w:tab/>
      </w:r>
    </w:p>
    <w:p w:rsidRDefault="005F6804" w:rsidP="005F6804" w:rsidR="005F6804">
      <w:pPr>
        <w:pStyle w:val="Odlomakpopisa"/>
        <w:numPr>
          <w:ilvl w:val="0"/>
          <w:numId w:val="13"/>
        </w:numPr>
        <w:rPr>
          <w:b/>
        </w:rPr>
      </w:pPr>
      <w:r>
        <w:rPr>
          <w:b/>
        </w:rPr>
        <w:t xml:space="preserve">  220. ETAŽA: 41/10000  </w:t>
      </w:r>
      <w:r>
        <w:rPr>
          <w:b/>
        </w:rPr>
        <w:tab/>
      </w:r>
      <w:r>
        <w:t>(druga dražba)</w:t>
      </w:r>
    </w:p>
    <w:p w:rsidRDefault="005F6804" w:rsidP="005F6804" w:rsidR="005F6804">
      <w:pPr>
        <w:pStyle w:val="Odlomakpopisa"/>
        <w:numPr>
          <w:ilvl w:val="0"/>
          <w:numId w:val="16"/>
        </w:numPr>
      </w:pPr>
      <w:r>
        <w:t>dvosobni stan oznake 113, u prvom katu objekta S 4, sa otvorenim parkirnim mjestom oznake PM 19 u dvorištu, neto korisne površine 56,14 m2, u etažnom elaboratu sve označeno  crvenom bojom</w:t>
      </w:r>
      <w:r>
        <w:tab/>
      </w:r>
    </w:p>
    <w:p w:rsidRDefault="005F6804" w:rsidP="005F6804" w:rsidR="005F6804">
      <w:pPr>
        <w:pStyle w:val="Odlomakpopisa"/>
        <w:jc w:val="both"/>
      </w:pPr>
      <w:r>
        <w:t>Na ovom ročištu za dražbu nekretnina se ne može prodati ispod vrijednosti od 466.000,00 kuna.</w:t>
      </w:r>
      <w:r>
        <w:tab/>
      </w:r>
    </w:p>
    <w:p w:rsidRDefault="00306B7A" w:rsidP="00306B7A" w:rsidR="005F6804">
      <w:pPr>
        <w:pStyle w:val="Odlomakpopisa"/>
        <w:numPr>
          <w:ilvl w:val="0"/>
          <w:numId w:val="18"/>
        </w:numPr>
      </w:pPr>
      <w:r>
        <w:t xml:space="preserve">Robert Šimleša ističe ponudu od </w:t>
      </w:r>
      <w:r w:rsidR="00EA42F2">
        <w:t xml:space="preserve">466.000,00 </w:t>
      </w:r>
      <w:r w:rsidR="002C030A">
        <w:t xml:space="preserve"> kuna </w:t>
      </w:r>
      <w:r w:rsidR="000F16D1">
        <w:t>, 506.000,00 kn , 526.000,00 kn  556.000,00 kn u 12,26</w:t>
      </w:r>
      <w:r w:rsidR="00243E6E" w:rsidRPr="00243E6E">
        <w:rPr>
          <w:b/>
        </w:rPr>
        <w:t xml:space="preserve">, </w:t>
      </w:r>
      <w:r w:rsidR="00243E6E" w:rsidRPr="00EA1073">
        <w:t>576.000,00 kn  u 12.30 sati</w:t>
      </w:r>
      <w:r w:rsidR="00243E6E">
        <w:t xml:space="preserve"> </w:t>
      </w:r>
      <w:r w:rsidR="000F16D1">
        <w:t xml:space="preserve"> </w:t>
      </w:r>
    </w:p>
    <w:p w:rsidRDefault="00EA42F2" w:rsidP="00306B7A" w:rsidR="00EA42F2">
      <w:pPr>
        <w:pStyle w:val="Odlomakpopisa"/>
        <w:numPr>
          <w:ilvl w:val="0"/>
          <w:numId w:val="18"/>
        </w:numPr>
      </w:pPr>
      <w:r>
        <w:t>Filip Piš</w:t>
      </w:r>
      <w:r w:rsidR="00D43D06">
        <w:t xml:space="preserve">kulić ističe ponudu </w:t>
      </w:r>
      <w:r w:rsidR="00D43D06" w:rsidRPr="000F16D1">
        <w:rPr>
          <w:b/>
        </w:rPr>
        <w:t xml:space="preserve">od  </w:t>
      </w:r>
      <w:r w:rsidR="00302F15" w:rsidRPr="00275D5F">
        <w:t>476.000,00 kn 12,16</w:t>
      </w:r>
      <w:r w:rsidR="00302F15">
        <w:t xml:space="preserve"> </w:t>
      </w:r>
      <w:r>
        <w:t xml:space="preserve">kn </w:t>
      </w:r>
      <w:r w:rsidR="000F16D1">
        <w:t>. 496.000,00, 546.000,0 kn</w:t>
      </w:r>
      <w:r w:rsidR="00EA1073">
        <w:t xml:space="preserve">, </w:t>
      </w:r>
      <w:r w:rsidR="00EA1073" w:rsidRPr="00EA1073">
        <w:rPr>
          <w:b/>
        </w:rPr>
        <w:t>586.000,00 kn u 12,36 sati</w:t>
      </w:r>
      <w:r w:rsidR="00EA1073">
        <w:t xml:space="preserve"> </w:t>
      </w:r>
      <w:r w:rsidR="000F16D1">
        <w:t xml:space="preserve">  </w:t>
      </w:r>
    </w:p>
    <w:p w:rsidRDefault="00D43D06" w:rsidP="00306B7A" w:rsidR="00D43D06">
      <w:pPr>
        <w:pStyle w:val="Odlomakpopisa"/>
        <w:numPr>
          <w:ilvl w:val="0"/>
          <w:numId w:val="18"/>
        </w:numPr>
      </w:pPr>
      <w:r>
        <w:t xml:space="preserve">Saša Ogrizović ističe ponudu  od </w:t>
      </w:r>
    </w:p>
    <w:p w:rsidRDefault="00720805" w:rsidP="00720805" w:rsidR="00720805" w:rsidRPr="00720805">
      <w:pPr>
        <w:pStyle w:val="Odlomakpopisa"/>
        <w:numPr>
          <w:ilvl w:val="0"/>
          <w:numId w:val="18"/>
        </w:numPr>
      </w:pPr>
      <w:r w:rsidRPr="00720805">
        <w:t xml:space="preserve">PQ SOLUTIONS d.o.o.  ističe ponudu od </w:t>
      </w:r>
    </w:p>
    <w:p w:rsidRDefault="00E15219" w:rsidP="00E15219" w:rsidR="00E15219">
      <w:pPr>
        <w:pStyle w:val="Odlomakpopisa"/>
        <w:numPr>
          <w:ilvl w:val="0"/>
          <w:numId w:val="18"/>
        </w:numPr>
      </w:pPr>
      <w:r>
        <w:t xml:space="preserve">OPERETA do.o ističe ponudu od </w:t>
      </w:r>
    </w:p>
    <w:p w:rsidRDefault="00052FD1" w:rsidP="00E15219" w:rsidR="00052FD1">
      <w:pPr>
        <w:pStyle w:val="Odlomakpopisa"/>
        <w:numPr>
          <w:ilvl w:val="0"/>
          <w:numId w:val="18"/>
        </w:numPr>
      </w:pPr>
      <w:r>
        <w:t xml:space="preserve">Branko Petković  ističe ponudu od </w:t>
      </w:r>
      <w:r w:rsidR="00302F15">
        <w:t>466.000,00 kn u 12.15 sati</w:t>
      </w:r>
      <w:r w:rsidR="00A2025E">
        <w:t xml:space="preserve">, 486.000,00 kn u 12,21 </w:t>
      </w:r>
      <w:r w:rsidR="000F16D1">
        <w:t xml:space="preserve">, 516.000,00 kn , 536.000,00 kn u 12.26 </w:t>
      </w:r>
      <w:r w:rsidR="00275D5F">
        <w:t xml:space="preserve">, </w:t>
      </w:r>
      <w:r w:rsidR="00275D5F" w:rsidRPr="00243E6E">
        <w:t>566.000,00 kn</w:t>
      </w:r>
      <w:r w:rsidR="00275D5F">
        <w:t xml:space="preserve">  u 12.30 sati </w:t>
      </w:r>
    </w:p>
    <w:p w:rsidRDefault="00052FD1" w:rsidP="00E15219" w:rsidR="00052FD1">
      <w:pPr>
        <w:pStyle w:val="Odlomakpopisa"/>
        <w:numPr>
          <w:ilvl w:val="0"/>
          <w:numId w:val="18"/>
        </w:numPr>
      </w:pPr>
      <w:r>
        <w:lastRenderedPageBreak/>
        <w:t xml:space="preserve">Zdeslav Čerina ističe ponudu od </w:t>
      </w:r>
    </w:p>
    <w:p w:rsidRDefault="00946ACF" w:rsidP="00E15219" w:rsidR="00946ACF">
      <w:pPr>
        <w:pStyle w:val="Odlomakpopisa"/>
        <w:numPr>
          <w:ilvl w:val="0"/>
          <w:numId w:val="18"/>
        </w:numPr>
      </w:pPr>
      <w:r>
        <w:t xml:space="preserve">Ozren Ognjenović ističe ponudu od </w:t>
      </w:r>
    </w:p>
    <w:p w:rsidRDefault="00EA1073" w:rsidP="00E15219" w:rsidR="00EA1073">
      <w:pPr>
        <w:pStyle w:val="Odlomakpopisa"/>
        <w:numPr>
          <w:ilvl w:val="0"/>
          <w:numId w:val="18"/>
        </w:numPr>
      </w:pPr>
    </w:p>
    <w:p w:rsidRDefault="00EA1073" w:rsidP="00EA1073" w:rsidR="00EA1073">
      <w:pPr>
        <w:ind w:left="720"/>
      </w:pPr>
      <w:r>
        <w:t xml:space="preserve">Utvrđuje se da je </w:t>
      </w:r>
      <w:r w:rsidRPr="00EA1073">
        <w:rPr>
          <w:b/>
        </w:rPr>
        <w:t>Filip Piškulić stekao</w:t>
      </w:r>
      <w:r>
        <w:t xml:space="preserve"> pravo na  dosudu nekretnine. </w:t>
      </w:r>
    </w:p>
    <w:p w:rsidRDefault="000F16D1" w:rsidP="000F16D1" w:rsidR="000F16D1">
      <w:pPr>
        <w:ind w:left="720"/>
      </w:pPr>
    </w:p>
    <w:p w:rsidRDefault="005F6804" w:rsidP="005F6804" w:rsidR="005F6804">
      <w:pPr>
        <w:pStyle w:val="Odlomakpopisa"/>
        <w:numPr>
          <w:ilvl w:val="0"/>
          <w:numId w:val="13"/>
        </w:numPr>
        <w:rPr>
          <w:b/>
        </w:rPr>
      </w:pPr>
      <w:r>
        <w:rPr>
          <w:b/>
        </w:rPr>
        <w:t xml:space="preserve">  360. Etaža: 32/10000  </w:t>
      </w:r>
      <w:r>
        <w:t>(druga dražba)</w:t>
      </w:r>
    </w:p>
    <w:p w:rsidRDefault="005F6804" w:rsidP="005F6804" w:rsidR="005F6804">
      <w:pPr>
        <w:pStyle w:val="Odlomakpopisa"/>
        <w:numPr>
          <w:ilvl w:val="0"/>
          <w:numId w:val="17"/>
        </w:numPr>
      </w:pPr>
      <w:r>
        <w:t>jednosobni stan oznake 605, u šestom katu objekta S 4, sa spremištem oznake 51 u međuetaži, neto korisne površine 43,73 m2, u etažnom elaboratu sve označeno  zelenom bojom</w:t>
      </w:r>
      <w:r>
        <w:tab/>
      </w:r>
      <w:r>
        <w:tab/>
      </w:r>
    </w:p>
    <w:p w:rsidRDefault="005F6804" w:rsidP="005F6804" w:rsidR="005F6804">
      <w:pPr>
        <w:pStyle w:val="Odlomakpopisa"/>
        <w:jc w:val="both"/>
      </w:pPr>
      <w:r>
        <w:t>Na ovom ročištu za dražbu nekretnina se ne može prodati ispod vrijednosti od 341.000,00 kn.</w:t>
      </w:r>
    </w:p>
    <w:p w:rsidRDefault="00DF13AB" w:rsidP="00DF13AB" w:rsidR="00DF13AB">
      <w:pPr>
        <w:pStyle w:val="Odlomakpopisa"/>
        <w:numPr>
          <w:ilvl w:val="0"/>
          <w:numId w:val="18"/>
        </w:numPr>
        <w:jc w:val="both"/>
      </w:pPr>
      <w:r>
        <w:t>Željko P</w:t>
      </w:r>
      <w:r w:rsidR="00302F15">
        <w:t xml:space="preserve">iler ističe ponudu od </w:t>
      </w:r>
      <w:r>
        <w:t xml:space="preserve"> kn </w:t>
      </w:r>
    </w:p>
    <w:p w:rsidRDefault="00637F8D" w:rsidP="00DF13AB" w:rsidR="00637F8D" w:rsidRPr="00A2025E">
      <w:pPr>
        <w:pStyle w:val="Odlomakpopisa"/>
        <w:numPr>
          <w:ilvl w:val="0"/>
          <w:numId w:val="18"/>
        </w:numPr>
        <w:jc w:val="both"/>
        <w:rPr>
          <w:b/>
        </w:rPr>
      </w:pPr>
      <w:r>
        <w:t xml:space="preserve">Marina Subota ističe  ponudu od </w:t>
      </w:r>
      <w:r w:rsidR="00302F15">
        <w:t xml:space="preserve">361.00,0 </w:t>
      </w:r>
      <w:r w:rsidR="00A2025E">
        <w:t>, 401.000,00 kn</w:t>
      </w:r>
      <w:r w:rsidR="00A2025E" w:rsidRPr="00EA1073">
        <w:rPr>
          <w:b/>
        </w:rPr>
        <w:t>,</w:t>
      </w:r>
      <w:r w:rsidR="00A2025E" w:rsidRPr="00EA1073">
        <w:t xml:space="preserve"> 441.000,00 kn u 12,</w:t>
      </w:r>
      <w:r w:rsidR="00A2025E" w:rsidRPr="00EA1073">
        <w:rPr>
          <w:b/>
        </w:rPr>
        <w:t>22</w:t>
      </w:r>
      <w:r w:rsidR="00A2025E" w:rsidRPr="00A2025E">
        <w:rPr>
          <w:b/>
        </w:rPr>
        <w:t xml:space="preserve"> </w:t>
      </w:r>
    </w:p>
    <w:p w:rsidRDefault="00723104" w:rsidP="00723104" w:rsidR="00723104">
      <w:pPr>
        <w:pStyle w:val="Odlomakpopisa"/>
        <w:numPr>
          <w:ilvl w:val="0"/>
          <w:numId w:val="18"/>
        </w:numPr>
      </w:pPr>
      <w:r>
        <w:t>OPERETA d</w:t>
      </w:r>
      <w:r w:rsidR="00302F15">
        <w:t>.</w:t>
      </w:r>
      <w:r>
        <w:t xml:space="preserve">o.o ističe ponudu od </w:t>
      </w:r>
    </w:p>
    <w:p w:rsidRDefault="004E1877" w:rsidP="00723104" w:rsidR="004E1877">
      <w:pPr>
        <w:pStyle w:val="Odlomakpopisa"/>
        <w:numPr>
          <w:ilvl w:val="0"/>
          <w:numId w:val="18"/>
        </w:numPr>
      </w:pPr>
      <w:r>
        <w:t xml:space="preserve">Darko Pereković ističe ponudu  od </w:t>
      </w:r>
    </w:p>
    <w:p w:rsidRDefault="00112300" w:rsidP="00723104" w:rsidR="00112300">
      <w:pPr>
        <w:pStyle w:val="Odlomakpopisa"/>
        <w:numPr>
          <w:ilvl w:val="0"/>
          <w:numId w:val="18"/>
        </w:numPr>
      </w:pPr>
      <w:r>
        <w:t xml:space="preserve">Branko Petković ističe ponudu  od </w:t>
      </w:r>
      <w:r w:rsidR="00302F15">
        <w:t>341.000,00</w:t>
      </w:r>
      <w:r w:rsidR="00EA1073">
        <w:t xml:space="preserve">, </w:t>
      </w:r>
      <w:r w:rsidR="00EA1073" w:rsidRPr="00EA1073">
        <w:rPr>
          <w:b/>
        </w:rPr>
        <w:t>461.00</w:t>
      </w:r>
      <w:r w:rsidR="00EA1073">
        <w:rPr>
          <w:b/>
        </w:rPr>
        <w:t>0</w:t>
      </w:r>
      <w:r w:rsidR="00EA1073" w:rsidRPr="00EA1073">
        <w:rPr>
          <w:b/>
        </w:rPr>
        <w:t>,00 kn u 12,35</w:t>
      </w:r>
      <w:r w:rsidR="00EA1073">
        <w:t xml:space="preserve">  sati </w:t>
      </w:r>
    </w:p>
    <w:p w:rsidRDefault="00606E41" w:rsidP="00723104" w:rsidR="00606E41">
      <w:pPr>
        <w:pStyle w:val="Odlomakpopisa"/>
        <w:numPr>
          <w:ilvl w:val="0"/>
          <w:numId w:val="18"/>
        </w:numPr>
      </w:pPr>
      <w:r>
        <w:t xml:space="preserve">Matej Jambrek ističe ponudu od </w:t>
      </w:r>
    </w:p>
    <w:p w:rsidRDefault="00946ACF" w:rsidP="00723104" w:rsidR="00946ACF">
      <w:pPr>
        <w:pStyle w:val="Odlomakpopisa"/>
        <w:numPr>
          <w:ilvl w:val="0"/>
          <w:numId w:val="18"/>
        </w:numPr>
      </w:pPr>
      <w:r>
        <w:t xml:space="preserve">Vedran Slunjski ističe ponudu od </w:t>
      </w:r>
    </w:p>
    <w:p w:rsidRDefault="00946ACF" w:rsidP="00723104" w:rsidR="00946ACF">
      <w:pPr>
        <w:pStyle w:val="Odlomakpopisa"/>
        <w:numPr>
          <w:ilvl w:val="0"/>
          <w:numId w:val="18"/>
        </w:numPr>
      </w:pPr>
      <w:r>
        <w:t xml:space="preserve">Gordan Špehar ističe ponudu od </w:t>
      </w:r>
      <w:r w:rsidR="000F16D1">
        <w:t xml:space="preserve">451.000,00 kn 12.27 </w:t>
      </w:r>
      <w:r w:rsidR="00EA1073">
        <w:t xml:space="preserve">, </w:t>
      </w:r>
      <w:r w:rsidR="00EA1073" w:rsidRPr="00EA1073">
        <w:rPr>
          <w:b/>
        </w:rPr>
        <w:t>471.000,00 kn u 12,39</w:t>
      </w:r>
      <w:r w:rsidR="00EA1073">
        <w:t xml:space="preserve"> sati </w:t>
      </w:r>
    </w:p>
    <w:p w:rsidRDefault="00E406AE" w:rsidP="00723104" w:rsidR="00E406AE">
      <w:pPr>
        <w:pStyle w:val="Odlomakpopisa"/>
        <w:numPr>
          <w:ilvl w:val="0"/>
          <w:numId w:val="18"/>
        </w:numPr>
      </w:pPr>
      <w:r>
        <w:t xml:space="preserve">Marin Čuljak ističe ponudu od </w:t>
      </w:r>
      <w:r w:rsidR="00302F15">
        <w:t xml:space="preserve">371.000,00 kn , </w:t>
      </w:r>
      <w:r w:rsidR="00302F15" w:rsidRPr="00A2025E">
        <w:t xml:space="preserve">391.000,00 kn u 12,17 sati </w:t>
      </w:r>
      <w:r w:rsidR="00A2025E" w:rsidRPr="00A2025E">
        <w:t>,</w:t>
      </w:r>
      <w:r w:rsidR="00A2025E">
        <w:t xml:space="preserve"> 431.00</w:t>
      </w:r>
    </w:p>
    <w:p w:rsidRDefault="00636F24" w:rsidP="00723104" w:rsidR="00636F24">
      <w:pPr>
        <w:pStyle w:val="Odlomakpopisa"/>
        <w:numPr>
          <w:ilvl w:val="0"/>
          <w:numId w:val="18"/>
        </w:numPr>
      </w:pPr>
      <w:r>
        <w:t xml:space="preserve">Tamara Kos ističe ponudu od </w:t>
      </w:r>
    </w:p>
    <w:p w:rsidRDefault="00EA1073" w:rsidP="005F6804" w:rsidR="00EA1073"/>
    <w:p w:rsidRDefault="00EA1073" w:rsidP="005F6804" w:rsidR="005F6804">
      <w:r>
        <w:t xml:space="preserve">Utvrđuje se da  je  </w:t>
      </w:r>
      <w:r w:rsidRPr="00EA1073">
        <w:rPr>
          <w:b/>
        </w:rPr>
        <w:t>Gordan Špehar</w:t>
      </w:r>
      <w:r>
        <w:t xml:space="preserve"> stekao uvjete za dosudu nekretnine. </w:t>
      </w:r>
    </w:p>
    <w:p w:rsidRDefault="009522FE" w:rsidP="005F6804" w:rsidR="009522FE"/>
    <w:p w:rsidRDefault="009522FE" w:rsidP="005F6804" w:rsidR="009522FE"/>
    <w:p w:rsidRDefault="009522FE" w:rsidP="005F6804" w:rsidR="009522FE"/>
    <w:p w:rsidRDefault="006220CA" w:rsidP="006220CA" w:rsidR="006220CA">
      <w:pPr>
        <w:jc w:val="both"/>
        <w:rPr>
          <w:b/>
        </w:rPr>
      </w:pPr>
    </w:p>
    <w:p w:rsidRDefault="006220CA" w:rsidP="006220CA" w:rsidR="006220CA" w:rsidRPr="00791366">
      <w:pPr>
        <w:jc w:val="both"/>
      </w:pPr>
      <w:r w:rsidRPr="00791366">
        <w:t xml:space="preserve">Sudac  utvrđuje da su ponuditelji s najvišom ponudom  stekli pravo na dosudu. </w:t>
      </w:r>
    </w:p>
    <w:p w:rsidRDefault="006220CA" w:rsidP="006220CA" w:rsidR="006220CA" w:rsidRPr="00791366">
      <w:pPr>
        <w:jc w:val="both"/>
      </w:pPr>
    </w:p>
    <w:p w:rsidRDefault="006220CA" w:rsidP="006220CA" w:rsidR="006220CA" w:rsidRPr="00791366">
      <w:pPr>
        <w:jc w:val="both"/>
      </w:pPr>
      <w:r w:rsidRPr="00791366">
        <w:t>Rješenje o dosudi biti će dostavljeno  na adresu navedenu  u zapisniku.</w:t>
      </w:r>
    </w:p>
    <w:p w:rsidRDefault="006220CA" w:rsidP="006220CA" w:rsidR="006220CA" w:rsidRPr="00791366">
      <w:pPr>
        <w:jc w:val="both"/>
      </w:pPr>
    </w:p>
    <w:p w:rsidRDefault="006220CA" w:rsidP="006220CA" w:rsidR="006220CA" w:rsidRPr="00791366">
      <w:pPr>
        <w:jc w:val="both"/>
      </w:pPr>
      <w:r w:rsidRPr="00791366">
        <w:t xml:space="preserve"> Rok za uplatu počinje teći istekom  osmog dana od primitka  rješenja o dosudi. </w:t>
      </w:r>
    </w:p>
    <w:p w:rsidRDefault="006220CA" w:rsidP="006220CA" w:rsidR="006220CA" w:rsidRPr="00791366">
      <w:pPr>
        <w:jc w:val="both"/>
      </w:pPr>
    </w:p>
    <w:p w:rsidRDefault="006220CA" w:rsidP="006220CA" w:rsidR="006220CA" w:rsidRPr="00791366">
      <w:pPr>
        <w:jc w:val="both"/>
      </w:pPr>
      <w:r w:rsidRPr="00791366">
        <w:t xml:space="preserve">Uplatu  je potrebno izvršiti u </w:t>
      </w:r>
      <w:r w:rsidR="00791366">
        <w:t>daljnjem roku od 30 dana (</w:t>
      </w:r>
      <w:r w:rsidRPr="00791366">
        <w:t xml:space="preserve">primitak rješenja  plus osam dana) počinje teći 30 dana za uplatu na račun  na koji je izvršena uplata jamčevine. </w:t>
      </w:r>
    </w:p>
    <w:p w:rsidRDefault="006220CA" w:rsidP="006220CA" w:rsidR="006220CA" w:rsidRPr="00791366">
      <w:pPr>
        <w:jc w:val="both"/>
      </w:pPr>
      <w:r w:rsidRPr="00791366">
        <w:t xml:space="preserve"> </w:t>
      </w:r>
    </w:p>
    <w:p w:rsidRDefault="006220CA" w:rsidP="006220CA" w:rsidR="006220CA" w:rsidRPr="00791366">
      <w:pPr>
        <w:jc w:val="both"/>
      </w:pPr>
      <w:r w:rsidRPr="00791366">
        <w:t xml:space="preserve">Ponuditeljima s uplaćenom jamčevinom  koji nisu  istaknuli ponudu za kupnju jamčevina će se vratiti na račun s kojeg je izvršena uplata sve kako je navedeno u  odluci o prodaji. </w:t>
      </w:r>
    </w:p>
    <w:p w:rsidRDefault="006220CA" w:rsidP="006220CA" w:rsidR="006220CA">
      <w:pPr>
        <w:jc w:val="both"/>
      </w:pPr>
      <w:r>
        <w:rPr>
          <w:b/>
        </w:rPr>
        <w:t xml:space="preserve"> </w:t>
      </w:r>
      <w:r>
        <w:rPr>
          <w:b/>
        </w:rPr>
        <w:tab/>
      </w:r>
    </w:p>
    <w:p w:rsidRDefault="006220CA" w:rsidP="006220CA" w:rsidR="006220CA">
      <w:r>
        <w:t xml:space="preserve">Sudac utvrđuje da je  današnja dražba dovršena u  </w:t>
      </w:r>
      <w:r w:rsidR="00EA1073">
        <w:t>12</w:t>
      </w:r>
      <w:r w:rsidR="00ED5CC0">
        <w:t>,</w:t>
      </w:r>
      <w:r w:rsidR="00EA1073">
        <w:t>43</w:t>
      </w:r>
      <w:r>
        <w:t xml:space="preserve">     sati. </w:t>
      </w:r>
    </w:p>
    <w:p w:rsidRDefault="00791366" w:rsidP="006220CA" w:rsidR="00791366"/>
    <w:p w:rsidRDefault="00791366" w:rsidP="006220CA" w:rsidR="00791366">
      <w:r>
        <w:t>Daljnjih prijedloga nema.</w:t>
      </w:r>
    </w:p>
    <w:p w:rsidRDefault="00791366" w:rsidP="006220CA" w:rsidR="00791366"/>
    <w:p w:rsidRDefault="00791366" w:rsidP="006220CA" w:rsidR="00791366">
      <w:r>
        <w:t xml:space="preserve">Odluka će biti objavljena i  putem e oglasne ploče suda.  </w:t>
      </w:r>
    </w:p>
    <w:p w:rsidRDefault="00791366" w:rsidP="006220CA" w:rsidR="00791366"/>
    <w:p w:rsidRDefault="00791366" w:rsidP="006220CA" w:rsidR="00791366"/>
    <w:p w:rsidRDefault="006220CA" w:rsidP="006220CA" w:rsidR="006220CA">
      <w:r>
        <w:t>Daljnja odluka pismenim putem.</w:t>
      </w:r>
    </w:p>
    <w:p w:rsidRDefault="006220CA" w:rsidP="006220CA" w:rsidR="006220CA">
      <w:r>
        <w:t xml:space="preserve">     </w:t>
      </w:r>
      <w:r>
        <w:tab/>
      </w:r>
      <w:r>
        <w:tab/>
      </w:r>
      <w:r>
        <w:tab/>
      </w:r>
      <w:r>
        <w:tab/>
        <w:t xml:space="preserve">  </w:t>
      </w:r>
    </w:p>
    <w:p w:rsidRDefault="006220CA" w:rsidP="006220CA" w:rsidR="006220CA">
      <w:r>
        <w:t xml:space="preserve">Zapisničar:     </w:t>
      </w:r>
      <w:r>
        <w:tab/>
      </w:r>
      <w:r>
        <w:tab/>
      </w:r>
      <w:r>
        <w:tab/>
        <w:t xml:space="preserve">        Stečajni sudac:</w:t>
      </w:r>
      <w:r>
        <w:tab/>
      </w:r>
      <w:r>
        <w:tab/>
      </w:r>
      <w:r>
        <w:tab/>
        <w:t>Za stečajnog dužnika:</w:t>
      </w:r>
    </w:p>
    <w:p w:rsidRDefault="006220CA" w:rsidP="006220CA" w:rsidR="006220CA">
      <w:r>
        <w:t>Tatjana Slaviček</w:t>
      </w:r>
      <w:r>
        <w:tab/>
        <w:t xml:space="preserve">                    Nino Radić</w:t>
      </w:r>
      <w:r>
        <w:tab/>
      </w:r>
      <w:r>
        <w:tab/>
      </w:r>
      <w:r>
        <w:tab/>
        <w:t xml:space="preserve">Mirjana Zuzija    </w:t>
      </w:r>
      <w:r w:rsidR="00791366">
        <w:t xml:space="preserve"> </w:t>
      </w:r>
    </w:p>
    <w:sectPr w:rsidR="006220CA">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0D4" w:rsidP="00A7144F" w:rsidR="009B20D4">
      <w:r>
        <w:separator/>
      </w:r>
    </w:p>
  </w:endnote>
  <w:endnote w:id="0" w:type="continuationSeparator">
    <w:p w:rsidRDefault="009B20D4" w:rsidP="00A7144F" w:rsidR="009B20D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0D4" w:rsidP="00A7144F" w:rsidR="009B20D4">
      <w:r>
        <w:separator/>
      </w:r>
    </w:p>
  </w:footnote>
  <w:footnote w:id="0" w:type="continuationSeparator">
    <w:p w:rsidRDefault="009B20D4" w:rsidP="00A7144F" w:rsidR="009B20D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29429271"/>
      <w:docPartObj>
        <w:docPartGallery w:val="Page Numbers (Top of Page)"/>
        <w:docPartUnique/>
      </w:docPartObj>
    </w:sdtPr>
    <w:sdtEndPr/>
    <w:sdtContent>
      <w:p w:rsidRDefault="001F2716" w:rsidR="001F2716">
        <w:pPr>
          <w:pStyle w:val="Zaglavlje"/>
          <w:jc w:val="center"/>
        </w:pPr>
        <w:r>
          <w:fldChar w:fldCharType="begin"/>
        </w:r>
        <w:r>
          <w:instrText>PAGE   \* MERGEFORMAT</w:instrText>
        </w:r>
        <w:r>
          <w:fldChar w:fldCharType="separate"/>
        </w:r>
        <w:r w:rsidR="002A5C52">
          <w:rPr>
            <w:noProof/>
          </w:rPr>
          <w:t>1</w:t>
        </w:r>
        <w:r>
          <w:fldChar w:fldCharType="end"/>
        </w:r>
      </w:p>
    </w:sdtContent>
  </w:sdt>
  <w:p w:rsidRDefault="001F2716" w:rsidR="001F2716">
    <w:pPr>
      <w:pStyle w:val="Zaglavlje"/>
    </w:pPr>
    <w:r>
      <w:tab/>
    </w:r>
    <w:r>
      <w:tab/>
      <w:t>1 St-1094/12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7477FC"/>
    <w:multiLevelType w:val="hybridMultilevel"/>
    <w:tmpl w:val="65D4F6A6"/>
    <w:lvl w:tplc="88ACD6EA"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B9B79BD"/>
    <w:multiLevelType w:val="hybridMultilevel"/>
    <w:tmpl w:val="66DA1F2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110817E0"/>
    <w:multiLevelType w:val="hybridMultilevel"/>
    <w:tmpl w:val="F572DAA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22D87DCC"/>
    <w:multiLevelType w:val="hybridMultilevel"/>
    <w:tmpl w:val="720243AA"/>
    <w:lvl w:tplc="1794D2FA" w:ilvl="0">
      <w:start w:val="1"/>
      <w:numFmt w:val="bullet"/>
      <w:lvlText w:val="-"/>
      <w:lvlJc w:val="left"/>
      <w:pPr>
        <w:tabs>
          <w:tab w:pos="5747" w:val="num"/>
        </w:tabs>
        <w:ind w:hanging="360" w:left="5747"/>
      </w:pPr>
      <w:rPr>
        <w:rFonts w:cs="Times New Roman" w:eastAsia="Times New Roman" w:hAnsi="Times New Roman" w:ascii="Times New Roman" w:hint="default"/>
      </w:rPr>
    </w:lvl>
    <w:lvl w:tentative="true" w:tplc="041A0003" w:ilvl="1">
      <w:start w:val="1"/>
      <w:numFmt w:val="bullet"/>
      <w:lvlText w:val="o"/>
      <w:lvlJc w:val="left"/>
      <w:pPr>
        <w:tabs>
          <w:tab w:pos="6570" w:val="num"/>
        </w:tabs>
        <w:ind w:hanging="360" w:left="6570"/>
      </w:pPr>
      <w:rPr>
        <w:rFonts w:cs="Courier New" w:hAnsi="Courier New" w:ascii="Courier New" w:hint="default"/>
      </w:rPr>
    </w:lvl>
    <w:lvl w:tentative="true" w:tplc="041A0005" w:ilvl="2">
      <w:start w:val="1"/>
      <w:numFmt w:val="bullet"/>
      <w:lvlText w:val=""/>
      <w:lvlJc w:val="left"/>
      <w:pPr>
        <w:tabs>
          <w:tab w:pos="7290" w:val="num"/>
        </w:tabs>
        <w:ind w:hanging="360" w:left="7290"/>
      </w:pPr>
      <w:rPr>
        <w:rFonts w:hAnsi="Wingdings" w:ascii="Wingdings" w:hint="default"/>
      </w:rPr>
    </w:lvl>
    <w:lvl w:tentative="true" w:tplc="041A0001" w:ilvl="3">
      <w:start w:val="1"/>
      <w:numFmt w:val="bullet"/>
      <w:lvlText w:val=""/>
      <w:lvlJc w:val="left"/>
      <w:pPr>
        <w:tabs>
          <w:tab w:pos="8010" w:val="num"/>
        </w:tabs>
        <w:ind w:hanging="360" w:left="8010"/>
      </w:pPr>
      <w:rPr>
        <w:rFonts w:hAnsi="Symbol" w:ascii="Symbol" w:hint="default"/>
      </w:rPr>
    </w:lvl>
    <w:lvl w:tentative="true" w:tplc="041A0003" w:ilvl="4">
      <w:start w:val="1"/>
      <w:numFmt w:val="bullet"/>
      <w:lvlText w:val="o"/>
      <w:lvlJc w:val="left"/>
      <w:pPr>
        <w:tabs>
          <w:tab w:pos="8730" w:val="num"/>
        </w:tabs>
        <w:ind w:hanging="360" w:left="8730"/>
      </w:pPr>
      <w:rPr>
        <w:rFonts w:cs="Courier New" w:hAnsi="Courier New" w:ascii="Courier New" w:hint="default"/>
      </w:rPr>
    </w:lvl>
    <w:lvl w:tentative="true" w:tplc="041A0005" w:ilvl="5">
      <w:start w:val="1"/>
      <w:numFmt w:val="bullet"/>
      <w:lvlText w:val=""/>
      <w:lvlJc w:val="left"/>
      <w:pPr>
        <w:tabs>
          <w:tab w:pos="9450" w:val="num"/>
        </w:tabs>
        <w:ind w:hanging="360" w:left="9450"/>
      </w:pPr>
      <w:rPr>
        <w:rFonts w:hAnsi="Wingdings" w:ascii="Wingdings" w:hint="default"/>
      </w:rPr>
    </w:lvl>
    <w:lvl w:tentative="true" w:tplc="041A0001" w:ilvl="6">
      <w:start w:val="1"/>
      <w:numFmt w:val="bullet"/>
      <w:lvlText w:val=""/>
      <w:lvlJc w:val="left"/>
      <w:pPr>
        <w:tabs>
          <w:tab w:pos="10170" w:val="num"/>
        </w:tabs>
        <w:ind w:hanging="360" w:left="10170"/>
      </w:pPr>
      <w:rPr>
        <w:rFonts w:hAnsi="Symbol" w:ascii="Symbol" w:hint="default"/>
      </w:rPr>
    </w:lvl>
    <w:lvl w:tentative="true" w:tplc="041A0003" w:ilvl="7">
      <w:start w:val="1"/>
      <w:numFmt w:val="bullet"/>
      <w:lvlText w:val="o"/>
      <w:lvlJc w:val="left"/>
      <w:pPr>
        <w:tabs>
          <w:tab w:pos="10890" w:val="num"/>
        </w:tabs>
        <w:ind w:hanging="360" w:left="10890"/>
      </w:pPr>
      <w:rPr>
        <w:rFonts w:cs="Courier New" w:hAnsi="Courier New" w:ascii="Courier New" w:hint="default"/>
      </w:rPr>
    </w:lvl>
    <w:lvl w:tentative="true" w:tplc="041A0005" w:ilvl="8">
      <w:start w:val="1"/>
      <w:numFmt w:val="bullet"/>
      <w:lvlText w:val=""/>
      <w:lvlJc w:val="left"/>
      <w:pPr>
        <w:tabs>
          <w:tab w:pos="11610" w:val="num"/>
        </w:tabs>
        <w:ind w:hanging="360" w:left="11610"/>
      </w:pPr>
      <w:rPr>
        <w:rFonts w:hAnsi="Wingdings" w:ascii="Wingdings" w:hint="default"/>
      </w:rPr>
    </w:lvl>
  </w:abstractNum>
  <w:abstractNum w:abstractNumId="4">
    <w:nsid w:val="25CC4F1B"/>
    <w:multiLevelType w:val="hybridMultilevel"/>
    <w:tmpl w:val="133EA86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2C4D5070"/>
    <w:multiLevelType w:val="hybridMultilevel"/>
    <w:tmpl w:val="3F2E3A3A"/>
    <w:lvl w:tplc="531A9658" w:ilvl="0">
      <w:start w:val="11"/>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36B74F69"/>
    <w:multiLevelType w:val="hybridMultilevel"/>
    <w:tmpl w:val="5B787E3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7B72178"/>
    <w:multiLevelType w:val="hybridMultilevel"/>
    <w:tmpl w:val="5478DFA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3F1E1340"/>
    <w:multiLevelType w:val="hybridMultilevel"/>
    <w:tmpl w:val="E51AD22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9">
    <w:nsid w:val="43443AB5"/>
    <w:multiLevelType w:val="hybridMultilevel"/>
    <w:tmpl w:val="72E8BB08"/>
    <w:lvl w:tplc="9B826662" w:ilvl="0">
      <w:start w:val="1"/>
      <w:numFmt w:val="decimal"/>
      <w:lvlText w:val="%1."/>
      <w:lvlJc w:val="left"/>
      <w:pPr>
        <w:ind w:hanging="360" w:left="72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0">
    <w:nsid w:val="45340BFB"/>
    <w:multiLevelType w:val="hybridMultilevel"/>
    <w:tmpl w:val="DEF614C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1">
    <w:nsid w:val="58050944"/>
    <w:multiLevelType w:val="hybridMultilevel"/>
    <w:tmpl w:val="562C28B8"/>
    <w:lvl w:tplc="C54EC2B0"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2">
    <w:nsid w:val="59694FA1"/>
    <w:multiLevelType w:val="hybridMultilevel"/>
    <w:tmpl w:val="5BB8FB1A"/>
    <w:lvl w:tplc="48CC2172" w:ilvl="0">
      <w:start w:val="4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5D8510BD"/>
    <w:multiLevelType w:val="hybridMultilevel"/>
    <w:tmpl w:val="4D3691F4"/>
    <w:lvl w:tplc="4588EF92"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61EE3DFC"/>
    <w:multiLevelType w:val="hybridMultilevel"/>
    <w:tmpl w:val="8294DF22"/>
    <w:lvl w:tplc="DA92D2A4" w:ilvl="0">
      <w:start w:val="1"/>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5">
    <w:nsid w:val="6B60221F"/>
    <w:multiLevelType w:val="hybridMultilevel"/>
    <w:tmpl w:val="DA8CB7C4"/>
    <w:lvl w:tplc="A5843EC8"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6">
    <w:nsid w:val="6DC85A91"/>
    <w:multiLevelType w:val="hybridMultilevel"/>
    <w:tmpl w:val="8CB45752"/>
    <w:lvl w:tplc="5F641070" w:ilvl="0">
      <w:start w:val="30"/>
      <w:numFmt w:val="decimal"/>
      <w:lvlText w:val="%1."/>
      <w:lvlJc w:val="left"/>
      <w:pPr>
        <w:ind w:hanging="360" w:left="72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7">
    <w:nsid w:val="72A8568F"/>
    <w:multiLevelType w:val="hybridMultilevel"/>
    <w:tmpl w:val="17A2040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8">
    <w:nsid w:val="79C37AD2"/>
    <w:multiLevelType w:val="hybridMultilevel"/>
    <w:tmpl w:val="A5D4450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9">
    <w:nsid w:val="7D9D37B2"/>
    <w:multiLevelType w:val="hybridMultilevel"/>
    <w:tmpl w:val="E9DAEC0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0">
    <w:nsid w:val="7DCD03A5"/>
    <w:multiLevelType w:val="hybridMultilevel"/>
    <w:tmpl w:val="F264A384"/>
    <w:lvl w:tplc="EA7E7BAC"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 w:numId="2">
    <w:abstractNumId w:val="12"/>
  </w:num>
  <w:num w:numId="3">
    <w:abstractNumId w:val="5"/>
  </w:num>
  <w:num w:numId="4">
    <w:abstractNumId w:val="14"/>
  </w:num>
  <w:num w:numId="5">
    <w:abstractNumId w:val="3"/>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3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20"/>
  </w:num>
  <w:num w:numId="20">
    <w:abstractNumId w:val="11"/>
  </w:num>
  <w:num w:numId="21">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52305"/>
    <w:rsid w:val="0002003B"/>
    <w:rsid w:val="0003799E"/>
    <w:rsid w:val="000414FB"/>
    <w:rsid w:val="000449D5"/>
    <w:rsid w:val="00052FD1"/>
    <w:rsid w:val="0005540B"/>
    <w:rsid w:val="000600D7"/>
    <w:rsid w:val="00060A01"/>
    <w:rsid w:val="00072AC0"/>
    <w:rsid w:val="00074AC1"/>
    <w:rsid w:val="00077CFD"/>
    <w:rsid w:val="00096BE7"/>
    <w:rsid w:val="000A6FDB"/>
    <w:rsid w:val="000C3FD8"/>
    <w:rsid w:val="000D5391"/>
    <w:rsid w:val="000D70F4"/>
    <w:rsid w:val="000E1722"/>
    <w:rsid w:val="000F16D1"/>
    <w:rsid w:val="00112300"/>
    <w:rsid w:val="0011441F"/>
    <w:rsid w:val="00122B53"/>
    <w:rsid w:val="00124B89"/>
    <w:rsid w:val="00152305"/>
    <w:rsid w:val="00160746"/>
    <w:rsid w:val="001632EA"/>
    <w:rsid w:val="001675B2"/>
    <w:rsid w:val="00180AF3"/>
    <w:rsid w:val="00186281"/>
    <w:rsid w:val="00186A68"/>
    <w:rsid w:val="00192210"/>
    <w:rsid w:val="00192367"/>
    <w:rsid w:val="001963DE"/>
    <w:rsid w:val="00197872"/>
    <w:rsid w:val="001A4CFF"/>
    <w:rsid w:val="001B4CA3"/>
    <w:rsid w:val="001D2BF9"/>
    <w:rsid w:val="001E34FC"/>
    <w:rsid w:val="001F2716"/>
    <w:rsid w:val="00213A07"/>
    <w:rsid w:val="002216ED"/>
    <w:rsid w:val="00230F00"/>
    <w:rsid w:val="002412A0"/>
    <w:rsid w:val="00243E6E"/>
    <w:rsid w:val="0026347E"/>
    <w:rsid w:val="002639F0"/>
    <w:rsid w:val="00266151"/>
    <w:rsid w:val="00266818"/>
    <w:rsid w:val="002733B0"/>
    <w:rsid w:val="00273AAA"/>
    <w:rsid w:val="00275D5F"/>
    <w:rsid w:val="00280022"/>
    <w:rsid w:val="002A43BA"/>
    <w:rsid w:val="002A5C52"/>
    <w:rsid w:val="002B0C7A"/>
    <w:rsid w:val="002C030A"/>
    <w:rsid w:val="002C100C"/>
    <w:rsid w:val="002C6C47"/>
    <w:rsid w:val="002D09A4"/>
    <w:rsid w:val="002D28D4"/>
    <w:rsid w:val="002F37E9"/>
    <w:rsid w:val="002F49DF"/>
    <w:rsid w:val="00301B5B"/>
    <w:rsid w:val="00302F15"/>
    <w:rsid w:val="00306B7A"/>
    <w:rsid w:val="00307146"/>
    <w:rsid w:val="00315268"/>
    <w:rsid w:val="003165FD"/>
    <w:rsid w:val="00337975"/>
    <w:rsid w:val="003454B6"/>
    <w:rsid w:val="00346221"/>
    <w:rsid w:val="00351A93"/>
    <w:rsid w:val="00357A55"/>
    <w:rsid w:val="00365D7E"/>
    <w:rsid w:val="00384CD0"/>
    <w:rsid w:val="00387E34"/>
    <w:rsid w:val="00395ECC"/>
    <w:rsid w:val="00396098"/>
    <w:rsid w:val="003976EC"/>
    <w:rsid w:val="003A1E08"/>
    <w:rsid w:val="003C5EF6"/>
    <w:rsid w:val="003D7DE7"/>
    <w:rsid w:val="003E527C"/>
    <w:rsid w:val="003E772E"/>
    <w:rsid w:val="00432766"/>
    <w:rsid w:val="0043386B"/>
    <w:rsid w:val="004522C1"/>
    <w:rsid w:val="004641FF"/>
    <w:rsid w:val="0046573A"/>
    <w:rsid w:val="004A565F"/>
    <w:rsid w:val="004A6A90"/>
    <w:rsid w:val="004B4327"/>
    <w:rsid w:val="004B4B2A"/>
    <w:rsid w:val="004C0361"/>
    <w:rsid w:val="004E1877"/>
    <w:rsid w:val="004E36A8"/>
    <w:rsid w:val="004F26D1"/>
    <w:rsid w:val="004F44EB"/>
    <w:rsid w:val="00504842"/>
    <w:rsid w:val="00510550"/>
    <w:rsid w:val="00515DB3"/>
    <w:rsid w:val="00523042"/>
    <w:rsid w:val="00525954"/>
    <w:rsid w:val="00530C37"/>
    <w:rsid w:val="00533C5E"/>
    <w:rsid w:val="00541BB4"/>
    <w:rsid w:val="00546F9C"/>
    <w:rsid w:val="005502A2"/>
    <w:rsid w:val="005575A1"/>
    <w:rsid w:val="00561C6E"/>
    <w:rsid w:val="0057109E"/>
    <w:rsid w:val="00571618"/>
    <w:rsid w:val="00575C07"/>
    <w:rsid w:val="0058045E"/>
    <w:rsid w:val="00595083"/>
    <w:rsid w:val="00597694"/>
    <w:rsid w:val="005A566A"/>
    <w:rsid w:val="005A6257"/>
    <w:rsid w:val="005A74CE"/>
    <w:rsid w:val="005B3A9B"/>
    <w:rsid w:val="005B4851"/>
    <w:rsid w:val="005D3E17"/>
    <w:rsid w:val="005F038F"/>
    <w:rsid w:val="005F5994"/>
    <w:rsid w:val="005F6804"/>
    <w:rsid w:val="00606E41"/>
    <w:rsid w:val="006220CA"/>
    <w:rsid w:val="00627071"/>
    <w:rsid w:val="00632321"/>
    <w:rsid w:val="00636410"/>
    <w:rsid w:val="00636F24"/>
    <w:rsid w:val="00637F8D"/>
    <w:rsid w:val="0064029B"/>
    <w:rsid w:val="006449CE"/>
    <w:rsid w:val="00650AB9"/>
    <w:rsid w:val="006570A5"/>
    <w:rsid w:val="00660CDC"/>
    <w:rsid w:val="006677DA"/>
    <w:rsid w:val="00676121"/>
    <w:rsid w:val="006824B6"/>
    <w:rsid w:val="00682920"/>
    <w:rsid w:val="00685771"/>
    <w:rsid w:val="006A575A"/>
    <w:rsid w:val="006B5760"/>
    <w:rsid w:val="006B5E7F"/>
    <w:rsid w:val="006B71E7"/>
    <w:rsid w:val="006C157F"/>
    <w:rsid w:val="006C1F06"/>
    <w:rsid w:val="006D13E5"/>
    <w:rsid w:val="006D4EAE"/>
    <w:rsid w:val="006D65EF"/>
    <w:rsid w:val="006D6D37"/>
    <w:rsid w:val="006E3121"/>
    <w:rsid w:val="006E707A"/>
    <w:rsid w:val="00720805"/>
    <w:rsid w:val="00723104"/>
    <w:rsid w:val="00732B37"/>
    <w:rsid w:val="0073382D"/>
    <w:rsid w:val="00746480"/>
    <w:rsid w:val="0078516D"/>
    <w:rsid w:val="00785A7D"/>
    <w:rsid w:val="00787AAA"/>
    <w:rsid w:val="00791366"/>
    <w:rsid w:val="007B39C8"/>
    <w:rsid w:val="007C5DF8"/>
    <w:rsid w:val="007C6836"/>
    <w:rsid w:val="007D6D15"/>
    <w:rsid w:val="007E503B"/>
    <w:rsid w:val="007F5823"/>
    <w:rsid w:val="0081455E"/>
    <w:rsid w:val="008205CB"/>
    <w:rsid w:val="00825377"/>
    <w:rsid w:val="00845840"/>
    <w:rsid w:val="008631AE"/>
    <w:rsid w:val="00864B79"/>
    <w:rsid w:val="008711E7"/>
    <w:rsid w:val="00880957"/>
    <w:rsid w:val="00887DA5"/>
    <w:rsid w:val="008A34F4"/>
    <w:rsid w:val="008A61A0"/>
    <w:rsid w:val="008A7A81"/>
    <w:rsid w:val="008B1B4D"/>
    <w:rsid w:val="008B526F"/>
    <w:rsid w:val="008C0046"/>
    <w:rsid w:val="008D2CE2"/>
    <w:rsid w:val="008E2C2A"/>
    <w:rsid w:val="008F567A"/>
    <w:rsid w:val="008F587A"/>
    <w:rsid w:val="00900AD7"/>
    <w:rsid w:val="00911026"/>
    <w:rsid w:val="00912CA7"/>
    <w:rsid w:val="00941ABD"/>
    <w:rsid w:val="00945CF1"/>
    <w:rsid w:val="00946ACF"/>
    <w:rsid w:val="009522FE"/>
    <w:rsid w:val="009606A3"/>
    <w:rsid w:val="009A07B0"/>
    <w:rsid w:val="009A2325"/>
    <w:rsid w:val="009B20D4"/>
    <w:rsid w:val="009C17FB"/>
    <w:rsid w:val="009C2D8E"/>
    <w:rsid w:val="009D316E"/>
    <w:rsid w:val="009E3FB9"/>
    <w:rsid w:val="009F0155"/>
    <w:rsid w:val="00A2025E"/>
    <w:rsid w:val="00A21FA4"/>
    <w:rsid w:val="00A27BAC"/>
    <w:rsid w:val="00A32B4F"/>
    <w:rsid w:val="00A34C79"/>
    <w:rsid w:val="00A7144F"/>
    <w:rsid w:val="00A749BE"/>
    <w:rsid w:val="00A93036"/>
    <w:rsid w:val="00A95D7B"/>
    <w:rsid w:val="00AA173F"/>
    <w:rsid w:val="00AA1F63"/>
    <w:rsid w:val="00AA667C"/>
    <w:rsid w:val="00AB0780"/>
    <w:rsid w:val="00AB2E99"/>
    <w:rsid w:val="00AB6ADA"/>
    <w:rsid w:val="00AD440D"/>
    <w:rsid w:val="00AD5D52"/>
    <w:rsid w:val="00AD6C53"/>
    <w:rsid w:val="00AF7D27"/>
    <w:rsid w:val="00B159B6"/>
    <w:rsid w:val="00B21579"/>
    <w:rsid w:val="00B24BBD"/>
    <w:rsid w:val="00B25B95"/>
    <w:rsid w:val="00B327FB"/>
    <w:rsid w:val="00B34821"/>
    <w:rsid w:val="00B446AF"/>
    <w:rsid w:val="00B55E25"/>
    <w:rsid w:val="00B66116"/>
    <w:rsid w:val="00B758C8"/>
    <w:rsid w:val="00B77478"/>
    <w:rsid w:val="00B86A92"/>
    <w:rsid w:val="00B873A1"/>
    <w:rsid w:val="00B9032B"/>
    <w:rsid w:val="00B96EDC"/>
    <w:rsid w:val="00BA002B"/>
    <w:rsid w:val="00BB456F"/>
    <w:rsid w:val="00BE6629"/>
    <w:rsid w:val="00BF2318"/>
    <w:rsid w:val="00BF4B95"/>
    <w:rsid w:val="00C028DF"/>
    <w:rsid w:val="00C063C4"/>
    <w:rsid w:val="00C2021D"/>
    <w:rsid w:val="00C25AE7"/>
    <w:rsid w:val="00C32278"/>
    <w:rsid w:val="00C37C35"/>
    <w:rsid w:val="00C60E55"/>
    <w:rsid w:val="00C7628A"/>
    <w:rsid w:val="00CB77CE"/>
    <w:rsid w:val="00CD4FDB"/>
    <w:rsid w:val="00CD730D"/>
    <w:rsid w:val="00CE07B4"/>
    <w:rsid w:val="00CF316D"/>
    <w:rsid w:val="00CF61C1"/>
    <w:rsid w:val="00D13C25"/>
    <w:rsid w:val="00D24E30"/>
    <w:rsid w:val="00D34A68"/>
    <w:rsid w:val="00D43D06"/>
    <w:rsid w:val="00D6417F"/>
    <w:rsid w:val="00D9073F"/>
    <w:rsid w:val="00D9253D"/>
    <w:rsid w:val="00DC7502"/>
    <w:rsid w:val="00DE1D6E"/>
    <w:rsid w:val="00DF13AB"/>
    <w:rsid w:val="00E00844"/>
    <w:rsid w:val="00E04ED1"/>
    <w:rsid w:val="00E05C06"/>
    <w:rsid w:val="00E10BD2"/>
    <w:rsid w:val="00E12E28"/>
    <w:rsid w:val="00E13457"/>
    <w:rsid w:val="00E15219"/>
    <w:rsid w:val="00E21D51"/>
    <w:rsid w:val="00E26243"/>
    <w:rsid w:val="00E30386"/>
    <w:rsid w:val="00E406AE"/>
    <w:rsid w:val="00E42689"/>
    <w:rsid w:val="00E47837"/>
    <w:rsid w:val="00E6591D"/>
    <w:rsid w:val="00E72F0F"/>
    <w:rsid w:val="00EA1073"/>
    <w:rsid w:val="00EA42F2"/>
    <w:rsid w:val="00EC0B9C"/>
    <w:rsid w:val="00ED26A7"/>
    <w:rsid w:val="00ED5CC0"/>
    <w:rsid w:val="00EE4A2F"/>
    <w:rsid w:val="00EF6F82"/>
    <w:rsid w:val="00F126C9"/>
    <w:rsid w:val="00F24B30"/>
    <w:rsid w:val="00F25FF6"/>
    <w:rsid w:val="00F32CD8"/>
    <w:rsid w:val="00F403D0"/>
    <w:rsid w:val="00F423AB"/>
    <w:rsid w:val="00F42EE3"/>
    <w:rsid w:val="00F61884"/>
    <w:rsid w:val="00F629F7"/>
    <w:rsid w:val="00F636C5"/>
    <w:rsid w:val="00F67F53"/>
    <w:rsid w:val="00F771D7"/>
    <w:rsid w:val="00F85FF6"/>
    <w:rsid w:val="00FA100E"/>
    <w:rsid w:val="00FA20E1"/>
    <w:rsid w:val="00FA2E18"/>
    <w:rsid w:val="00FB7429"/>
    <w:rsid w:val="00FC08B3"/>
    <w:rsid w:val="00FC355D"/>
    <w:rsid w:val="00FC7A2C"/>
    <w:rsid w:val="00FD29B3"/>
    <w:rsid w:val="00FE5877"/>
    <w:rsid w:val="00FF2A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Hyperlink"/>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52305"/>
    <w:pPr>
      <w:spacing w:lineRule="auto" w:line="240" w:after="0"/>
    </w:pPr>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basedOn w:val="Zadanifontodlomka"/>
    <w:semiHidden/>
    <w:unhideWhenUsed/>
    <w:rsid w:val="00152305"/>
    <w:rPr>
      <w:color w:themeColor="hyperlink" w:val="0000FF"/>
      <w:u w:val="single"/>
    </w:rPr>
  </w:style>
  <w:style w:styleId="Obinitekst" w:type="paragraph">
    <w:name w:val="Plain Text"/>
    <w:basedOn w:val="Normal"/>
    <w:link w:val="ObinitekstChar"/>
    <w:uiPriority w:val="99"/>
    <w:semiHidden/>
    <w:unhideWhenUsed/>
    <w:rsid w:val="00152305"/>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semiHidden/>
    <w:rsid w:val="00152305"/>
    <w:rPr>
      <w:rFonts w:hAnsi="Calibri" w:ascii="Calibri"/>
      <w:sz w:val="22"/>
      <w:szCs w:val="21"/>
    </w:rPr>
  </w:style>
  <w:style w:styleId="Bezproreda" w:type="paragraph">
    <w:name w:val="No Spacing"/>
    <w:uiPriority w:val="1"/>
    <w:qFormat/>
    <w:rsid w:val="00152305"/>
    <w:pPr>
      <w:spacing w:lineRule="auto" w:line="240" w:after="0"/>
    </w:pPr>
    <w:rPr>
      <w:rFonts w:hAnsiTheme="minorHAnsi" w:asciiTheme="minorHAnsi"/>
      <w:sz w:val="22"/>
    </w:rPr>
  </w:style>
  <w:style w:styleId="Naglaeno" w:type="character">
    <w:name w:val="Strong"/>
    <w:basedOn w:val="Zadanifontodlomka"/>
    <w:uiPriority w:val="22"/>
    <w:qFormat/>
    <w:rsid w:val="00152305"/>
    <w:rPr>
      <w:b/>
      <w:bCs/>
    </w:rPr>
  </w:style>
  <w:style w:styleId="Odlomakpopisa" w:type="paragraph">
    <w:name w:val="List Paragraph"/>
    <w:basedOn w:val="Normal"/>
    <w:uiPriority w:val="34"/>
    <w:qFormat/>
    <w:rsid w:val="00152305"/>
    <w:pPr>
      <w:ind w:left="720"/>
      <w:contextualSpacing/>
    </w:pPr>
  </w:style>
  <w:style w:styleId="Tekstbalonia" w:type="paragraph">
    <w:name w:val="Balloon Text"/>
    <w:basedOn w:val="Normal"/>
    <w:link w:val="TekstbaloniaChar"/>
    <w:uiPriority w:val="99"/>
    <w:semiHidden/>
    <w:unhideWhenUsed/>
    <w:rsid w:val="00A7144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7144F"/>
    <w:rPr>
      <w:rFonts w:cs="Tahoma" w:eastAsia="Times New Roman" w:hAnsi="Tahoma" w:ascii="Tahoma"/>
      <w:sz w:val="16"/>
      <w:szCs w:val="16"/>
      <w:lang w:eastAsia="hr-HR"/>
    </w:rPr>
  </w:style>
  <w:style w:styleId="Zaglavlje" w:type="paragraph">
    <w:name w:val="header"/>
    <w:basedOn w:val="Normal"/>
    <w:link w:val="ZaglavljeChar"/>
    <w:uiPriority w:val="99"/>
    <w:unhideWhenUsed/>
    <w:rsid w:val="00A7144F"/>
    <w:pPr>
      <w:tabs>
        <w:tab w:pos="4536" w:val="center"/>
        <w:tab w:pos="9072" w:val="right"/>
      </w:tabs>
    </w:pPr>
  </w:style>
  <w:style w:customStyle="true" w:styleId="ZaglavljeChar" w:type="character">
    <w:name w:val="Zaglavlje Char"/>
    <w:basedOn w:val="Zadanifontodlomka"/>
    <w:link w:val="Zaglavlje"/>
    <w:uiPriority w:val="99"/>
    <w:rsid w:val="00A7144F"/>
    <w:rPr>
      <w:rFonts w:cs="Times New Roman" w:eastAsia="Times New Roman"/>
      <w:szCs w:val="24"/>
      <w:lang w:eastAsia="hr-HR"/>
    </w:rPr>
  </w:style>
  <w:style w:styleId="Podnoje" w:type="paragraph">
    <w:name w:val="footer"/>
    <w:basedOn w:val="Normal"/>
    <w:link w:val="PodnojeChar"/>
    <w:uiPriority w:val="99"/>
    <w:unhideWhenUsed/>
    <w:rsid w:val="00A7144F"/>
    <w:pPr>
      <w:tabs>
        <w:tab w:pos="4536" w:val="center"/>
        <w:tab w:pos="9072" w:val="right"/>
      </w:tabs>
    </w:pPr>
  </w:style>
  <w:style w:customStyle="true" w:styleId="PodnojeChar" w:type="character">
    <w:name w:val="Podnožje Char"/>
    <w:basedOn w:val="Zadanifontodlomka"/>
    <w:link w:val="Podnoje"/>
    <w:uiPriority w:val="99"/>
    <w:rsid w:val="00A7144F"/>
    <w:rPr>
      <w:rFonts w:cs="Times New Roman" w:eastAsia="Times New Roman"/>
      <w:szCs w:val="24"/>
      <w:lang w:eastAsia="hr-HR"/>
    </w:rPr>
  </w:style>
  <w:style w:styleId="Tekstrezerviranogmjesta" w:type="character">
    <w:name w:val="Placeholder Text"/>
    <w:basedOn w:val="Zadanifontodlomka"/>
    <w:uiPriority w:val="99"/>
    <w:semiHidden/>
    <w:rsid w:val="00FC355D"/>
    <w:rPr>
      <w:color w:val="808080"/>
      <w:bdr w:space="0" w:sz="0" w:color="auto" w:val="none"/>
      <w:shd w:fill="auto" w:color="auto" w:val="clear"/>
    </w:rPr>
  </w:style>
  <w:style w:customStyle="true" w:styleId="eSPISCCParagraphDefaultFont" w:type="character">
    <w:name w:val="eSPIS_CC_Paragraph Default Font"/>
    <w:basedOn w:val="Zadanifontodlomka"/>
    <w:rsid w:val="00FC355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C355D"/>
    <w:rPr>
      <w:bdr w:space="0" w:sz="0" w:color="auto" w:val="none"/>
      <w:shd w:fill="FFFFCC" w:color="auto" w:val="clear"/>
      <w:lang w:val="hr-HR"/>
    </w:rPr>
  </w:style>
  <w:style w:customStyle="true" w:styleId="PozadinaSvijetloCrvena" w:type="character">
    <w:name w:val="Pozadina_SvijetloCrvena"/>
    <w:basedOn w:val="eSPISCCParagraphDefaultFont"/>
    <w:rsid w:val="00FC355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C355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Hyperlink"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52305"/>
    <w:pPr>
      <w:spacing w:after="0" w:line="240" w:lineRule="auto"/>
    </w:pPr>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basedOn w:val="Zadanifontodlomka"/>
    <w:semiHidden/>
    <w:unhideWhenUsed/>
    <w:rsid w:val="00152305"/>
    <w:rPr>
      <w:color w:themeColor="hyperlink" w:val="0000FF"/>
      <w:u w:val="single"/>
    </w:rPr>
  </w:style>
  <w:style w:styleId="Obinitekst" w:type="paragraph">
    <w:name w:val="Plain Text"/>
    <w:basedOn w:val="Normal"/>
    <w:link w:val="ObinitekstChar"/>
    <w:uiPriority w:val="99"/>
    <w:semiHidden/>
    <w:unhideWhenUsed/>
    <w:rsid w:val="00152305"/>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semiHidden/>
    <w:rsid w:val="00152305"/>
    <w:rPr>
      <w:rFonts w:ascii="Calibri" w:hAnsi="Calibri"/>
      <w:sz w:val="22"/>
      <w:szCs w:val="21"/>
    </w:rPr>
  </w:style>
  <w:style w:styleId="Bezproreda" w:type="paragraph">
    <w:name w:val="No Spacing"/>
    <w:uiPriority w:val="1"/>
    <w:qFormat/>
    <w:rsid w:val="00152305"/>
    <w:pPr>
      <w:spacing w:after="0" w:line="240" w:lineRule="auto"/>
    </w:pPr>
    <w:rPr>
      <w:rFonts w:asciiTheme="minorHAnsi" w:hAnsiTheme="minorHAnsi"/>
      <w:sz w:val="22"/>
    </w:rPr>
  </w:style>
  <w:style w:styleId="Naglaeno" w:type="character">
    <w:name w:val="Strong"/>
    <w:basedOn w:val="Zadanifontodlomka"/>
    <w:uiPriority w:val="22"/>
    <w:qFormat/>
    <w:rsid w:val="00152305"/>
    <w:rPr>
      <w:b/>
      <w:bCs/>
    </w:rPr>
  </w:style>
  <w:style w:styleId="Odlomakpopisa" w:type="paragraph">
    <w:name w:val="List Paragraph"/>
    <w:basedOn w:val="Normal"/>
    <w:uiPriority w:val="34"/>
    <w:qFormat/>
    <w:rsid w:val="00152305"/>
    <w:pPr>
      <w:ind w:left="720"/>
      <w:contextualSpacing/>
    </w:pPr>
  </w:style>
  <w:style w:styleId="Tekstbalonia" w:type="paragraph">
    <w:name w:val="Balloon Text"/>
    <w:basedOn w:val="Normal"/>
    <w:link w:val="TekstbaloniaChar"/>
    <w:uiPriority w:val="99"/>
    <w:semiHidden/>
    <w:unhideWhenUsed/>
    <w:rsid w:val="00A7144F"/>
    <w:rPr>
      <w:rFonts w:ascii="Tahoma" w:cs="Tahoma" w:hAnsi="Tahoma"/>
      <w:sz w:val="16"/>
      <w:szCs w:val="16"/>
    </w:rPr>
  </w:style>
  <w:style w:customStyle="1" w:styleId="TekstbaloniaChar" w:type="character">
    <w:name w:val="Tekst balončića Char"/>
    <w:basedOn w:val="Zadanifontodlomka"/>
    <w:link w:val="Tekstbalonia"/>
    <w:uiPriority w:val="99"/>
    <w:semiHidden/>
    <w:rsid w:val="00A7144F"/>
    <w:rPr>
      <w:rFonts w:ascii="Tahoma" w:cs="Tahoma" w:eastAsia="Times New Roman" w:hAnsi="Tahoma"/>
      <w:sz w:val="16"/>
      <w:szCs w:val="16"/>
      <w:lang w:eastAsia="hr-HR"/>
    </w:rPr>
  </w:style>
  <w:style w:styleId="Zaglavlje" w:type="paragraph">
    <w:name w:val="header"/>
    <w:basedOn w:val="Normal"/>
    <w:link w:val="ZaglavljeChar"/>
    <w:uiPriority w:val="99"/>
    <w:unhideWhenUsed/>
    <w:rsid w:val="00A7144F"/>
    <w:pPr>
      <w:tabs>
        <w:tab w:pos="4536" w:val="center"/>
        <w:tab w:pos="9072" w:val="right"/>
      </w:tabs>
    </w:pPr>
  </w:style>
  <w:style w:customStyle="1" w:styleId="ZaglavljeChar" w:type="character">
    <w:name w:val="Zaglavlje Char"/>
    <w:basedOn w:val="Zadanifontodlomka"/>
    <w:link w:val="Zaglavlje"/>
    <w:uiPriority w:val="99"/>
    <w:rsid w:val="00A7144F"/>
    <w:rPr>
      <w:rFonts w:cs="Times New Roman" w:eastAsia="Times New Roman"/>
      <w:szCs w:val="24"/>
      <w:lang w:eastAsia="hr-HR"/>
    </w:rPr>
  </w:style>
  <w:style w:styleId="Podnoje" w:type="paragraph">
    <w:name w:val="footer"/>
    <w:basedOn w:val="Normal"/>
    <w:link w:val="PodnojeChar"/>
    <w:uiPriority w:val="99"/>
    <w:unhideWhenUsed/>
    <w:rsid w:val="00A7144F"/>
    <w:pPr>
      <w:tabs>
        <w:tab w:pos="4536" w:val="center"/>
        <w:tab w:pos="9072" w:val="right"/>
      </w:tabs>
    </w:pPr>
  </w:style>
  <w:style w:customStyle="1" w:styleId="PodnojeChar" w:type="character">
    <w:name w:val="Podnožje Char"/>
    <w:basedOn w:val="Zadanifontodlomka"/>
    <w:link w:val="Podnoje"/>
    <w:uiPriority w:val="99"/>
    <w:rsid w:val="00A7144F"/>
    <w:rPr>
      <w:rFonts w:cs="Times New Roman" w:eastAsia="Times New Roman"/>
      <w:szCs w:val="24"/>
      <w:lang w:eastAsia="hr-HR"/>
    </w:rPr>
  </w:style>
  <w:style w:styleId="Tekstrezerviranogmjesta" w:type="character">
    <w:name w:val="Placeholder Text"/>
    <w:basedOn w:val="Zadanifontodlomka"/>
    <w:uiPriority w:val="99"/>
    <w:semiHidden/>
    <w:rsid w:val="00FC355D"/>
    <w:rPr>
      <w:color w:val="808080"/>
      <w:bdr w:color="auto" w:space="0" w:sz="0" w:val="none"/>
      <w:shd w:color="auto" w:fill="auto" w:val="clear"/>
    </w:rPr>
  </w:style>
  <w:style w:customStyle="1" w:styleId="eSPISCCParagraphDefaultFont" w:type="character">
    <w:name w:val="eSPIS_CC_Paragraph Default Font"/>
    <w:basedOn w:val="Zadanifontodlomka"/>
    <w:rsid w:val="00FC355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C355D"/>
    <w:rPr>
      <w:bdr w:color="auto" w:space="0" w:sz="0" w:val="none"/>
      <w:shd w:color="auto" w:fill="FFFFCC" w:val="clear"/>
      <w:lang w:val="hr-HR"/>
    </w:rPr>
  </w:style>
  <w:style w:customStyle="1" w:styleId="PozadinaSvijetloCrvena" w:type="character">
    <w:name w:val="Pozadina_SvijetloCrvena"/>
    <w:basedOn w:val="eSPISCCParagraphDefaultFont"/>
    <w:rsid w:val="00FC355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C355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4494299">
      <w:bodyDiv w:val="true"/>
      <w:marLeft w:val="0"/>
      <w:marRight w:val="0"/>
      <w:marTop w:val="0"/>
      <w:marBottom w:val="0"/>
      <w:divBdr>
        <w:top w:space="0" w:sz="0" w:color="auto" w:val="none"/>
        <w:left w:space="0" w:sz="0" w:color="auto" w:val="none"/>
        <w:bottom w:space="0" w:sz="0" w:color="auto" w:val="none"/>
        <w:right w:space="0" w:sz="0" w:color="auto" w:val="none"/>
      </w:divBdr>
    </w:div>
    <w:div w:id="239565337">
      <w:bodyDiv w:val="true"/>
      <w:marLeft w:val="0"/>
      <w:marRight w:val="0"/>
      <w:marTop w:val="0"/>
      <w:marBottom w:val="0"/>
      <w:divBdr>
        <w:top w:space="0" w:sz="0" w:color="auto" w:val="none"/>
        <w:left w:space="0" w:sz="0" w:color="auto" w:val="none"/>
        <w:bottom w:space="0" w:sz="0" w:color="auto" w:val="none"/>
        <w:right w:space="0" w:sz="0" w:color="auto" w:val="none"/>
      </w:divBdr>
    </w:div>
    <w:div w:id="9545571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12. prosinca 2018.</izvorni_sadrzaj>
    <derivirana_varijabla naziv="DomainObject.PlaniraniZavrsetakDatum_1">12. prosinca 2018.</derivirana_varijabla>
  </DomainObject.PlaniraniZavrsetakDatum>
  <DomainObject.PlaniraniPocetakDatum>
    <izvorni_sadrzaj>12. prosinca 2018.</izvorni_sadrzaj>
    <derivirana_varijabla naziv="DomainObject.PlaniraniPocetakDatum_1">12. prosinca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14:05</izvorni_sadrzaj>
    <derivirana_varijabla naziv="DomainObject.PlaniraniPocetakVrijeme_1">14:05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16</izvorni_sadrzaj>
    <derivirana_varijabla naziv="DomainObject.Zapisnik.BrojStranica_1">16</derivirana_varijabla>
  </DomainObject.Zapisnik.BrojStranica>
  <DomainObject.Zapisnik.DatumKreiranja>
    <izvorni_sadrzaj>12. prosinca 2018.</izvorni_sadrzaj>
    <derivirana_varijabla naziv="DomainObject.Zapisnik.DatumKreiranja_1">12. prosinca 2018.</derivirana_varijabla>
  </DomainObject.Zapisnik.DatumKreiranja>
  <DomainObject.Zapisnik.ImovinskaKorist>
    <izvorni_sadrzaj/>
    <derivirana_varijabla naziv="DomainObject.Zapisnik.ImovinskaKorist_1"/>
  </DomainObject.Zapisnik.ImovinskaKorist>
  <DomainObject.Zapisnik.Oznaka>
    <izvorni_sadrzaj>St-1094/2012-1036</izvorni_sadrzaj>
    <derivirana_varijabla naziv="DomainObject.Zapisnik.Oznaka_1">St-1094/2012-1036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original u referadi</izvorni_sadrzaj>
    <derivirana_varijabla naziv="DomainObject.Predmet.Opis_1">Prijedlog za otvaranje stečajnog postupka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 Djenana Cepić; Biljana Šimleša; Saša Borić; Robert Šimleša; Kristijan Berišić; Danijel Samardžić; Božidar Cesarec; Zoran Lukić; LEON GRAD d.o.o. za građenje i usluge; D Fortunić; Mara Mihaljević; Marina Subota; Saša Ogrizović; Damir Orešković; Jurij Redek; Vedran Slunjski; Anica Brozović; Anita Lučić; Boris Slunjski; AL GETO d.o.o. za trgovinu i usluge; Hrvoje Grajner; ROMB d.o.o. za trgovinu, usluge i proizvodnju; Marija Blažević; Gordana Lovrić; Ivana Piler; Janessia Renee Grgurević; Neven Caganić; Anto Zečić; Andjela Gvozden; Glazbena škola Bonar; ZHAOYANG INTERNATIONAL turistička agencija, d.o.o.; PQ Solutions d.o.o. za usluge; Antonia Gaurina; Neda Matanović; Zdenka Bartošak; Anita Barišić; Zdeslav Čerina; Branko Petković; Drago Kaleb; SURGO, društvo s ograničenom odgovornošću za proizvodnju, trgovinu i usluge; Marija Karamarko; Matej Jambrak; Neven Kapitan; Vedran Šimunić; Gordan Špehar; Doris Lovretić; Miroslav Hećimović; Ozren Ognjenović; Marin Čuljak; Maša Brekalo; Anđelko Abramović; Zvonko Filipović; Zdenko Prskalo</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 Djenana Cepić; Biljana Šimleša; Saša Borić; Robert Šimleša; Kristijan Berišić; Danijel Samardžić; Božidar Cesarec; Zoran Lukić; LEON GRAD d.o.o. za građenje i usluge; D Fortunić; Mara Mihaljević; Marina Subota; Saša Ogrizović; Damir Orešković; Jurij Redek; Vedran Slunjski; Anica Brozović; Anita Lučić; Boris Slunjski; AL GETO d.o.o. za trgovinu i usluge; Hrvoje Grajner; ROMB d.o.o. za trgovinu, usluge i proizvodnju; Marija Blažević; Gordana Lovrić; Ivana Piler; Janessia Renee Grgurević; Neven Caganić; Anto Zečić; Andjela Gvozden; Glazbena škola Bonar; ZHAOYANG INTERNATIONAL turistička agencija, d.o.o.; PQ Solutions d.o.o. za usluge; Antonia Gaurina; Neda Matanović; Zdenka Bartošak; Anita Barišić; Zdeslav Čerina; Branko Petković; Drago Kaleb; SURGO, društvo s ograničenom odgovornošću za proizvodnju, trgovinu i usluge; Marija Karamarko; Matej Jambrak; Neven Kapitan; Vedran Šimunić; Gordan Špehar; Doris Lovretić; Miroslav Hećimović; Ozren Ognjenović; Marin Čuljak; Maša Brekalo; Anđelko Abramović; Zvonko Filipović; Zdenko Prskalo</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 Djenana Cepić, OIB 33549277133; Biljana Šimleša, OIB 81009044446; Saša Borić, OIB 97818497586; Robert Šimleša, OIB 34641359745; Kristijan Berišić, OIB 16964566006; Danijel Samardžić, OIB 42610578970; Božidar Cesarec, OIB 01293424507; Zoran Lukić; LEON GRAD d.o.o. za građenje i usluge, OIB 08755419221; D Fortunić; Mara Mihaljević, OIB 29787070095; Marina Subota, OIB 88868256746; Saša Ogrizović, OIB 73260710276; Damir Orešković, OIB 52570367819; Jurij Redek; Vedran Slunjski, OIB 35804181312; Anica Brozović, OIB 92574779611; Anita Lučić, OIB 00479013878; Boris Slunjski, OIB 17398846977; AL GETO d.o.o. za trgovinu i usluge, OIB 60143416317; Hrvoje Grajner, OIB 37934965091; ROMB d.o.o. za trgovinu, usluge i proizvodnju, OIB 25185821277; Marija Blažević; Gordana Lovrić, OIB 66659700677; Ivana Piler, OIB 45043743225; Janessia Renee Grgurević, OIB 48288784274; Neven Caganić, OIB 47623693507; Anto Zečić, OIB 83633199566; Andjela Gvozden, OIB 70257843070; Glazbena škola Bonar, OIB 64520260081; ZHAOYANG INTERNATIONAL turistička agencija, d.o.o., OIB 44718905409; PQ Solutions d.o.o. za usluge, OIB 28223782700; Antonia Gaurina, OIB 81758369039; Neda Matanović, OIB 47793748069; Zdenka Bartošak, OIB 74167191822; Anita Barišić, OIB 03420758522; Zdeslav Čerina, OIB 23979030718; Branko Petković, OIB 01412448604; Drago Kaleb, OIB 18971843362; SURGO, društvo s ograničenom odgovornošću za proizvodnju, trgovinu i usluge, OIB 56094791835; Marija Karamarko, OIB 03521709059; Matej Jambrak, OIB 00914494447; Neven Kapitan, OIB 65543649997; Vedran Šimunić, OIB 65069809378; Gordan Špehar, OIB 12007838615; Doris Lovretić, OIB 63861350646; Miroslav Hećimović, OIB 24610441503; Ozren Ognjenović, OIB 94754118942; Marin Čuljak, OIB 12803773022; Maša Brekalo, OIB 39737131562; Anđelko Abramović, OIB 03377597945; Zvonko Filipović, OIB 98196864086; Zdenko Prskalo</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 Djenana Cepić, OIB 33549277133; Biljana Šimleša, OIB 81009044446; Saša Borić, OIB 97818497586; Robert Šimleša, OIB 34641359745; Kristijan Berišić, OIB 16964566006; Danijel Samardžić, OIB 42610578970; Božidar Cesarec, OIB 01293424507; Zoran Lukić; LEON GRAD d.o.o. za građenje i usluge, OIB 08755419221; D Fortunić; Mara Mihaljević, OIB 29787070095; Marina Subota, OIB 88868256746; Saša Ogrizović, OIB 73260710276; Damir Orešković, OIB 52570367819; Jurij Redek; Vedran Slunjski, OIB 35804181312; Anica Brozović, OIB 92574779611; Anita Lučić, OIB 00479013878; Boris Slunjski, OIB 17398846977; AL GETO d.o.o. za trgovinu i usluge, OIB 60143416317; Hrvoje Grajner, OIB 37934965091; ROMB d.o.o. za trgovinu, usluge i proizvodnju, OIB 25185821277; Marija Blažević; Gordana Lovrić, OIB 66659700677; Ivana Piler, OIB 45043743225; Janessia Renee Grgurević, OIB 48288784274; Neven Caganić, OIB 47623693507; Anto Zečić, OIB 83633199566; Andjela Gvozden, OIB 70257843070; Glazbena škola Bonar, OIB 64520260081; ZHAOYANG INTERNATIONAL turistička agencija, d.o.o., OIB 44718905409; PQ Solutions d.o.o. za usluge, OIB 28223782700; Antonia Gaurina, OIB 81758369039; Neda Matanović, OIB 47793748069; Zdenka Bartošak, OIB 74167191822; Anita Barišić, OIB 03420758522; Zdeslav Čerina, OIB 23979030718; Branko Petković, OIB 01412448604; Drago Kaleb, OIB 18971843362; SURGO, društvo s ograničenom odgovornošću za proizvodnju, trgovinu i usluge, OIB 56094791835; Marija Karamarko, OIB 03521709059; Matej Jambrak, OIB 00914494447; Neven Kapitan, OIB 65543649997; Vedran Šimunić, OIB 65069809378; Gordan Špehar, OIB 12007838615; Doris Lovretić, OIB 63861350646; Miroslav Hećimović, OIB 24610441503; Ozren Ognjenović, OIB 94754118942; Marin Čuljak, OIB 12803773022; Maša Brekalo, OIB 39737131562; Anđelko Abramović, OIB 03377597945; Zvonko Filipović, OIB 98196864086; Zdenko Prskalo</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 Djenana Cepić, Bukovačka Cesta 107 A, 10000 Zagreb; Biljana Šimleša, Ulica Breza 16, 32100 Vinkovci; Saša Borić, Jaruščica 9, 10000 Zagreb; Robert Šimleša, Ulica Breza 16, 32100 Vinkovci; Kristijan Berišić, Livanjska Ulica 21, 10000 Zagreb; Danijel Samardžić, Čaplja 37, 35000 Slavonski Brod; Božidar Cesarec, Kardinala Stepinca 5, 49000 Krapina; Zoran Lukić, Hribarov prilaz 6, 10000 Zagreb; LEON GRAD d.o.o. za građenje i usluge, Brezovička cesta 58 A, 10000 Zagreb; D Fortunić, Matije Slatinskog 4, 10410 Velika Gorica; Mara Mihaljević, Ulica Podlukovo 22, 21212 Kaštel Sućurac; Marina Subota, Josipa Kozarca 41, 43290 Grubišno Polje; Saša Ogrizović, Vrtlarska 4, 47303 Josipdol; Damir Orešković, Jaruščica 5 A, 10000 Zagreb; Jurij Redek, Potočna vas 4, 8000 Novo Mesto; Vedran Slunjski, Vinka Međerala 2 B, 42000 Varaždin; Anica Brozović, UL. HRVATSKIH BRANITELJA 43 (ranije: JANJA LIPA, JANJA LIPA, 43), 44320 Janja Lipa; Anita Lučić, Jaruščica 5 A, 10000 Zagreb; Boris Slunjski, Rudarska Ulica 2, 42242 Radovan; AL GETO d.o.o. za trgovinu i usluge, Orebićka 4, 10000 Zagreb; Hrvoje Grajner, Remetinečki Gaj 10 B, 10000 Zagreb; ROMB d.o.o. za trgovinu, usluge i proizvodnju, Braće Radića 6, 31500 Našice; Marija Blažević, Jaruščica 5, 10000 Zagreb; Gordana Lovrić, Savska Cesta 142/1, 10000 Zagreb; Ivana Piler, Jaruščica 11, 10000 Zagreb; Janessia Renee Grgurević, Jaruščica 9, 10000 Zagreb; Neven Caganić, Mičevečka 8, 10410 Mičevec; Anto Zečić, Radauševa Ulica 4, 10000 Zagreb; Andjela Gvozden, Pećine 15, 51000 Rijeka; Glazbena škola Bonar, Maršanići 5, 10000 Zagreb; ZHAOYANG INTERNATIONAL turistička agencija, d.o.o., Ive Robića 2, 10000 Zagreb; PQ Solutions d.o.o. za usluge, Zagrebačka cesta 201, 10000 Zagreb; Antonia Gaurina, Jaruščica 5, 10000 Zagreb; Neda Matanović, Nova X 55, 22202 Rogoznica; Zdenka Bartošak, Nehruov Trg 11, 10000 Zagreb; Anita Barišić, Tibljaška Cesta 1, 51000 Rijeka; Zdeslav Čerina, Nova Cesta 134, 10000 Zagreb; Branko Petković, Trg Kralja Tomislava 33, 10410 Velika Gorica; Drago Kaleb, Matijevići 28, 20341 Kula Norinska; SURGO, društvo s ograničenom odgovornošću za proizvodnju, trgovinu i usluge, Brozova 20/2, 10000 Zagreb; Marija Karamarko, Jaruščica 9 B, 10000 Zagreb; Matej Jambrak, 4. Rakitski Odvojak 5, 10437 Rakitje; Neven Kapitan, Remetinečka Cesta 11 D, 10000 Zagreb; Vedran Šimunić, Pukovnika Predraga Matanovića 50, 44250 Petrinja; Gordan Špehar, Jaruščica 11, 10000 Zagreb; Doris Lovretić, Grigora Viteza 3, 32100 Vinkovci; Miroslav Hećimović, Jaruščica 11, 10000 Zagreb; Ozren Ognjenović, Baradin Prilaz 3, 10000 Zagreb; Marin Čuljak, Ulica Božidara Magovca 107, 10000 Zagreb; Maša Brekalo, Iii. Kozari Put 28, 10000 Zagreb; Anđelko Abramović, Ponikvari 54, 44415 Ponikvari; Zvonko Filipović, Ul. Petra Zoranića 1, 23250 Pag; Zdenko Prskalo</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 Djenana Cepić, Bukovačka Cesta 107 A, 10000 Zagreb; Biljana Šimleša, Ulica Breza 16, 32100 Vinkovci; Saša Borić, Jaruščica 9, 10000 Zagreb; Robert Šimleša, Ulica Breza 16, 32100 Vinkovci; Kristijan Berišić, Livanjska Ulica 21, 10000 Zagreb; Danijel Samardžić, Čaplja 37, 35000 Slavonski Brod; Božidar Cesarec, Kardinala Stepinca 5, 49000 Krapina; Zoran Lukić, Hribarov prilaz 6, 10000 Zagreb; LEON GRAD d.o.o. za građenje i usluge, Brezovička cesta 58 A, 10000 Zagreb; D Fortunić, Matije Slatinskog 4, 10410 Velika Gorica; Mara Mihaljević, Ulica Podlukovo 22, 21212 Kaštel Sućurac; Marina Subota, Josipa Kozarca 41, 43290 Grubišno Polje; Saša Ogrizović, Vrtlarska 4, 47303 Josipdol; Damir Orešković, Jaruščica 5 A, 10000 Zagreb; Jurij Redek, Potočna vas 4, 8000 Novo Mesto; Vedran Slunjski, Vinka Međerala 2 B, 42000 Varaždin; Anica Brozović, UL. HRVATSKIH BRANITELJA 43 (ranije: JANJA LIPA, JANJA LIPA, 43), 44320 Janja Lipa; Anita Lučić, Jaruščica 5 A, 10000 Zagreb; Boris Slunjski, Rudarska Ulica 2, 42242 Radovan; AL GETO d.o.o. za trgovinu i usluge, Orebićka 4, 10000 Zagreb; Hrvoje Grajner, Remetinečki Gaj 10 B, 10000 Zagreb; ROMB d.o.o. za trgovinu, usluge i proizvodnju, Braće Radića 6, 31500 Našice; Marija Blažević, Jaruščica 5, 10000 Zagreb; Gordana Lovrić, Savska Cesta 142/1, 10000 Zagreb; Ivana Piler, Jaruščica 11, 10000 Zagreb; Janessia Renee Grgurević, Jaruščica 9, 10000 Zagreb; Neven Caganić, Mičevečka 8, 10410 Mičevec; Anto Zečić, Radauševa Ulica 4, 10000 Zagreb; Andjela Gvozden, Pećine 15, 51000 Rijeka; Glazbena škola Bonar, Maršanići 5, 10000 Zagreb; ZHAOYANG INTERNATIONAL turistička agencija, d.o.o., Ive Robića 2, 10000 Zagreb; PQ Solutions d.o.o. za usluge, Zagrebačka cesta 201, 10000 Zagreb; Antonia Gaurina, Jaruščica 5, 10000 Zagreb; Neda Matanović, Nova X 55, 22202 Rogoznica; Zdenka Bartošak, Nehruov Trg 11, 10000 Zagreb; Anita Barišić, Tibljaška Cesta 1, 51000 Rijeka; Zdeslav Čerina, Nova Cesta 134, 10000 Zagreb; Branko Petković, Trg Kralja Tomislava 33, 10410 Velika Gorica; Drago Kaleb, Matijevići 28, 20341 Kula Norinska; SURGO, društvo s ograničenom odgovornošću za proizvodnju, trgovinu i usluge, Brozova 20/2, 10000 Zagreb; Marija Karamarko, Jaruščica 9 B, 10000 Zagreb; Matej Jambrak, 4. Rakitski Odvojak 5, 10437 Rakitje; Neven Kapitan, Remetinečka Cesta 11 D, 10000 Zagreb; Vedran Šimunić, Pukovnika Predraga Matanovića 50, 44250 Petrinja; Gordan Špehar, Jaruščica 11, 10000 Zagreb; Doris Lovretić, Grigora Viteza 3, 32100 Vinkovci; Miroslav Hećimović, Jaruščica 11, 10000 Zagreb; Ozren Ognjenović, Baradin Prilaz 3, 10000 Zagreb; Marin Čuljak, Ulica Božidara Magovca 107, 10000 Zagreb; Maša Brekalo, Iii. Kozari Put 28, 10000 Zagreb; Anđelko Abramović, Ponikvari 54, 44415 Ponikvari; Zvonko Filipović, Ul. Petra Zoranića 1, 23250 Pag; Zdenko Prskalo</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 Djenana Cepić, OIB 33549277133, Bukovačka Cesta 107 A, 10000 Zagreb; Biljana Šimleša, OIB 81009044446, Ulica Breza 16, 32100 Vinkovci; Saša Borić, OIB 97818497586, Jaruščica 9, 10000 Zagreb; Robert Šimleša, OIB 34641359745, Ulica Breza 16, 32100 Vinkovci; Kristijan Berišić, OIB 16964566006, Livanjska Ulica 21, 10000 Zagreb; Danijel Samardžić, OIB 42610578970, Čaplja 37, 35000 Slavonski Brod; Božidar Cesarec, OIB 01293424507, Kardinala Stepinca 5, 49000 Krapina; Zoran Lukić, Hribarov prilaz 6, 10000 Zagreb; LEON GRAD d.o.o. za građenje i usluge, OIB 08755419221, Brezovička cesta 58 A, 10000 Zagreb; D Fortunić, Matije Slatinskog 4, 10410 Velika Gorica; Mara Mihaljević, OIB 29787070095, Ulica Podlukovo 22, 21212 Kaštel Sućurac; Marina Subota, OIB 88868256746, Josipa Kozarca 41, 43290 Grubišno Polje; Saša Ogrizović, OIB 73260710276, Vrtlarska 4, 47303 Josipdol; Damir Orešković, OIB 52570367819, Jaruščica 5 A, 10000 Zagreb; Jurij Redek, Potočna vas 4, 8000 Novo Mesto; Vedran Slunjski, OIB 35804181312, Vinka Međerala 2 B, 42000 Varaždin; Anica Brozović, OIB 92574779611, UL. HRVATSKIH BRANITELJA 43 (ranije: JANJA LIPA, JANJA LIPA, 43), 44320 Janja Lipa; Anita Lučić, OIB 00479013878, Jaruščica 5 A, 10000 Zagreb; Boris Slunjski, OIB 17398846977, Rudarska Ulica 2, 42242 Radovan; AL GETO d.o.o. za trgovinu i usluge, OIB 60143416317, Orebićka 4, 10000 Zagreb; Hrvoje Grajner, OIB 37934965091, Remetinečki Gaj 10 B, 10000 Zagreb; ROMB d.o.o. za trgovinu, usluge i proizvodnju, OIB 25185821277, Braće Radića 6, 31500 Našice; Marija Blažević, Jaruščica 5, 10000 Zagreb; Gordana Lovrić, OIB 66659700677, Savska Cesta 142/1, 10000 Zagreb; Ivana Piler, OIB 45043743225, Jaruščica 11, 10000 Zagreb; Janessia Renee Grgurević, OIB 48288784274, Jaruščica 9, 10000 Zagreb; Neven Caganić, OIB 47623693507, Mičevečka 8, 10410 Mičevec; Anto Zečić, OIB 83633199566, Radauševa Ulica 4, 10000 Zagreb; Andjela Gvozden, OIB 70257843070, Pećine 15, 51000 Rijeka; Glazbena škola Bonar, OIB 64520260081, Maršanići 5, 10000 Zagreb; ZHAOYANG INTERNATIONAL turistička agencija, d.o.o., OIB 44718905409, Ive Robića 2, 10000 Zagreb; PQ Solutions d.o.o. za usluge, OIB 28223782700, Zagrebačka cesta 201, 10000 Zagreb; Antonia Gaurina, OIB 81758369039, Jaruščica 5, 10000 Zagreb; Neda Matanović, OIB 47793748069, Nova X 55, 22202 Rogoznica; Zdenka Bartošak, OIB 74167191822, Nehruov Trg 11, 10000 Zagreb; Anita Barišić, OIB 03420758522, Tibljaška Cesta 1, 51000 Rijeka; Zdeslav Čerina, OIB 23979030718, Nova Cesta 134, 10000 Zagreb; Branko Petković, OIB 01412448604, Trg Kralja Tomislava 33, 10410 Velika Gorica; Drago Kaleb, OIB 18971843362, Matijevići 28, 20341 Kula Norinska; SURGO, društvo s ograničenom odgovornošću za proizvodnju, trgovinu i usluge, OIB 56094791835, Brozova 20/2, 10000 Zagreb; Marija Karamarko, OIB 03521709059, Jaruščica 9 B, 10000 Zagreb; Matej Jambrak, OIB 00914494447, 4. Rakitski Odvojak 5, 10437 Rakitje; Neven Kapitan, OIB 65543649997, Remetinečka Cesta 11 D, 10000 Zagreb; Vedran Šimunić, OIB 65069809378, Pukovnika Predraga Matanovića 50, 44250 Petrinja; Gordan Špehar, OIB 12007838615, Jaruščica 11, 10000 Zagreb; Doris Lovretić, OIB 63861350646, Grigora Viteza 3, 32100 Vinkovci; Miroslav Hećimović, OIB 24610441503, Jaruščica 11, 10000 Zagreb; Ozren Ognjenović, OIB 94754118942, Baradin Prilaz 3, 10000 Zagreb; Marin Čuljak, OIB 12803773022, Ulica Božidara Magovca 107, 10000 Zagreb; Maša Brekalo, OIB 39737131562, Iii. Kozari Put 28, 10000 Zagreb; Anđelko Abramović, OIB 03377597945, Ponikvari 54, 44415 Ponikvari; Zvonko Filipović, OIB 98196864086, Ul. Petra Zoranića 1, 23250 Pag; Zdenko Prskalo</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 Djenana Cepić, OIB 33549277133, Bukovačka Cesta 107 A, 10000 Zagreb; Biljana Šimleša, OIB 81009044446, Ulica Breza 16, 32100 Vinkovci; Saša Borić, OIB 97818497586, Jaruščica 9, 10000 Zagreb; Robert Šimleša, OIB 34641359745, Ulica Breza 16, 32100 Vinkovci; Kristijan Berišić, OIB 16964566006, Livanjska Ulica 21, 10000 Zagreb; Danijel Samardžić, OIB 42610578970, Čaplja 37, 35000 Slavonski Brod; Božidar Cesarec, OIB 01293424507, Kardinala Stepinca 5, 49000 Krapina; Zoran Lukić, Hribarov prilaz 6, 10000 Zagreb; LEON GRAD d.o.o. za građenje i usluge, OIB 08755419221, Brezovička cesta 58 A, 10000 Zagreb; D Fortunić, Matije Slatinskog 4, 10410 Velika Gorica; Mara Mihaljević, OIB 29787070095, Ulica Podlukovo 22, 21212 Kaštel Sućurac; Marina Subota, OIB 88868256746, Josipa Kozarca 41, 43290 Grubišno Polje; Saša Ogrizović, OIB 73260710276, Vrtlarska 4, 47303 Josipdol; Damir Orešković, OIB 52570367819, Jaruščica 5 A, 10000 Zagreb; Jurij Redek, Potočna vas 4, 8000 Novo Mesto; Vedran Slunjski, OIB 35804181312, Vinka Međerala 2 B, 42000 Varaždin; Anica Brozović, OIB 92574779611, UL. HRVATSKIH BRANITELJA 43 (ranije: JANJA LIPA, JANJA LIPA, 43), 44320 Janja Lipa; Anita Lučić, OIB 00479013878, Jaruščica 5 A, 10000 Zagreb; Boris Slunjski, OIB 17398846977, Rudarska Ulica 2, 42242 Radovan; AL GETO d.o.o. za trgovinu i usluge, OIB 60143416317, Orebićka 4, 10000 Zagreb; Hrvoje Grajner, OIB 37934965091, Remetinečki Gaj 10 B, 10000 Zagreb; ROMB d.o.o. za trgovinu, usluge i proizvodnju, OIB 25185821277, Braće Radića 6, 31500 Našice; Marija Blažević, Jaruščica 5, 10000 Zagreb; Gordana Lovrić, OIB 66659700677, Savska Cesta 142/1, 10000 Zagreb; Ivana Piler, OIB 45043743225, Jaruščica 11, 10000 Zagreb; Janessia Renee Grgurević, OIB 48288784274, Jaruščica 9, 10000 Zagreb; Neven Caganić, OIB 47623693507, Mičevečka 8, 10410 Mičevec; Anto Zečić, OIB 83633199566, Radauševa Ulica 4, 10000 Zagreb; Andjela Gvozden, OIB 70257843070, Pećine 15, 51000 Rijeka; Glazbena škola Bonar, OIB 64520260081, Maršanići 5, 10000 Zagreb; ZHAOYANG INTERNATIONAL turistička agencija, d.o.o., OIB 44718905409, Ive Robića 2, 10000 Zagreb; PQ Solutions d.o.o. za usluge, OIB 28223782700, Zagrebačka cesta 201, 10000 Zagreb; Antonia Gaurina, OIB 81758369039, Jaruščica 5, 10000 Zagreb; Neda Matanović, OIB 47793748069, Nova X 55, 22202 Rogoznica; Zdenka Bartošak, OIB 74167191822, Nehruov Trg 11, 10000 Zagreb; Anita Barišić, OIB 03420758522, Tibljaška Cesta 1, 51000 Rijeka; Zdeslav Čerina, OIB 23979030718, Nova Cesta 134, 10000 Zagreb; Branko Petković, OIB 01412448604, Trg Kralja Tomislava 33, 10410 Velika Gorica; Drago Kaleb, OIB 18971843362, Matijevići 28, 20341 Kula Norinska; SURGO, društvo s ograničenom odgovornošću za proizvodnju, trgovinu i usluge, OIB 56094791835, Brozova 20/2, 10000 Zagreb; Marija Karamarko, OIB 03521709059, Jaruščica 9 B, 10000 Zagreb; Matej Jambrak, OIB 00914494447, 4. Rakitski Odvojak 5, 10437 Rakitje; Neven Kapitan, OIB 65543649997, Remetinečka Cesta 11 D, 10000 Zagreb; Vedran Šimunić, OIB 65069809378, Pukovnika Predraga Matanovića 50, 44250 Petrinja; Gordan Špehar, OIB 12007838615, Jaruščica 11, 10000 Zagreb; Doris Lovretić, OIB 63861350646, Grigora Viteza 3, 32100 Vinkovci; Miroslav Hećimović, OIB 24610441503, Jaruščica 11, 10000 Zagreb; Ozren Ognjenović, OIB 94754118942, Baradin Prilaz 3, 10000 Zagreb; Marin Čuljak, OIB 12803773022, Ulica Božidara Magovca 107, 10000 Zagreb; Maša Brekalo, OIB 39737131562, Iii. Kozari Put 28, 10000 Zagreb; Anđelko Abramović, OIB 03377597945, Ponikvari 54, 44415 Ponikvari; Zvonko Filipović, OIB 98196864086, Ul. Petra Zoranića 1, 23250 Pag; Zdenko Prskalo</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Pisarovina,Djenana Cepić Bukovačka Cesta 107 A,10000 Zagreb,Biljana Šimleša Ulica Breza 16,32100 Vinkovci,Saša Borić Jaruščica 9,10000 Zagreb,Robert Šimleša Ulica Breza 16,32100 Vinkovci,Kristijan Berišić Livanjska Ulica 21,10000 Zagreb,Danijel Samardžić Čaplja 37,35000 Slavonski Brod,Božidar Cesarec Kardinala Stepinca 5,49000 Krapina,Zoran Lukić Hribarov prilaz 6,10000 Zagreb,LEON GRAD d.o.o. za građenje i usluge Brezovička cesta 58 A,10000 Zagreb,D Fortunić Matije Slatinskog 4,10410 Velika Gorica,Mara Mihaljević Ulica Podlukovo 22,21212 Kaštel Sućurac,Marina Subota Josipa Kozarca 41,43290 Grubišno Polje,Saša Ogrizović Vrtlarska 4,47303 Josipdol,Damir Orešković Jaruščica 5 A,10000 Zagreb,Jurij Redek Potočna vas 4,8000 Novo Mesto,Vedran Slunjski Vinka Međerala 2 B,42000 Varaždin,Anica Brozović UL. HRVATSKIH BRANITELJA 43 (ranije: JANJA LIPA, JANJA LIPA, 43),44320 Janja Lipa,Anita Lučić Jaruščica 5 A,10000 Zagreb,Boris Slunjski Rudarska Ulica 2,42242 Radovan,AL GETO d.o.o. za trgovinu i usluge Orebićka 4,10000 Zagreb,Hrvoje Grajner Remetinečki Gaj 10 B,10000 Zagreb,ROMB d.o.o. za trgovinu, usluge i proizvodnju Braće Radića 6,31500 Našice,Marija Blažević Jaruščica 5,10000 Zagreb,Gordana Lovrić Savska Cesta 142/1,10000 Zagreb,Ivana Piler Jaruščica 11,10000 Zagreb,Janessia Renee Grgurević Jaruščica 9,10000 Zagreb,Neven Caganić Mičevečka 8,10410 Mičevec,Anto Zečić Radauševa Ulica 4,10000 Zagreb,Andjela Gvozden Pećine 15,51000 Rijeka,Glazbena škola Bonar Maršanići 5,10000 Zagreb,ZHAOYANG INTERNATIONAL turistička agencija, d.o.o. Ive Robića 2,10000 Zagreb,PQ Solutions d.o.o. za usluge Zagrebačka cesta 201,10000 Zagreb,Antonia Gaurina Jaruščica 5,10000 Zagreb,Neda Matanović Nova X 55,22202 Rogoznica,Zdenka Bartošak Nehruov Trg 11,10000 Zagreb,Anita Barišić Tibljaška Cesta 1,51000 Rijeka,Zdeslav Čerina Nova Cesta 134,10000 Zagreb,Branko Petković Trg Kralja Tomislava 33,10410 Velika Gorica,Drago Kaleb Matijevići 28,20341 Kula Norinska,SURGO, društvo s ograničenom odgovornošću za proizvodnju, trgovinu i usluge Brozova 20/2,10000 Zagreb,Marija Karamarko Jaruščica 9 B,10000 Zagreb,Matej Jambrak 4. Rakitski Odvojak 5,10437 Rakitje,Neven Kapitan Remetinečka Cesta 11 D,10000 Zagreb,Vedran Šimunić Pukovnika Predraga Matanovića 50,44250 Petrinja,Gordan Špehar Jaruščica 11,10000 Zagreb,Doris Lovretić Grigora Viteza 3,32100 Vinkovci,Miroslav Hećimović Jaruščica 11,10000 Zagreb,Ozren Ognjenović Baradin Prilaz 3,10000 Zagreb,Marin Čuljak Ulica Božidara Magovca 107,10000 Zagreb,Maša Brekalo Iii. Kozari Put 28,10000 Zagreb,Anđelko Abramović Ponikvari 54,44415 Ponikvari,Zvonko Filipović Ul. Petra Zoranića 1,23250 Pag,Zdenko Prskalo </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Pisarovina,Djenana Cepić Bukovačka Cesta 107 A,10000 Zagreb,Biljana Šimleša Ulica Breza 16,32100 Vinkovci,Saša Borić Jaruščica 9,10000 Zagreb,Robert Šimleša Ulica Breza 16,32100 Vinkovci,Kristijan Berišić Livanjska Ulica 21,10000 Zagreb,Danijel Samardžić Čaplja 37,35000 Slavonski Brod,Božidar Cesarec Kardinala Stepinca 5,49000 Krapina,Zoran Lukić Hribarov prilaz 6,10000 Zagreb,LEON GRAD d.o.o. za građenje i usluge Brezovička cesta 58 A,10000 Zagreb,D Fortunić Matije Slatinskog 4,10410 Velika Gorica,Mara Mihaljević Ulica Podlukovo 22,21212 Kaštel Sućurac,Marina Subota Josipa Kozarca 41,43290 Grubišno Polje,Saša Ogrizović Vrtlarska 4,47303 Josipdol,Damir Orešković Jaruščica 5 A,10000 Zagreb,Jurij Redek Potočna vas 4,8000 Novo Mesto,Vedran Slunjski Vinka Međerala 2 B,42000 Varaždin,Anica Brozović UL. HRVATSKIH BRANITELJA 43 (ranije: JANJA LIPA, JANJA LIPA, 43),44320 Janja Lipa,Anita Lučić Jaruščica 5 A,10000 Zagreb,Boris Slunjski Rudarska Ulica 2,42242 Radovan,AL GETO d.o.o. za trgovinu i usluge Orebićka 4,10000 Zagreb,Hrvoje Grajner Remetinečki Gaj 10 B,10000 Zagreb,ROMB d.o.o. za trgovinu, usluge i proizvodnju Braće Radića 6,31500 Našice,Marija Blažević Jaruščica 5,10000 Zagreb,Gordana Lovrić Savska Cesta 142/1,10000 Zagreb,Ivana Piler Jaruščica 11,10000 Zagreb,Janessia Renee Grgurević Jaruščica 9,10000 Zagreb,Neven Caganić Mičevečka 8,10410 Mičevec,Anto Zečić Radauševa Ulica 4,10000 Zagreb,Andjela Gvozden Pećine 15,51000 Rijeka,Glazbena škola Bonar Maršanići 5,10000 Zagreb,ZHAOYANG INTERNATIONAL turistička agencija, d.o.o. Ive Robića 2,10000 Zagreb,PQ Solutions d.o.o. za usluge Zagrebačka cesta 201,10000 Zagreb,Antonia Gaurina Jaruščica 5,10000 Zagreb,Neda Matanović Nova X 55,22202 Rogoznica,Zdenka Bartošak Nehruov Trg 11,10000 Zagreb,Anita Barišić Tibljaška Cesta 1,51000 Rijeka,Zdeslav Čerina Nova Cesta 134,10000 Zagreb,Branko Petković Trg Kralja Tomislava 33,10410 Velika Gorica,Drago Kaleb Matijevići 28,20341 Kula Norinska,SURGO, društvo s ograničenom odgovornošću za proizvodnju, trgovinu i usluge Brozova 20/2,10000 Zagreb,Marija Karamarko Jaruščica 9 B,10000 Zagreb,Matej Jambrak 4. Rakitski Odvojak 5,10437 Rakitje,Neven Kapitan Remetinečka Cesta 11 D,10000 Zagreb,Vedran Šimunić Pukovnika Predraga Matanovića 50,44250 Petrinja,Gordan Špehar Jaruščica 11,10000 Zagreb,Doris Lovretić Grigora Viteza 3,32100 Vinkovci,Miroslav Hećimović Jaruščica 11,10000 Zagreb,Ozren Ognjenović Baradin Prilaz 3,10000 Zagreb,Marin Čuljak Ulica Božidara Magovca 107,10000 Zagreb,Maša Brekalo Iii. Kozari Put 28,10000 Zagreb,Anđelko Abramović Ponikvari 54,44415 Ponikvari,Zvonko Filipović Ul. Petra Zoranića 1,23250 Pag,Zdenko Prskalo </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Pisarovina,Djenana Cepić, OIB 33549277133, Bukovačka Cesta 107 A,10000 Zagreb,Biljana Šimleša, OIB 81009044446, Ulica Breza 16,32100 Vinkovci,Saša Borić, OIB 97818497586, Jaruščica 9,10000 Zagreb,Robert Šimleša, OIB 34641359745, Ulica Breza 16,32100 Vinkovci,Kristijan Berišić, OIB 16964566006, Livanjska Ulica 21,10000 Zagreb,Danijel Samardžić, OIB 42610578970, Čaplja 37,35000 Slavonski Brod,Božidar Cesarec, OIB 01293424507, Kardinala Stepinca 5,49000 Krapina,Zoran Lukić, Hribarov prilaz 6,10000 Zagreb,LEON GRAD d.o.o. za građenje i usluge, OIB 08755419221, Brezovička cesta 58 A,10000 Zagreb,D Fortunić, Matije Slatinskog 4,10410 Velika Gorica,Mara Mihaljević, OIB 29787070095, Ulica Podlukovo 22,21212 Kaštel Sućurac,Marina Subota, OIB 88868256746, Josipa Kozarca 41,43290 Grubišno Polje,Saša Ogrizović, OIB 73260710276, Vrtlarska 4,47303 Josipdol,Damir Orešković, OIB 52570367819, Jaruščica 5 A,10000 Zagreb,Jurij Redek, Potočna vas 4,8000 Novo Mesto,Vedran Slunjski, OIB 35804181312, Vinka Međerala 2 B,42000 Varaždin,Anica Brozović, OIB 92574779611, UL. HRVATSKIH BRANITELJA 43 (ranije: JANJA LIPA, JANJA LIPA, 43),44320 Janja Lipa,Anita Lučić, OIB 00479013878, Jaruščica 5 A,10000 Zagreb,Boris Slunjski, OIB 17398846977, Rudarska Ulica 2,42242 Radovan,AL GETO d.o.o. za trgovinu i usluge, OIB 60143416317, Orebićka 4,10000 Zagreb,Hrvoje Grajner, OIB 37934965091, Remetinečki Gaj 10 B,10000 Zagreb,ROMB d.o.o. za trgovinu, usluge i proizvodnju, OIB 25185821277, Braće Radića 6,31500 Našice,Marija Blažević, Jaruščica 5,10000 Zagreb,Gordana Lovrić, OIB 66659700677, Savska Cesta 142/1,10000 Zagreb,Ivana Piler, OIB 45043743225, Jaruščica 11,10000 Zagreb,Janessia Renee Grgurević, OIB 48288784274, Jaruščica 9,10000 Zagreb,Neven Caganić, OIB 47623693507, Mičevečka 8,10410 Mičevec,Anto Zečić, OIB 83633199566, Radauševa Ulica 4,10000 Zagreb,Andjela Gvozden, OIB 70257843070, Pećine 15,51000 Rijeka,Glazbena škola Bonar, OIB 64520260081, Maršanići 5,10000 Zagreb,ZHAOYANG INTERNATIONAL turistička agencija, d.o.o., OIB 44718905409, Ive Robića 2,10000 Zagreb,PQ Solutions d.o.o. za usluge, OIB 28223782700, Zagrebačka cesta 201,10000 Zagreb,Antonia Gaurina, OIB 81758369039, Jaruščica 5,10000 Zagreb,Neda Matanović, OIB 47793748069, Nova X 55,22202 Rogoznica,Zdenka Bartošak, OIB 74167191822, Nehruov Trg 11,10000 Zagreb,Anita Barišić, OIB 03420758522, Tibljaška Cesta 1,51000 Rijeka,Zdeslav Čerina, OIB 23979030718, Nova Cesta 134,10000 Zagreb,Branko Petković, OIB 01412448604, Trg Kralja Tomislava 33,10410 Velika Gorica,Drago Kaleb, OIB 18971843362, Matijevići 28,20341 Kula Norinska,SURGO, društvo s ograničenom odgovornošću za proizvodnju, trgovinu i usluge, OIB 56094791835, Brozova 20/2,10000 Zagreb,Marija Karamarko, OIB 03521709059, Jaruščica 9 B,10000 Zagreb,Matej Jambrak, OIB 00914494447, 4. Rakitski Odvojak 5,10437 Rakitje,Neven Kapitan, OIB 65543649997, Remetinečka Cesta 11 D,10000 Zagreb,Vedran Šimunić, OIB 65069809378, Pukovnika Predraga Matanovića 50,44250 Petrinja,Gordan Špehar, OIB 12007838615, Jaruščica 11,10000 Zagreb,Doris Lovretić, OIB 63861350646, Grigora Viteza 3,32100 Vinkovci,Miroslav Hećimović, OIB 24610441503, Jaruščica 11,10000 Zagreb,Ozren Ognjenović, OIB 94754118942, Baradin Prilaz 3,10000 Zagreb,Marin Čuljak, OIB 12803773022, Ulica Božidara Magovca 107,10000 Zagreb,Maša Brekalo, OIB 39737131562, Iii. Kozari Put 28,10000 Zagreb,Anđelko Abramović, OIB 03377597945, Ponikvari 54,44415 Ponikvari,Zvonko Filipović, OIB 98196864086, Ul. Petra Zoranića 1,23250 Pag,Zdenko Prskalo</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Pisarovina,Djenana Cepić, OIB 33549277133, Bukovačka Cesta 107 A,10000 Zagreb,Biljana Šimleša, OIB 81009044446, Ulica Breza 16,32100 Vinkovci,Saša Borić, OIB 97818497586, Jaruščica 9,10000 Zagreb,Robert Šimleša, OIB 34641359745, Ulica Breza 16,32100 Vinkovci,Kristijan Berišić, OIB 16964566006, Livanjska Ulica 21,10000 Zagreb,Danijel Samardžić, OIB 42610578970, Čaplja 37,35000 Slavonski Brod,Božidar Cesarec, OIB 01293424507, Kardinala Stepinca 5,49000 Krapina,Zoran Lukić, Hribarov prilaz 6,10000 Zagreb,LEON GRAD d.o.o. za građenje i usluge, OIB 08755419221, Brezovička cesta 58 A,10000 Zagreb,D Fortunić, Matije Slatinskog 4,10410 Velika Gorica,Mara Mihaljević, OIB 29787070095, Ulica Podlukovo 22,21212 Kaštel Sućurac,Marina Subota, OIB 88868256746, Josipa Kozarca 41,43290 Grubišno Polje,Saša Ogrizović, OIB 73260710276, Vrtlarska 4,47303 Josipdol,Damir Orešković, OIB 52570367819, Jaruščica 5 A,10000 Zagreb,Jurij Redek, Potočna vas 4,8000 Novo Mesto,Vedran Slunjski, OIB 35804181312, Vinka Međerala 2 B,42000 Varaždin,Anica Brozović, OIB 92574779611, UL. HRVATSKIH BRANITELJA 43 (ranije: JANJA LIPA, JANJA LIPA, 43),44320 Janja Lipa,Anita Lučić, OIB 00479013878, Jaruščica 5 A,10000 Zagreb,Boris Slunjski, OIB 17398846977, Rudarska Ulica 2,42242 Radovan,AL GETO d.o.o. za trgovinu i usluge, OIB 60143416317, Orebićka 4,10000 Zagreb,Hrvoje Grajner, OIB 37934965091, Remetinečki Gaj 10 B,10000 Zagreb,ROMB d.o.o. za trgovinu, usluge i proizvodnju, OIB 25185821277, Braće Radića 6,31500 Našice,Marija Blažević, Jaruščica 5,10000 Zagreb,Gordana Lovrić, OIB 66659700677, Savska Cesta 142/1,10000 Zagreb,Ivana Piler, OIB 45043743225, Jaruščica 11,10000 Zagreb,Janessia Renee Grgurević, OIB 48288784274, Jaruščica 9,10000 Zagreb,Neven Caganić, OIB 47623693507, Mičevečka 8,10410 Mičevec,Anto Zečić, OIB 83633199566, Radauševa Ulica 4,10000 Zagreb,Andjela Gvozden, OIB 70257843070, Pećine 15,51000 Rijeka,Glazbena škola Bonar, OIB 64520260081, Maršanići 5,10000 Zagreb,ZHAOYANG INTERNATIONAL turistička agencija, d.o.o., OIB 44718905409, Ive Robića 2,10000 Zagreb,PQ Solutions d.o.o. za usluge, OIB 28223782700, Zagrebačka cesta 201,10000 Zagreb,Antonia Gaurina, OIB 81758369039, Jaruščica 5,10000 Zagreb,Neda Matanović, OIB 47793748069, Nova X 55,22202 Rogoznica,Zdenka Bartošak, OIB 74167191822, Nehruov Trg 11,10000 Zagreb,Anita Barišić, OIB 03420758522, Tibljaška Cesta 1,51000 Rijeka,Zdeslav Čerina, OIB 23979030718, Nova Cesta 134,10000 Zagreb,Branko Petković, OIB 01412448604, Trg Kralja Tomislava 33,10410 Velika Gorica,Drago Kaleb, OIB 18971843362, Matijevići 28,20341 Kula Norinska,SURGO, društvo s ograničenom odgovornošću za proizvodnju, trgovinu i usluge, OIB 56094791835, Brozova 20/2,10000 Zagreb,Marija Karamarko, OIB 03521709059, Jaruščica 9 B,10000 Zagreb,Matej Jambrak, OIB 00914494447, 4. Rakitski Odvojak 5,10437 Rakitje,Neven Kapitan, OIB 65543649997, Remetinečka Cesta 11 D,10000 Zagreb,Vedran Šimunić, OIB 65069809378, Pukovnika Predraga Matanovića 50,44250 Petrinja,Gordan Špehar, OIB 12007838615, Jaruščica 11,10000 Zagreb,Doris Lovretić, OIB 63861350646, Grigora Viteza 3,32100 Vinkovci,Miroslav Hećimović, OIB 24610441503, Jaruščica 11,10000 Zagreb,Ozren Ognjenović, OIB 94754118942, Baradin Prilaz 3,10000 Zagreb,Marin Čuljak, OIB 12803773022, Ulica Božidara Magovca 107,10000 Zagreb,Maša Brekalo, OIB 39737131562, Iii. Kozari Put 28,10000 Zagreb,Anđelko Abramović, OIB 03377597945, Ponikvari 54,44415 Ponikvari,Zvonko Filipović, OIB 98196864086, Ul. Petra Zoranića 1,23250 Pag,Zdenko Prskalo</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Batur,Djenana Cepić,Biljana Šimleša,Saša Borić,Robert Šimleša,Kristijan Berišić,Danijel Samardžić,Božidar Cesarec,Zoran Lukić,LEON GRAD d.o.o. za građenje i usluge,D Fortunić,Mara Mihaljević,Marina Subota,Saša Ogrizović,Damir Orešković,Jurij Redek,Vedran Slunjski,Anica Brozović,Anita Lučić,Boris Slunjski,AL GETO d.o.o. za trgovinu i usluge,Hrvoje Grajner,ROMB d.o.o. za trgovinu, usluge i proizvodnju,Marija Blažević,Gordana Lovrić,Ivana Piler,Janessia Renee Grgurević,Neven Caganić,Anto Zečić,Andjela Gvozden,Glazbena škola Bonar,ZHAOYANG INTERNATIONAL turistička agencija, d.o.o.,PQ Solutions d.o.o. za usluge,Antonia Gaurina,Neda Matanović,Zdenka Bartošak,Anita Barišić,Zdeslav Čerina,Branko Petković,Drago Kaleb,SURGO, društvo s ograničenom odgovornošću za proizvodnju, trgovinu i usluge,Marija Karamarko,Matej Jambrak,Neven Kapitan,Vedran Šimunić,Gordan Špehar,Doris Lovretić,Miroslav Hećimović,Ozren Ognjenović,Marin Čuljak,Maša Brekalo,Anđelko Abramović,Zvonko Filipović,Zdenko Prskalo</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Batur,Djenana Cepić,Biljana Šimleša,Saša Borić,Robert Šimleša,Kristijan Berišić,Danijel Samardžić,Božidar Cesarec,Zoran Lukić,LEON GRAD d.o.o. za građenje i usluge,D Fortunić,Mara Mihaljević,Marina Subota,Saša Ogrizović,Damir Orešković,Jurij Redek,Vedran Slunjski,Anica Brozović,Anita Lučić,Boris Slunjski,AL GETO d.o.o. za trgovinu i usluge,Hrvoje Grajner,ROMB d.o.o. za trgovinu, usluge i proizvodnju,Marija Blažević,Gordana Lovrić,Ivana Piler,Janessia Renee Grgurević,Neven Caganić,Anto Zečić,Andjela Gvozden,Glazbena škola Bonar,ZHAOYANG INTERNATIONAL turistička agencija, d.o.o.,PQ Solutions d.o.o. za usluge,Antonia Gaurina,Neda Matanović,Zdenka Bartošak,Anita Barišić,Zdeslav Čerina,Branko Petković,Drago Kaleb,SURGO, društvo s ograničenom odgovornošću za proizvodnju, trgovinu i usluge,Marija Karamarko,Matej Jambrak,Neven Kapitan,Vedran Šimunić,Gordan Špehar,Doris Lovretić,Miroslav Hećimović,Ozren Ognjenović,Marin Čuljak,Maša Brekalo,Anđelko Abramović,Zvonko Filipović,Zdenko Prskalo</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24216617204,Djenana Cepić, OIB 33549277133,Biljana Šimleša, OIB 81009044446,Saša Borić, OIB 97818497586,Robert Šimleša, OIB 34641359745,Kristijan Berišić, OIB 16964566006,Danijel Samardžić, OIB 42610578970,Božidar Cesarec, OIB 01293424507,Zoran Lukić,LEON GRAD d.o.o. za građenje i usluge, OIB 08755419221,D Fortunić,Mara Mihaljević, OIB 29787070095,Marina Subota, OIB 88868256746,Saša Ogrizović, OIB 73260710276,Damir Orešković, OIB 52570367819,Jurij Redek,Vedran Slunjski, OIB 35804181312,Anica Brozović, OIB 92574779611,Anita Lučić, OIB 00479013878,Boris Slunjski, OIB 17398846977,AL GETO d.o.o. za trgovinu i usluge, OIB 60143416317,Hrvoje Grajner, OIB 37934965091,ROMB d.o.o. za trgovinu, usluge i proizvodnju, OIB 25185821277,Marija Blažević,Gordana Lovrić, OIB 66659700677,Ivana Piler, OIB 45043743225,Janessia Renee Grgurević, OIB 48288784274,Neven Caganić, OIB 47623693507,Anto Zečić, OIB 83633199566,Andjela Gvozden, OIB 70257843070,Glazbena škola Bonar, OIB 64520260081,ZHAOYANG INTERNATIONAL turistička agencija, d.o.o., OIB 44718905409,PQ Solutions d.o.o. za usluge, OIB 28223782700,Antonia Gaurina, OIB 81758369039,Neda Matanović, OIB 47793748069,Zdenka Bartošak, OIB 74167191822,Anita Barišić, OIB 03420758522,Zdeslav Čerina, OIB 23979030718,Branko Petković, OIB 01412448604,Drago Kaleb, OIB 18971843362,SURGO, društvo s ograničenom odgovornošću za proizvodnju, trgovinu i usluge, OIB 56094791835,Marija Karamarko, OIB 03521709059,Matej Jambrak, OIB 00914494447,Neven Kapitan, OIB 65543649997,Vedran Šimunić, OIB 65069809378,Gordan Špehar, OIB 12007838615,Doris Lovretić, OIB 63861350646,Miroslav Hećimović, OIB 24610441503,Ozren Ognjenović, OIB 94754118942,Marin Čuljak, OIB 12803773022,Maša Brekalo, OIB 39737131562,Anđelko Abramović, OIB 03377597945,Zvonko Filipović, OIB 98196864086,Zdenko Prskalo</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24216617204,Djenana Cepić, OIB 33549277133,Biljana Šimleša, OIB 81009044446,Saša Borić, OIB 97818497586,Robert Šimleša, OIB 34641359745,Kristijan Berišić, OIB 16964566006,Danijel Samardžić, OIB 42610578970,Božidar Cesarec, OIB 01293424507,Zoran Lukić,LEON GRAD d.o.o. za građenje i usluge, OIB 08755419221,D Fortunić,Mara Mihaljević, OIB 29787070095,Marina Subota, OIB 88868256746,Saša Ogrizović, OIB 73260710276,Damir Orešković, OIB 52570367819,Jurij Redek,Vedran Slunjski, OIB 35804181312,Anica Brozović, OIB 92574779611,Anita Lučić, OIB 00479013878,Boris Slunjski, OIB 17398846977,AL GETO d.o.o. za trgovinu i usluge, OIB 60143416317,Hrvoje Grajner, OIB 37934965091,ROMB d.o.o. za trgovinu, usluge i proizvodnju, OIB 25185821277,Marija Blažević,Gordana Lovrić, OIB 66659700677,Ivana Piler, OIB 45043743225,Janessia Renee Grgurević, OIB 48288784274,Neven Caganić, OIB 47623693507,Anto Zečić, OIB 83633199566,Andjela Gvozden, OIB 70257843070,Glazbena škola Bonar, OIB 64520260081,ZHAOYANG INTERNATIONAL turistička agencija, d.o.o., OIB 44718905409,PQ Solutions d.o.o. za usluge, OIB 28223782700,Antonia Gaurina, OIB 81758369039,Neda Matanović, OIB 47793748069,Zdenka Bartošak, OIB 74167191822,Anita Barišić, OIB 03420758522,Zdeslav Čerina, OIB 23979030718,Branko Petković, OIB 01412448604,Drago Kaleb, OIB 18971843362,SURGO, društvo s ograničenom odgovornošću za proizvodnju, trgovinu i usluge, OIB 56094791835,Marija Karamarko, OIB 03521709059,Matej Jambrak, OIB 00914494447,Neven Kapitan, OIB 65543649997,Vedran Šimunić, OIB 65069809378,Gordan Špehar, OIB 12007838615,Doris Lovretić, OIB 63861350646,Miroslav Hećimović, OIB 24610441503,Ozren Ognjenović, OIB 94754118942,Marin Čuljak, OIB 12803773022,Maša Brekalo, OIB 39737131562,Anđelko Abramović, OIB 03377597945,Zvonko Filipović, OIB 98196864086,Zdenko Prskalo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tem>Djenana Cepić, Bukovačka Cesta 107 A, 10000 Zagreb</item>
      <item>Biljana Šimleša, Ulica Breza 16, 32100 Vinkovci</item>
      <item>Saša Borić, Jaruščica 9, 10000 Zagreb</item>
      <item>Robert Šimleša, Ulica Breza 16, 32100 Vinkovci</item>
      <item>Kristijan Berišić, Livanjska Ulica 21, 10000 Zagreb</item>
      <item>Danijel Samardžić, Čaplja 37, 35000 Slavonski Brod</item>
      <item>Božidar Cesarec, Kardinala Stepinca 5, 49000 Krapina</item>
      <item>Zoran Lukić, Hribarov prilaz 6, 10000 Zagreb</item>
      <item>LEON GRAD d.o.o. za građenje i usluge, Brezovička cesta 58 A, 10000 Zagreb</item>
      <item>D Fortunić, Matije Slatinskog 4, 10410 Velika Gorica</item>
      <item>Mara Mihaljević, Ulica Podlukovo 22, 21212 Kaštel Sućurac</item>
      <item>Marina Subota, Josipa Kozarca 41, 43290 Grubišno Polje</item>
      <item>Saša Ogrizović, Vrtlarska 4, 47303 Josipdol</item>
      <item>Damir Orešković, Jaruščica 5 A, 10000 Zagreb</item>
      <item>Jurij Redek, Potočna vas 4, 8000 Novo Mesto</item>
      <item>Vedran Slunjski, Vinka Međerala 2 B, 42000 Varaždin</item>
      <item>Anica Brozović, UL. HRVATSKIH BRANITELJA 43 (ranije: JANJA LIPA, JANJA LIPA, 43), 44320 Janja Lipa</item>
      <item>Anita Lučić, Jaruščica 5 A, 10000 Zagreb</item>
      <item>Boris Slunjski, Rudarska Ulica 2, 42242 Radovan</item>
      <item>AL GETO d.o.o. za trgovinu i usluge, Orebićka 4, 10000 Zagreb</item>
      <item>Hrvoje Grajner, Remetinečki Gaj 10 B, 10000 Zagreb</item>
      <item>ROMB d.o.o. za trgovinu, usluge i proizvodnju, Braće Radića 6, 31500 Našice</item>
      <item>Marija Blažević, Jaruščica 5, 10000 Zagreb</item>
      <item>Gordana Lovrić, Savska Cesta 142/1, 10000 Zagreb</item>
      <item>Ivana Piler, Jaruščica 11, 10000 Zagreb</item>
      <item>Janessia Renee Grgurević, Jaruščica 9, 10000 Zagreb</item>
      <item>Neven Caganić, Mičevečka 8, 10410 Mičevec</item>
      <item>Anto Zečić, Radauševa Ulica 4, 10000 Zagreb</item>
      <item>Andjela Gvozden, Pećine 15, 51000 Rijeka</item>
      <item>Glazbena škola Bonar, Maršanići 5, 10000 Zagreb</item>
      <item>ZHAOYANG INTERNATIONAL turistička agencija, d.o.o., Ive Robića 2, 10000 Zagreb</item>
      <item>PQ Solutions d.o.o. za usluge, Zagrebačka cesta 201, 10000 Zagreb</item>
      <item>Antonia Gaurina, Jaruščica 5, 10000 Zagreb</item>
      <item>Neda Matanović, Nova X 55, 22202 Rogoznica</item>
      <item>Zdenka Bartošak, Nehruov Trg 11, 10000 Zagreb</item>
      <item>Anita Barišić, Tibljaška Cesta 1, 51000 Rijeka</item>
      <item>Zdeslav Čerina, Nova Cesta 134, 10000 Zagreb</item>
      <item>Branko Petković, Trg Kralja Tomislava 33, 10410 Velika Gorica</item>
      <item>Drago Kaleb, Matijevići 28, 20341 Kula Norinska</item>
      <item>SURGO, društvo s ograničenom odgovornošću za proizvodnju, trgovinu i usluge, Brozova 20/2, 10000 Zagreb</item>
      <item>Marija Karamarko, Jaruščica 9 B, 10000 Zagreb</item>
      <item>Matej Jambrak, 4. Rakitski Odvojak 5, 10437 Rakitje</item>
      <item>Neven Kapitan, Remetinečka Cesta 11 D, 10000 Zagreb</item>
      <item>Vedran Šimunić, Pukovnika Predraga Matanovića 50, 44250 Petrinja</item>
      <item>Gordan Špehar, Jaruščica 11, 10000 Zagreb</item>
      <item>Doris Lovretić, Grigora Viteza 3, 32100 Vinkovci</item>
      <item>Miroslav Hećimović, Jaruščica 11, 10000 Zagreb</item>
      <item>Ozren Ognjenović, Baradin Prilaz 3, 10000 Zagreb</item>
      <item>Marin Čuljak, Ulica Božidara Magovca 107, 10000 Zagreb</item>
      <item>Maša Brekalo, Iii. Kozari Put 28, 10000 Zagreb</item>
      <item>Anđelko Abramović, Ponikvari 54, 44415 Ponikvari</item>
      <item>Zvonko Filipović, Ul. Petra Zoranića 1, 23250 Pag</item>
      <item>Zdenko Prskalo</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tem>Djenana Cepić, Bukovačka Cesta 107 A, 10000 Zagreb</item>
      <item>Biljana Šimleša, Ulica Breza 16, 32100 Vinkovci</item>
      <item>Saša Borić, Jaruščica 9, 10000 Zagreb</item>
      <item>Robert Šimleša, Ulica Breza 16, 32100 Vinkovci</item>
      <item>Kristijan Berišić, Livanjska Ulica 21, 10000 Zagreb</item>
      <item>Danijel Samardžić, Čaplja 37, 35000 Slavonski Brod</item>
      <item>Božidar Cesarec, Kardinala Stepinca 5, 49000 Krapina</item>
      <item>Zoran Lukić, Hribarov prilaz 6, 10000 Zagreb</item>
      <item>LEON GRAD d.o.o. za građenje i usluge, Brezovička cesta 58 A, 10000 Zagreb</item>
      <item>D Fortunić, Matije Slatinskog 4, 10410 Velika Gorica</item>
      <item>Mara Mihaljević, Ulica Podlukovo 22, 21212 Kaštel Sućurac</item>
      <item>Marina Subota, Josipa Kozarca 41, 43290 Grubišno Polje</item>
      <item>Saša Ogrizović, Vrtlarska 4, 47303 Josipdol</item>
      <item>Damir Orešković, Jaruščica 5 A, 10000 Zagreb</item>
      <item>Jurij Redek, Potočna vas 4, 8000 Novo Mesto</item>
      <item>Vedran Slunjski, Vinka Međerala 2 B, 42000 Varaždin</item>
      <item>Anica Brozović, UL. HRVATSKIH BRANITELJA 43 (ranije: JANJA LIPA, JANJA LIPA, 43), 44320 Janja Lipa</item>
      <item>Anita Lučić, Jaruščica 5 A, 10000 Zagreb</item>
      <item>Boris Slunjski, Rudarska Ulica 2, 42242 Radovan</item>
      <item>AL GETO d.o.o. za trgovinu i usluge, Orebićka 4, 10000 Zagreb</item>
      <item>Hrvoje Grajner, Remetinečki Gaj 10 B, 10000 Zagreb</item>
      <item>ROMB d.o.o. za trgovinu, usluge i proizvodnju, Braće Radića 6, 31500 Našice</item>
      <item>Marija Blažević, Jaruščica 5, 10000 Zagreb</item>
      <item>Gordana Lovrić, Savska Cesta 142/1, 10000 Zagreb</item>
      <item>Ivana Piler, Jaruščica 11, 10000 Zagreb</item>
      <item>Janessia Renee Grgurević, Jaruščica 9, 10000 Zagreb</item>
      <item>Neven Caganić, Mičevečka 8, 10410 Mičevec</item>
      <item>Anto Zečić, Radauševa Ulica 4, 10000 Zagreb</item>
      <item>Andjela Gvozden, Pećine 15, 51000 Rijeka</item>
      <item>Glazbena škola Bonar, Maršanići 5, 10000 Zagreb</item>
      <item>ZHAOYANG INTERNATIONAL turistička agencija, d.o.o., Ive Robića 2, 10000 Zagreb</item>
      <item>PQ Solutions d.o.o. za usluge, Zagrebačka cesta 201, 10000 Zagreb</item>
      <item>Antonia Gaurina, Jaruščica 5, 10000 Zagreb</item>
      <item>Neda Matanović, Nova X 55, 22202 Rogoznica</item>
      <item>Zdenka Bartošak, Nehruov Trg 11, 10000 Zagreb</item>
      <item>Anita Barišić, Tibljaška Cesta 1, 51000 Rijeka</item>
      <item>Zdeslav Čerina, Nova Cesta 134, 10000 Zagreb</item>
      <item>Branko Petković, Trg Kralja Tomislava 33, 10410 Velika Gorica</item>
      <item>Drago Kaleb, Matijevići 28, 20341 Kula Norinska</item>
      <item>SURGO, društvo s ograničenom odgovornošću za proizvodnju, trgovinu i usluge, Brozova 20/2, 10000 Zagreb</item>
      <item>Marija Karamarko, Jaruščica 9 B, 10000 Zagreb</item>
      <item>Matej Jambrak, 4. Rakitski Odvojak 5, 10437 Rakitje</item>
      <item>Neven Kapitan, Remetinečka Cesta 11 D, 10000 Zagreb</item>
      <item>Vedran Šimunić, Pukovnika Predraga Matanovića 50, 44250 Petrinja</item>
      <item>Gordan Špehar, Jaruščica 11, 10000 Zagreb</item>
      <item>Doris Lovretić, Grigora Viteza 3, 32100 Vinkovci</item>
      <item>Miroslav Hećimović, Jaruščica 11, 10000 Zagreb</item>
      <item>Ozren Ognjenović, Baradin Prilaz 3, 10000 Zagreb</item>
      <item>Marin Čuljak, Ulica Božidara Magovca 107, 10000 Zagreb</item>
      <item>Maša Brekalo, Iii. Kozari Put 28, 10000 Zagreb</item>
      <item>Anđelko Abramović, Ponikvari 54, 44415 Ponikvari</item>
      <item>Zvonko Filipović, Ul. Petra Zoranića 1, 23250 Pag</item>
      <item>Zdenko Prskalo</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tem>Djenana Cepić, OIB 33549277133, Bukovačka Cesta 107 A, 10000 Zagreb</item>
      <item>Biljana Šimleša, OIB 81009044446, Ulica Breza 16, 32100 Vinkovci</item>
      <item>Saša Borić, OIB 97818497586, Jaruščica 9, 10000 Zagreb</item>
      <item>Robert Šimleša, OIB 34641359745, Ulica Breza 16, 32100 Vinkovci</item>
      <item>Kristijan Berišić, OIB 16964566006, Livanjska Ulica 21, 10000 Zagreb</item>
      <item>Danijel Samardžić, OIB 42610578970, Čaplja 37, 35000 Slavonski Brod</item>
      <item>Božidar Cesarec, OIB 01293424507, Kardinala Stepinca 5, 49000 Krapina</item>
      <item>Zoran Lukić, Hribarov prilaz 6, 10000 Zagreb</item>
      <item>LEON GRAD d.o.o. za građenje i usluge, OIB 08755419221, Brezovička cesta 58 A, 10000 Zagreb</item>
      <item>D Fortunić, Matije Slatinskog 4, 10410 Velika Gorica</item>
      <item>Mara Mihaljević, OIB 29787070095, Ulica Podlukovo 22, 21212 Kaštel Sućurac</item>
      <item>Marina Subota, OIB 88868256746, Josipa Kozarca 41, 43290 Grubišno Polje</item>
      <item>Saša Ogrizović, OIB 73260710276, Vrtlarska 4, 47303 Josipdol</item>
      <item>Damir Orešković, OIB 52570367819, Jaruščica 5 A, 10000 Zagreb</item>
      <item>Jurij Redek, Potočna vas 4, 8000 Novo Mesto</item>
      <item>Vedran Slunjski, OIB 35804181312, Vinka Međerala 2 B, 42000 Varaždin</item>
      <item>Anica Brozović, OIB 92574779611, UL. HRVATSKIH BRANITELJA 43 (ranije: JANJA LIPA, JANJA LIPA, 43), 44320 Janja Lipa</item>
      <item>Anita Lučić, OIB 00479013878, Jaruščica 5 A, 10000 Zagreb</item>
      <item>Boris Slunjski, OIB 17398846977, Rudarska Ulica 2, 42242 Radovan</item>
      <item>AL GETO d.o.o. za trgovinu i usluge, OIB 60143416317, Orebićka 4, 10000 Zagreb</item>
      <item>Hrvoje Grajner, OIB 37934965091, Remetinečki Gaj 10 B, 10000 Zagreb</item>
      <item>ROMB d.o.o. za trgovinu, usluge i proizvodnju, OIB 25185821277, Braće Radića 6, 31500 Našice</item>
      <item>Marija Blažević, Jaruščica 5, 10000 Zagreb</item>
      <item>Gordana Lovrić, OIB 66659700677, Savska Cesta 142/1, 10000 Zagreb</item>
      <item>Ivana Piler, OIB 45043743225, Jaruščica 11, 10000 Zagreb</item>
      <item>Janessia Renee Grgurević, OIB 48288784274, Jaruščica 9, 10000 Zagreb</item>
      <item>Neven Caganić, OIB 47623693507, Mičevečka 8, 10410 Mičevec</item>
      <item>Anto Zečić, OIB 83633199566, Radauševa Ulica 4, 10000 Zagreb</item>
      <item>Andjela Gvozden, OIB 70257843070, Pećine 15, 51000 Rijeka</item>
      <item>Glazbena škola Bonar, OIB 64520260081, Maršanići 5, 10000 Zagreb</item>
      <item>ZHAOYANG INTERNATIONAL turistička agencija, d.o.o., OIB 44718905409, Ive Robića 2, 10000 Zagreb</item>
      <item>PQ Solutions d.o.o. za usluge, OIB 28223782700, Zagrebačka cesta 201, 10000 Zagreb</item>
      <item>Antonia Gaurina, OIB 81758369039, Jaruščica 5, 10000 Zagreb</item>
      <item>Neda Matanović, OIB 47793748069, Nova X 55, 22202 Rogoznica</item>
      <item>Zdenka Bartošak, OIB 74167191822, Nehruov Trg 11, 10000 Zagreb</item>
      <item>Anita Barišić, OIB 03420758522, Tibljaška Cesta 1, 51000 Rijeka</item>
      <item>Zdeslav Čerina, OIB 23979030718, Nova Cesta 134, 10000 Zagreb</item>
      <item>Branko Petković, OIB 01412448604, Trg Kralja Tomislava 33, 10410 Velika Gorica</item>
      <item>Drago Kaleb, OIB 18971843362, Matijevići 28, 20341 Kula Norinska</item>
      <item>SURGO, društvo s ograničenom odgovornošću za proizvodnju, trgovinu i usluge, OIB 56094791835, Brozova 20/2, 10000 Zagreb</item>
      <item>Marija Karamarko, OIB 03521709059, Jaruščica 9 B, 10000 Zagreb</item>
      <item>Matej Jambrak, OIB 00914494447, 4. Rakitski Odvojak 5, 10437 Rakitje</item>
      <item>Neven Kapitan, OIB 65543649997, Remetinečka Cesta 11 D, 10000 Zagreb</item>
      <item>Vedran Šimunić, OIB 65069809378, Pukovnika Predraga Matanovića 50, 44250 Petrinja</item>
      <item>Gordan Špehar, OIB 12007838615, Jaruščica 11, 10000 Zagreb</item>
      <item>Doris Lovretić, OIB 63861350646, Grigora Viteza 3, 32100 Vinkovci</item>
      <item>Miroslav Hećimović, OIB 24610441503, Jaruščica 11, 10000 Zagreb</item>
      <item>Ozren Ognjenović, OIB 94754118942, Baradin Prilaz 3, 10000 Zagreb</item>
      <item>Marin Čuljak, OIB 12803773022, Ulica Božidara Magovca 107, 10000 Zagreb</item>
      <item>Maša Brekalo, OIB 39737131562, Iii. Kozari Put 28, 10000 Zagreb</item>
      <item>Anđelko Abramović, OIB 03377597945, Ponikvari 54, 44415 Ponikvari</item>
      <item>Zvonko Filipović, OIB 98196864086, Ul. Petra Zoranića 1, 23250 Pag</item>
      <item>Zdenko Prskalo</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tem>Djenana Cepić, OIB 33549277133, Bukovačka Cesta 107 A, 10000 Zagreb</item>
      <item>Biljana Šimleša, OIB 81009044446, Ulica Breza 16, 32100 Vinkovci</item>
      <item>Saša Borić, OIB 97818497586, Jaruščica 9, 10000 Zagreb</item>
      <item>Robert Šimleša, OIB 34641359745, Ulica Breza 16, 32100 Vinkovci</item>
      <item>Kristijan Berišić, OIB 16964566006, Livanjska Ulica 21, 10000 Zagreb</item>
      <item>Danijel Samardžić, OIB 42610578970, Čaplja 37, 35000 Slavonski Brod</item>
      <item>Božidar Cesarec, OIB 01293424507, Kardinala Stepinca 5, 49000 Krapina</item>
      <item>Zoran Lukić, Hribarov prilaz 6, 10000 Zagreb</item>
      <item>LEON GRAD d.o.o. za građenje i usluge, OIB 08755419221, Brezovička cesta 58 A, 10000 Zagreb</item>
      <item>D Fortunić, Matije Slatinskog 4, 10410 Velika Gorica</item>
      <item>Mara Mihaljević, OIB 29787070095, Ulica Podlukovo 22, 21212 Kaštel Sućurac</item>
      <item>Marina Subota, OIB 88868256746, Josipa Kozarca 41, 43290 Grubišno Polje</item>
      <item>Saša Ogrizović, OIB 73260710276, Vrtlarska 4, 47303 Josipdol</item>
      <item>Damir Orešković, OIB 52570367819, Jaruščica 5 A, 10000 Zagreb</item>
      <item>Jurij Redek, Potočna vas 4, 8000 Novo Mesto</item>
      <item>Vedran Slunjski, OIB 35804181312, Vinka Međerala 2 B, 42000 Varaždin</item>
      <item>Anica Brozović, OIB 92574779611, UL. HRVATSKIH BRANITELJA 43 (ranije: JANJA LIPA, JANJA LIPA, 43), 44320 Janja Lipa</item>
      <item>Anita Lučić, OIB 00479013878, Jaruščica 5 A, 10000 Zagreb</item>
      <item>Boris Slunjski, OIB 17398846977, Rudarska Ulica 2, 42242 Radovan</item>
      <item>AL GETO d.o.o. za trgovinu i usluge, OIB 60143416317, Orebićka 4, 10000 Zagreb</item>
      <item>Hrvoje Grajner, OIB 37934965091, Remetinečki Gaj 10 B, 10000 Zagreb</item>
      <item>ROMB d.o.o. za trgovinu, usluge i proizvodnju, OIB 25185821277, Braće Radića 6, 31500 Našice</item>
      <item>Marija Blažević, Jaruščica 5, 10000 Zagreb</item>
      <item>Gordana Lovrić, OIB 66659700677, Savska Cesta 142/1, 10000 Zagreb</item>
      <item>Ivana Piler, OIB 45043743225, Jaruščica 11, 10000 Zagreb</item>
      <item>Janessia Renee Grgurević, OIB 48288784274, Jaruščica 9, 10000 Zagreb</item>
      <item>Neven Caganić, OIB 47623693507, Mičevečka 8, 10410 Mičevec</item>
      <item>Anto Zečić, OIB 83633199566, Radauševa Ulica 4, 10000 Zagreb</item>
      <item>Andjela Gvozden, OIB 70257843070, Pećine 15, 51000 Rijeka</item>
      <item>Glazbena škola Bonar, OIB 64520260081, Maršanići 5, 10000 Zagreb</item>
      <item>ZHAOYANG INTERNATIONAL turistička agencija, d.o.o., OIB 44718905409, Ive Robića 2, 10000 Zagreb</item>
      <item>PQ Solutions d.o.o. za usluge, OIB 28223782700, Zagrebačka cesta 201, 10000 Zagreb</item>
      <item>Antonia Gaurina, OIB 81758369039, Jaruščica 5, 10000 Zagreb</item>
      <item>Neda Matanović, OIB 47793748069, Nova X 55, 22202 Rogoznica</item>
      <item>Zdenka Bartošak, OIB 74167191822, Nehruov Trg 11, 10000 Zagreb</item>
      <item>Anita Barišić, OIB 03420758522, Tibljaška Cesta 1, 51000 Rijeka</item>
      <item>Zdeslav Čerina, OIB 23979030718, Nova Cesta 134, 10000 Zagreb</item>
      <item>Branko Petković, OIB 01412448604, Trg Kralja Tomislava 33, 10410 Velika Gorica</item>
      <item>Drago Kaleb, OIB 18971843362, Matijevići 28, 20341 Kula Norinska</item>
      <item>SURGO, društvo s ograničenom odgovornošću za proizvodnju, trgovinu i usluge, OIB 56094791835, Brozova 20/2, 10000 Zagreb</item>
      <item>Marija Karamarko, OIB 03521709059, Jaruščica 9 B, 10000 Zagreb</item>
      <item>Matej Jambrak, OIB 00914494447, 4. Rakitski Odvojak 5, 10437 Rakitje</item>
      <item>Neven Kapitan, OIB 65543649997, Remetinečka Cesta 11 D, 10000 Zagreb</item>
      <item>Vedran Šimunić, OIB 65069809378, Pukovnika Predraga Matanovića 50, 44250 Petrinja</item>
      <item>Gordan Špehar, OIB 12007838615, Jaruščica 11, 10000 Zagreb</item>
      <item>Doris Lovretić, OIB 63861350646, Grigora Viteza 3, 32100 Vinkovci</item>
      <item>Miroslav Hećimović, OIB 24610441503, Jaruščica 11, 10000 Zagreb</item>
      <item>Ozren Ognjenović, OIB 94754118942, Baradin Prilaz 3, 10000 Zagreb</item>
      <item>Marin Čuljak, OIB 12803773022, Ulica Božidara Magovca 107, 10000 Zagreb</item>
      <item>Maša Brekalo, OIB 39737131562, Iii. Kozari Put 28, 10000 Zagreb</item>
      <item>Anđelko Abramović, OIB 03377597945, Ponikvari 54, 44415 Ponikvari</item>
      <item>Zvonko Filipović, OIB 98196864086, Ul. Petra Zoranića 1, 23250 Pag</item>
      <item>Zdenko Prskalo</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tem>Zdravko Božičević</item>
    </izvorni_sadrzaj>
    <derivirana_varijabla naziv="DomainObject.Predmet.OstaliListFormated_1">
      <item>Zvonimir Barun, odvjetnik</item>
      <item>Antun Crlenjak</item>
      <item>Mirjana Zuzija</item>
      <item>OD SAUCHA &amp; ARAS</item>
      <item>Zdravko Božičević</item>
    </derivirana_varijabla>
  </DomainObject.Predmet.OstaliListFormated>
  <DomainObject.Predmet.OstaliListFormatedOIB>
    <izvorni_sadrzaj>
      <item>Zvonimir Barun, odvjetnik</item>
      <item>Antun Crlenjak</item>
      <item>Mirjana Zuzija, OIB 26497768352</item>
      <item>OD SAUCHA &amp; ARAS, OIB 21494913156</item>
      <item>Zdravko Božičević</item>
    </izvorni_sadrzaj>
    <derivirana_varijabla naziv="DomainObject.Predmet.OstaliListFormatedOIB_1">
      <item>Zvonimir Barun, odvjetnik</item>
      <item>Antun Crlenjak</item>
      <item>Mirjana Zuzija, OIB 26497768352</item>
      <item>OD SAUCHA &amp; ARAS, OIB 21494913156</item>
      <item>Zdravko Božičević</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tem>Zdravko Božičević</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item>Zdravko Božičević</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derivirana_varijabla>
  </DomainObject.Predmet.OstaliListFormatedWithAdressOIB>
  <DomainObject.Predmet.OstaliListNazivFormated>
    <izvorni_sadrzaj>
      <item>Zvonimir Barun, odvjetnik</item>
      <item>Antun Crlenjak</item>
      <item>Mirjana Zuzija</item>
      <item>OD SAUCHA &amp; ARAS</item>
      <item>Zdravko Božičević</item>
    </izvorni_sadrzaj>
    <derivirana_varijabla naziv="DomainObject.Predmet.OstaliListNazivFormated_1">
      <item>Zvonimir Barun, odvjetnik</item>
      <item>Antun Crlenjak</item>
      <item>Mirjana Zuzija</item>
      <item>OD SAUCHA &amp; ARAS</item>
      <item>Zdravko Božičević</item>
    </derivirana_varijabla>
  </DomainObject.Predmet.OstaliListNazivFormated>
  <DomainObject.Predmet.OstaliListNazivFormatedOIB>
    <izvorni_sadrzaj>
      <item>Zvonimir Barun, odvjetnik</item>
      <item>Antun Crlenjak</item>
      <item>Mirjana Zuzija, OIB 26497768352</item>
      <item>OD SAUCHA &amp; ARAS, OIB 21494913156</item>
      <item>Zdravko Božičević</item>
    </izvorni_sadrzaj>
    <derivirana_varijabla naziv="DomainObject.Predmet.OstaliListNazivFormatedOIB_1">
      <item>Zvonimir Barun, odvjetnik</item>
      <item>Antun Crlenjak</item>
      <item>Mirjana Zuzija, OIB 26497768352</item>
      <item>OD SAUCHA &amp; ARAS, OIB 21494913156</item>
      <item>Zdravko Božičević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2018.</izvorni_sadrzaj>
    <derivirana_varijabla naziv="DomainObject.Datum_1">12. prosinca 2018.</derivirana_varijabla>
  </DomainObject.Datum>
  <DomainObject.PoslovniBrojDokumenta>
    <izvorni_sadrzaj>St-1094/2012-1036</izvorni_sadrzaj>
    <derivirana_varijabla naziv="DomainObject.PoslovniBrojDokumenta_1">St-1094/2012-1036</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tem>Djenana Cepić, OIB 33549277133, Bukovačka Cesta 107 A,10000 Zagreb</item>
      <item>Biljana Šimleša, OIB 81009044446, Ulica Breza 16,32100 Vinkovci</item>
      <item>Saša Borić, OIB 97818497586, Jaruščica 9,10000 Zagreb</item>
      <item>Robert Šimleša, OIB 34641359745, Ulica Breza 16,32100 Vinkovci</item>
      <item>Kristijan Berišić, OIB 16964566006, Livanjska Ulica 21,10000 Zagreb</item>
      <item>Danijel Samardžić, OIB 42610578970, Čaplja 37,35000 Slavonski Brod</item>
      <item>Božidar Cesarec, OIB 01293424507, Kardinala Stepinca 5,49000 Krapina</item>
      <item>Zoran Lukić, Hribarov prilaz 6,10000 Zagreb</item>
      <item>LEON GRAD d.o.o. za građenje i usluge, OIB 08755419221, Brezovička cesta 58 A,10000 Zagreb</item>
      <item>D Fortunić, Matije Slatinskog 4,10410 Velika Gorica</item>
      <item>Mara Mihaljević, OIB 29787070095, Ulica Podlukovo 22,21212 Kaštel Sućurac</item>
      <item>Marina Subota, OIB 88868256746, Josipa Kozarca 41,43290 Grubišno Polje</item>
      <item>Saša Ogrizović, OIB 73260710276, Vrtlarska 4,47303 Josipdol</item>
      <item>Damir Orešković, OIB 52570367819, Jaruščica 5 A,10000 Zagreb</item>
      <item>Jurij Redek, Potočna vas 4,8000 Novo Mesto</item>
      <item>Vedran Slunjski, OIB 35804181312, Vinka Međerala 2 B,42000 Varaždin</item>
      <item>Anica Brozović, OIB 92574779611, UL. HRVATSKIH BRANITELJA 43 (ranije: JANJA LIPA, JANJA LIPA, 43),44320 Janja Lipa</item>
      <item>Anita Lučić, OIB 00479013878, Jaruščica 5 A,10000 Zagreb</item>
      <item>Boris Slunjski, OIB 17398846977, Rudarska Ulica 2,42242 Radovan</item>
      <item>AL GETO d.o.o. za trgovinu i usluge, OIB 60143416317, Orebićka 4,10000 Zagreb</item>
      <item>Hrvoje Grajner, OIB 37934965091, Remetinečki Gaj 10 B,10000 Zagreb</item>
      <item>ROMB d.o.o. za trgovinu, usluge i proizvodnju, OIB 25185821277, Braće Radića 6,31500 Našice</item>
      <item>Marija Blažević, Jaruščica 5,10000 Zagreb</item>
      <item>Gordana Lovrić, OIB 66659700677, Savska Cesta 142/1,10000 Zagreb</item>
      <item>Ivana Piler, OIB 45043743225, Jaruščica 11,10000 Zagreb</item>
      <item>Janessia Renee Grgurević, OIB 48288784274, Jaruščica 9,10000 Zagreb</item>
      <item>Neven Caganić, OIB 47623693507, Mičevečka 8,10410 Mičevec</item>
      <item>Anto Zečić, OIB 83633199566, Radauševa Ulica 4,10000 Zagreb</item>
      <item>Andjela Gvozden, OIB 70257843070, Pećine 15,51000 Rijeka</item>
      <item>Glazbena škola Bonar, OIB 64520260081, Maršanići 5,10000 Zagreb</item>
      <item>ZHAOYANG INTERNATIONAL turistička agencija, d.o.o., OIB 44718905409, Ive Robića 2,10000 Zagreb</item>
      <item>PQ Solutions d.o.o. za usluge, OIB 28223782700, Zagrebačka cesta 201,10000 Zagreb</item>
      <item>Antonia Gaurina, OIB 81758369039, Jaruščica 5,10000 Zagreb</item>
      <item>Neda Matanović, OIB 47793748069, Nova X 55,22202 Rogoznica</item>
      <item>Zdenka Bartošak, OIB 74167191822, Nehruov Trg 11,10000 Zagreb</item>
      <item>Anita Barišić, OIB 03420758522, Tibljaška Cesta 1,51000 Rijeka</item>
      <item>Zdeslav Čerina, OIB 23979030718, Nova Cesta 134,10000 Zagreb</item>
      <item>Branko Petković, OIB 01412448604, Trg Kralja Tomislava 33,10410 Velika Gorica</item>
      <item>Drago Kaleb, OIB 18971843362, Matijevići 28,20341 Kula Norinska</item>
      <item>SURGO, društvo s ograničenom odgovornošću za proizvodnju, trgovinu i usluge, OIB 56094791835, Brozova 20/2,10000 Zagreb</item>
      <item>Marija Karamarko, OIB 03521709059, Jaruščica 9 B,10000 Zagreb</item>
      <item>Matej Jambrak, OIB 00914494447, 4. Rakitski Odvojak 5,10437 Rakitje</item>
      <item>Neven Kapitan, OIB 65543649997, Remetinečka Cesta 11 D,10000 Zagreb</item>
      <item>Vedran Šimunić, OIB 65069809378, Pukovnika Predraga Matanovića 50,44250 Petrinja</item>
      <item>Gordan Špehar, OIB 12007838615, Jaruščica 11,10000 Zagreb</item>
      <item>Doris Lovretić, OIB 63861350646, Grigora Viteza 3,32100 Vinkovci</item>
      <item>Miroslav Hećimović, OIB 24610441503, Jaruščica 11,10000 Zagreb</item>
      <item>Ozren Ognjenović, OIB 94754118942, Baradin Prilaz 3,10000 Zagreb</item>
      <item>Marin Čuljak, OIB 12803773022, Ulica Božidara Magovca 107,10000 Zagreb</item>
      <item>Maša Brekalo, OIB 39737131562, Iii. Kozari Put 28,10000 Zagreb</item>
      <item>Anđelko Abramović, OIB 03377597945, Ponikvari 54,44415 Ponikvari</item>
      <item>Zvonko Filipović, OIB 98196864086, Ul. Petra Zoranića 1,23250 Pag</item>
      <item>Zdenko Prskalo</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tem>Djenana Cepić, OIB 33549277133, Bukovačka Cesta 107 A,10000 Zagreb</item>
      <item>Biljana Šimleša, OIB 81009044446, Ulica Breza 16,32100 Vinkovci</item>
      <item>Saša Borić, OIB 97818497586, Jaruščica 9,10000 Zagreb</item>
      <item>Robert Šimleša, OIB 34641359745, Ulica Breza 16,32100 Vinkovci</item>
      <item>Kristijan Berišić, OIB 16964566006, Livanjska Ulica 21,10000 Zagreb</item>
      <item>Danijel Samardžić, OIB 42610578970, Čaplja 37,35000 Slavonski Brod</item>
      <item>Božidar Cesarec, OIB 01293424507, Kardinala Stepinca 5,49000 Krapina</item>
      <item>Zoran Lukić, Hribarov prilaz 6,10000 Zagreb</item>
      <item>LEON GRAD d.o.o. za građenje i usluge, OIB 08755419221, Brezovička cesta 58 A,10000 Zagreb</item>
      <item>D Fortunić, Matije Slatinskog 4,10410 Velika Gorica</item>
      <item>Mara Mihaljević, OIB 29787070095, Ulica Podlukovo 22,21212 Kaštel Sućurac</item>
      <item>Marina Subota, OIB 88868256746, Josipa Kozarca 41,43290 Grubišno Polje</item>
      <item>Saša Ogrizović, OIB 73260710276, Vrtlarska 4,47303 Josipdol</item>
      <item>Damir Orešković, OIB 52570367819, Jaruščica 5 A,10000 Zagreb</item>
      <item>Jurij Redek, Potočna vas 4,8000 Novo Mesto</item>
      <item>Vedran Slunjski, OIB 35804181312, Vinka Međerala 2 B,42000 Varaždin</item>
      <item>Anica Brozović, OIB 92574779611, UL. HRVATSKIH BRANITELJA 43 (ranije: JANJA LIPA, JANJA LIPA, 43),44320 Janja Lipa</item>
      <item>Anita Lučić, OIB 00479013878, Jaruščica 5 A,10000 Zagreb</item>
      <item>Boris Slunjski, OIB 17398846977, Rudarska Ulica 2,42242 Radovan</item>
      <item>AL GETO d.o.o. za trgovinu i usluge, OIB 60143416317, Orebićka 4,10000 Zagreb</item>
      <item>Hrvoje Grajner, OIB 37934965091, Remetinečki Gaj 10 B,10000 Zagreb</item>
      <item>ROMB d.o.o. za trgovinu, usluge i proizvodnju, OIB 25185821277, Braće Radića 6,31500 Našice</item>
      <item>Marija Blažević, Jaruščica 5,10000 Zagreb</item>
      <item>Gordana Lovrić, OIB 66659700677, Savska Cesta 142/1,10000 Zagreb</item>
      <item>Ivana Piler, OIB 45043743225, Jaruščica 11,10000 Zagreb</item>
      <item>Janessia Renee Grgurević, OIB 48288784274, Jaruščica 9,10000 Zagreb</item>
      <item>Neven Caganić, OIB 47623693507, Mičevečka 8,10410 Mičevec</item>
      <item>Anto Zečić, OIB 83633199566, Radauševa Ulica 4,10000 Zagreb</item>
      <item>Andjela Gvozden, OIB 70257843070, Pećine 15,51000 Rijeka</item>
      <item>Glazbena škola Bonar, OIB 64520260081, Maršanići 5,10000 Zagreb</item>
      <item>ZHAOYANG INTERNATIONAL turistička agencija, d.o.o., OIB 44718905409, Ive Robića 2,10000 Zagreb</item>
      <item>PQ Solutions d.o.o. za usluge, OIB 28223782700, Zagrebačka cesta 201,10000 Zagreb</item>
      <item>Antonia Gaurina, OIB 81758369039, Jaruščica 5,10000 Zagreb</item>
      <item>Neda Matanović, OIB 47793748069, Nova X 55,22202 Rogoznica</item>
      <item>Zdenka Bartošak, OIB 74167191822, Nehruov Trg 11,10000 Zagreb</item>
      <item>Anita Barišić, OIB 03420758522, Tibljaška Cesta 1,51000 Rijeka</item>
      <item>Zdeslav Čerina, OIB 23979030718, Nova Cesta 134,10000 Zagreb</item>
      <item>Branko Petković, OIB 01412448604, Trg Kralja Tomislava 33,10410 Velika Gorica</item>
      <item>Drago Kaleb, OIB 18971843362, Matijevići 28,20341 Kula Norinska</item>
      <item>SURGO, društvo s ograničenom odgovornošću za proizvodnju, trgovinu i usluge, OIB 56094791835, Brozova 20/2,10000 Zagreb</item>
      <item>Marija Karamarko, OIB 03521709059, Jaruščica 9 B,10000 Zagreb</item>
      <item>Matej Jambrak, OIB 00914494447, 4. Rakitski Odvojak 5,10437 Rakitje</item>
      <item>Neven Kapitan, OIB 65543649997, Remetinečka Cesta 11 D,10000 Zagreb</item>
      <item>Vedran Šimunić, OIB 65069809378, Pukovnika Predraga Matanovića 50,44250 Petrinja</item>
      <item>Gordan Špehar, OIB 12007838615, Jaruščica 11,10000 Zagreb</item>
      <item>Doris Lovretić, OIB 63861350646, Grigora Viteza 3,32100 Vinkovci</item>
      <item>Miroslav Hećimović, OIB 24610441503, Jaruščica 11,10000 Zagreb</item>
      <item>Ozren Ognjenović, OIB 94754118942, Baradin Prilaz 3,10000 Zagreb</item>
      <item>Marin Čuljak, OIB 12803773022, Ulica Božidara Magovca 107,10000 Zagreb</item>
      <item>Maša Brekalo, OIB 39737131562, Iii. Kozari Put 28,10000 Zagreb</item>
      <item>Anđelko Abramović, OIB 03377597945, Ponikvari 54,44415 Ponikvari</item>
      <item>Zvonko Filipović, OIB 98196864086, Ul. Petra Zoranića 1,23250 Pag</item>
      <item>Zdenko Prskalo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tem>, OIB 33549277133</item>
      <item>, OIB 81009044446</item>
      <item>, OIB 97818497586</item>
      <item>, OIB 34641359745</item>
      <item>, OIB 16964566006</item>
      <item>, OIB 42610578970</item>
      <item>, OIB 01293424507</item>
      <item>, OIB null</item>
      <item>, OIB 08755419221</item>
      <item>, OIB null</item>
      <item>, OIB 29787070095</item>
      <item>, OIB 88868256746</item>
      <item>, OIB 73260710276</item>
      <item>, OIB 52570367819</item>
      <item>, OIB null</item>
      <item>, OIB 35804181312</item>
      <item>, OIB 92574779611</item>
      <item>, OIB 00479013878</item>
      <item>, OIB 17398846977</item>
      <item>, OIB 60143416317</item>
      <item>, OIB 37934965091</item>
      <item>, OIB 25185821277</item>
      <item>, OIB null</item>
      <item>, OIB 66659700677</item>
      <item>, OIB 45043743225</item>
      <item>, OIB 48288784274</item>
      <item>, OIB 47623693507</item>
      <item>, OIB 83633199566</item>
      <item>, OIB 70257843070</item>
      <item>, OIB 64520260081</item>
      <item>, OIB 44718905409</item>
      <item>, OIB 28223782700</item>
      <item>, OIB 81758369039</item>
      <item>, OIB 47793748069</item>
      <item>, OIB 74167191822</item>
      <item>, OIB 03420758522</item>
      <item>, OIB 23979030718</item>
      <item>, OIB 01412448604</item>
      <item>, OIB 18971843362</item>
      <item>, OIB 56094791835</item>
      <item>, OIB 03521709059</item>
      <item>, OIB 00914494447</item>
      <item>, OIB 65543649997</item>
      <item>, OIB 65069809378</item>
      <item>, OIB 12007838615</item>
      <item>, OIB 63861350646</item>
      <item>, OIB 24610441503</item>
      <item>, OIB 94754118942</item>
      <item>, OIB 12803773022</item>
      <item>, OIB 39737131562</item>
      <item>, OIB 03377597945</item>
      <item>, OIB 98196864086</item>
      <item>, OIB null</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tem>, OIB 33549277133</item>
      <item>, OIB 81009044446</item>
      <item>, OIB 97818497586</item>
      <item>, OIB 34641359745</item>
      <item>, OIB 16964566006</item>
      <item>, OIB 42610578970</item>
      <item>, OIB 01293424507</item>
      <item>, OIB null</item>
      <item>, OIB 08755419221</item>
      <item>, OIB null</item>
      <item>, OIB 29787070095</item>
      <item>, OIB 88868256746</item>
      <item>, OIB 73260710276</item>
      <item>, OIB 52570367819</item>
      <item>, OIB null</item>
      <item>, OIB 35804181312</item>
      <item>, OIB 92574779611</item>
      <item>, OIB 00479013878</item>
      <item>, OIB 17398846977</item>
      <item>, OIB 60143416317</item>
      <item>, OIB 37934965091</item>
      <item>, OIB 25185821277</item>
      <item>, OIB null</item>
      <item>, OIB 66659700677</item>
      <item>, OIB 45043743225</item>
      <item>, OIB 48288784274</item>
      <item>, OIB 47623693507</item>
      <item>, OIB 83633199566</item>
      <item>, OIB 70257843070</item>
      <item>, OIB 64520260081</item>
      <item>, OIB 44718905409</item>
      <item>, OIB 28223782700</item>
      <item>, OIB 81758369039</item>
      <item>, OIB 47793748069</item>
      <item>, OIB 74167191822</item>
      <item>, OIB 03420758522</item>
      <item>, OIB 23979030718</item>
      <item>, OIB 01412448604</item>
      <item>, OIB 18971843362</item>
      <item>, OIB 56094791835</item>
      <item>, OIB 03521709059</item>
      <item>, OIB 00914494447</item>
      <item>, OIB 65543649997</item>
      <item>, OIB 65069809378</item>
      <item>, OIB 12007838615</item>
      <item>, OIB 63861350646</item>
      <item>, OIB 24610441503</item>
      <item>, OIB 94754118942</item>
      <item>, OIB 12803773022</item>
      <item>, OIB 39737131562</item>
      <item>, OIB 03377597945</item>
      <item>, OIB 98196864086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0873F7D-DD2D-4FFF-A042-FA456CA7B17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15</properties:Pages>
  <properties:Words>5523</properties:Words>
  <properties:Characters>27586</properties:Characters>
  <properties:Lines>750</properties:Lines>
  <properties:Paragraphs>529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33495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2018-12-12T12:59:00Z</dcterms:created>
  <dc:creator>Nino Radić</dc:creator>
  <cp:lastModifiedBy>Tatjana Slaviček</cp:lastModifiedBy>
  <cp:lastPrinted>2018-12-12T11:50:00Z</cp:lastPrinted>
  <dcterms:modified xmlns:xsi="http://www.w3.org/2001/XMLSchema-instance" xsi:type="dcterms:W3CDTF">2018-12-12T13:11:00Z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St-1094/2012-1036 / Zapisnik - Ročište za dražbu (ZAPISNIK__-_st-1094-12__JARUŠČICA___dražba_-_12.12.2018.2018)</vt:lpwstr>
  </prop:property>
  <prop:property name="CC_coloring" pid="4" fmtid="{D5CDD505-2E9C-101B-9397-08002B2CF9AE}">
    <vt:bool>false</vt:bool>
  </prop:property>
  <prop:property name="BrojStranica" pid="5" fmtid="{D5CDD505-2E9C-101B-9397-08002B2CF9AE}">
    <vt:i4>15</vt:i4>
  </prop:property>
</prop:Properties>
</file>