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d133" w14:paraId="edcd133" w:rsidRDefault="00210508" w:rsidP="00210508" w:rsidR="00210508" w:rsidRPr="006F44C4">
      <w:pPr>
        <w:spacing w:after="0"/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                </w:t>
      </w:r>
      <w:r w:rsidRPr="006F44C4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210508" w:rsidP="00210508" w:rsidR="00210508" w:rsidRPr="006F44C4">
      <w:pPr>
        <w:spacing w:after="0"/>
        <w:jc w:val="both"/>
      </w:pPr>
      <w:r w:rsidRPr="006F44C4">
        <w:t xml:space="preserve">       REPUBLIKA HRVATSKA</w:t>
      </w:r>
    </w:p>
    <w:p w:rsidRDefault="00210508" w:rsidP="00210508" w:rsidR="00210508" w:rsidRPr="006F44C4">
      <w:pPr>
        <w:spacing w:after="0"/>
        <w:jc w:val="both"/>
      </w:pPr>
      <w:r w:rsidRPr="006F44C4">
        <w:t>TRGOVAČKI SUD U VARAŽDINU</w:t>
      </w:r>
    </w:p>
    <w:p w:rsidRDefault="00210508" w:rsidP="00210508" w:rsidR="00210508" w:rsidRPr="006F44C4">
      <w:pPr>
        <w:spacing w:after="0"/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210508" w:rsidP="00210508" w:rsidR="00210508">
      <w:pPr>
        <w:spacing w:after="0"/>
      </w:pPr>
    </w:p>
    <w:p w:rsidRDefault="00210508" w:rsidP="00210508" w:rsidR="00210508" w:rsidRPr="00964C7D">
      <w:pPr>
        <w:spacing w:after="0"/>
        <w:jc w:val="center"/>
      </w:pPr>
      <w:r>
        <w:t>O B A V I J E S T</w:t>
      </w:r>
    </w:p>
    <w:p w:rsidRDefault="00210508" w:rsidP="00210508" w:rsidR="00210508">
      <w:pPr>
        <w:spacing w:after="0"/>
      </w:pPr>
    </w:p>
    <w:p w:rsidRDefault="00210508" w:rsidP="00210508" w:rsidR="00210508">
      <w:pPr>
        <w:spacing w:after="0"/>
        <w:jc w:val="center"/>
      </w:pPr>
    </w:p>
    <w:p w:rsidRDefault="00210508" w:rsidP="00210508" w:rsidR="00210508">
      <w:pPr>
        <w:spacing w:after="0"/>
        <w:jc w:val="both"/>
      </w:pPr>
    </w:p>
    <w:p w:rsidRDefault="00210508" w:rsidP="00210508" w:rsidR="00210508">
      <w:pPr>
        <w:spacing w:after="0"/>
        <w:ind w:left="1416"/>
        <w:rPr>
          <w:rFonts w:cs="Times New Roman"/>
        </w:rPr>
      </w:pPr>
      <w:r>
        <w:rPr>
          <w:rFonts w:cs="Times New Roman"/>
        </w:rPr>
        <w:t xml:space="preserve">        o određivanju naknade troškova stečajnom upravitelju</w:t>
      </w:r>
    </w:p>
    <w:p w:rsidRDefault="00210508" w:rsidP="00210508" w:rsidR="00210508">
      <w:pPr>
        <w:spacing w:after="0"/>
        <w:jc w:val="both"/>
      </w:pPr>
    </w:p>
    <w:p w:rsidRDefault="00210508" w:rsidP="00210508" w:rsidR="00210508">
      <w:pPr>
        <w:spacing w:after="0"/>
      </w:pPr>
    </w:p>
    <w:p w:rsidRDefault="00210508" w:rsidP="00210508" w:rsidR="00210508">
      <w:pPr>
        <w:spacing w:after="0"/>
        <w:jc w:val="both"/>
      </w:pPr>
      <w:r>
        <w:tab/>
        <w:t>Sukladno odredbi čl. 29. st4. Stečajnog zakona (Narodne novine br. 44/96., 29/99., 129/00., 123/03., 197/03., 187/04., 82/06.,  116/10., 125.,  133/12 i 45/13., dalje: SZ-a) ovime se obavještavaju stečajni vjerovnici stečajnog dužnika LIMARIJA VIDAK d.o.o. u stečaju, Breznica, Breznica 221, OIB: 68706013488, da je stečajnom upravitelju Tomislavu Đuričinu iz Varaždina, Dravska poljana 1, određena naknada troškova.</w:t>
      </w:r>
    </w:p>
    <w:p w:rsidRDefault="00210508" w:rsidP="00210508" w:rsidR="00210508">
      <w:pPr>
        <w:spacing w:after="0"/>
      </w:pPr>
    </w:p>
    <w:p w:rsidRDefault="00210508" w:rsidP="00210508" w:rsidR="00210508">
      <w:pPr>
        <w:spacing w:after="0"/>
      </w:pPr>
      <w:r>
        <w:tab/>
        <w:t>Napominje se, da stečajni vjerovnici mogu u stečajnoj pisarnici ovoga suda izvršiti uvid u potpuni tekst navedenog rješenja o naknadi troškova.</w:t>
      </w:r>
    </w:p>
    <w:p w:rsidRDefault="00210508" w:rsidP="00210508" w:rsidR="00210508">
      <w:pPr>
        <w:spacing w:after="0"/>
      </w:pP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both"/>
      </w:pPr>
    </w:p>
    <w:p w:rsidRDefault="00210508" w:rsidP="00210508" w:rsidR="00210508">
      <w:pPr>
        <w:tabs>
          <w:tab w:pos="2160" w:val="num"/>
        </w:tabs>
        <w:spacing w:after="0"/>
        <w:ind w:hanging="720" w:left="2160"/>
      </w:pPr>
      <w:r>
        <w:t xml:space="preserve">                   U Varaždinu 22. rujna 2016.</w:t>
      </w: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both"/>
      </w:pP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  <w:r w:rsidR="0058779F">
        <w:t>,v.r.</w:t>
      </w: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right"/>
      </w:pP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center"/>
      </w:pPr>
      <w:r>
        <w:tab/>
      </w:r>
      <w:r>
        <w:tab/>
        <w:t xml:space="preserve"> </w:t>
      </w: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center"/>
      </w:pPr>
    </w:p>
    <w:p w:rsidRDefault="00210508" w:rsidP="00210508" w:rsidR="00210508">
      <w:pPr>
        <w:tabs>
          <w:tab w:pos="2160" w:val="num"/>
        </w:tabs>
        <w:spacing w:after="0"/>
        <w:ind w:hanging="720" w:left="2160"/>
        <w:jc w:val="center"/>
      </w:pPr>
    </w:p>
    <w:p w:rsidRDefault="00210508" w:rsidP="00210508" w:rsidR="00210508">
      <w:pPr>
        <w:tabs>
          <w:tab w:pos="709" w:val="num"/>
        </w:tabs>
        <w:spacing w:after="0"/>
        <w:jc w:val="both"/>
      </w:pPr>
      <w:r>
        <w:tab/>
      </w:r>
    </w:p>
    <w:p w:rsidRDefault="00210508" w:rsidP="00210508" w:rsidR="00210508">
      <w:pPr>
        <w:tabs>
          <w:tab w:pos="2160" w:val="num"/>
        </w:tabs>
        <w:spacing w:after="0"/>
        <w:jc w:val="both"/>
      </w:pPr>
      <w:r>
        <w:t>DNA:</w:t>
      </w:r>
    </w:p>
    <w:p w:rsidRDefault="00210508" w:rsidP="00210508" w:rsidR="00210508">
      <w:pPr>
        <w:spacing w:after="0"/>
      </w:pPr>
      <w:r>
        <w:t>- Stečajna e-Oglasna ploča ovog suda</w:t>
      </w:r>
    </w:p>
    <w:p w:rsidRDefault="00B10620" w:rsidR="00B10620"/>
    <w:sectPr w:rsidR="00B106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289" w:rsidP="00210508" w:rsidR="002C0289">
      <w:pPr>
        <w:spacing w:after="0"/>
      </w:pPr>
      <w:r>
        <w:separator/>
      </w:r>
    </w:p>
  </w:endnote>
  <w:endnote w:id="0" w:type="continuationSeparator">
    <w:p w:rsidRDefault="002C0289" w:rsidP="00210508" w:rsidR="002C02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289" w:rsidP="00210508" w:rsidR="002C0289">
      <w:pPr>
        <w:spacing w:after="0"/>
      </w:pPr>
      <w:r>
        <w:separator/>
      </w:r>
    </w:p>
  </w:footnote>
  <w:footnote w:id="0" w:type="continuationSeparator">
    <w:p w:rsidRDefault="002C0289" w:rsidP="00210508" w:rsidR="002C028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508" w:rsidP="00210508" w:rsidR="00210508" w:rsidRPr="00964C7D">
    <w:pPr>
      <w:jc w:val="right"/>
    </w:pPr>
    <w:r>
      <w:t>Poslovni broj: 2</w:t>
    </w:r>
    <w:r w:rsidRPr="00964C7D">
      <w:t xml:space="preserve"> </w:t>
    </w:r>
    <w:r>
      <w:t>St-86/15-26</w:t>
    </w:r>
  </w:p>
  <w:p w:rsidRDefault="00210508" w:rsidR="00210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508"/>
    <w:rsid w:val="00210508"/>
    <w:rsid w:val="002C0289"/>
    <w:rsid w:val="0050452D"/>
    <w:rsid w:val="0058779F"/>
    <w:rsid w:val="00B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050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050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50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1050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1050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050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1050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79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79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79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79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050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050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50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1050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1050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050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1050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79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79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79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79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VIDAK društvo s ograničenom odgovornošću za proizvodnju i limarske radove u građevinarstvu</izvorni_sadrzaj>
    <derivirana_varijabla naziv="DomainObject.Predmet.ProtustrankaFormated_1">  LIMARIJA VIDAK društvo s ograničenom odgovornošću za proizvodnju i limarske radove u građevinarstvu</derivirana_varijabla>
  </DomainObject.Predmet.ProtustrankaFormated>
  <DomainObject.Predmet.ProtustrankaFormatedOIB>
    <izvorni_sadrzaj>  LIMARIJA VIDAK društvo s ograničenom odgovornošću za proizvodnju i limarske radove u građevinarstvu, OIB 68706013488</izvorni_sadrzaj>
    <derivirana_varijabla naziv="DomainObject.Predmet.ProtustrankaFormatedOIB_1">  LIMARIJA VIDAK društvo s ograničenom odgovornošću za proizvodnju i limarske radove u građevinarstvu, OIB 68706013488</derivirana_varijabla>
  </DomainObject.Predmet.ProtustrankaFormatedOIB>
  <DomainObject.Predmet.ProtustrankaFormatedWithAdress>
    <izvorni_sadrzaj> LIMARIJA VIDAK društvo s ograničenom odgovornošću za proizvodnju i limarske radove u građevinarstvu,  221, 42225 Breznica</izvorni_sadrzaj>
    <derivirana_varijabla naziv="DomainObject.Predmet.ProtustrankaFormatedWithAdress_1"> LIMARIJA VIDAK društvo s ograničenom odgovornošću za proizvodnju i limarske radove u građevinarstvu,  221, 42225 Breznica</derivirana_varijabla>
  </DomainObject.Predmet.ProtustrankaFormatedWithAdress>
  <DomainObject.Predmet.ProtustrankaFormatedWithAdressOIB>
    <izvorni_sadrzaj> LIMARIJA VIDAK društvo s ograničenom odgovornošću za proizvodnju i limarske radove u građevinarstvu, OIB 68706013488,  221, 42225 Breznica</izvorni_sadrzaj>
    <derivirana_varijabla naziv="DomainObject.Predmet.ProtustrankaFormatedWithAdressOIB_1"> LIMARIJA VIDAK društvo s ograničenom odgovornošću za proizvodnju i limarske radove u građevinarstvu, OIB 68706013488,  221, 42225 Breznica</derivirana_varijabla>
  </DomainObject.Predmet.ProtustrankaFormatedWithAdressOIB>
  <DomainObject.Predmet.ProtustrankaWithAdress>
    <izvorni_sadrzaj>LIMARIJA VIDAK društvo s ograničenom odgovornošću za proizvodnju i limarske radove u građevinarstvu  221, 42225 Breznica</izvorni_sadrzaj>
    <derivirana_varijabla naziv="DomainObject.Predmet.ProtustrankaWithAdress_1">LIMARIJA VIDAK društvo s ograničenom odgovornošću za proizvodnju i limarske radove u građevinarstvu  221, 42225 Breznica</derivirana_varijabla>
  </DomainObject.Predmet.ProtustrankaWithAdress>
  <DomainObject.Predmet.ProtustrankaWithAdressOIB>
    <izvorni_sadrzaj>LIMARIJA VIDAK društvo s ograničenom odgovornošću za proizvodnju i limarske radove u građevinarstvu, OIB 68706013488,  221, 42225 Breznica</izvorni_sadrzaj>
    <derivirana_varijabla naziv="DomainObject.Predmet.ProtustrankaWithAdressOIB_1">LIMARIJA VIDAK društvo s ograničenom odgovornošću za proizvodnju i limarske radove u građevinarstvu, OIB 68706013488,  221, 42225 Breznica</derivirana_varijabla>
  </DomainObject.Predmet.ProtustrankaWithAdressOIB>
  <DomainObject.Predmet.ProtustrankaNazivFormated>
    <izvorni_sadrzaj>LIMARIJA VIDAK društvo s ograničenom odgovornošću za proizvodnju i limarske radove u građevinarstvu</izvorni_sadrzaj>
    <derivirana_varijabla naziv="DomainObject.Predmet.ProtustrankaNazivFormated_1">LIMARIJA VIDAK društvo s ograničenom odgovornošću za proizvodnju i limarske radove u građevinarstvu</derivirana_varijabla>
  </DomainObject.Predmet.ProtustrankaNazivFormated>
  <DomainObject.Predmet.ProtustrankaNazivFormatedOIB>
    <izvorni_sadrzaj>LIMARIJA VIDAK društvo s ograničenom odgovornošću za proizvodnju i limarske radove u građevinarstvu, OIB 68706013488</izvorni_sadrzaj>
    <derivirana_varijabla naziv="DomainObject.Predmet.ProtustrankaNazivFormatedOIB_1">LIMARIJA VIDAK društvo s ograničenom odgovornošću za proizvodnju i limarske radove u građevinarstvu, OIB 68706013488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2925796.18</izvorni_sadrzaj>
    <derivirana_varijabla naziv="DomainObject.Predmet.TrenutnaVrijednost_1">2925796.18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LIMARIJA VIDAK društvo s ograničenom odgovornošću za proizvodnju i limarske radove u građevinarstvu</item>
    </izvorni_sadrzaj>
    <derivirana_varijabla naziv="DomainObject.Predmet.ProtuStrankaListFormated_1">
      <item>LIMARIJA VIDAK društvo s ograničenom odgovornošću za proizvodnju i limarske radove u građevinarstvu</item>
    </derivirana_varijabla>
  </DomainObject.Predmet.ProtuStrankaListFormated>
  <DomainObject.Predmet.ProtuStrankaListFormatedOIB>
    <izvorni_sadrzaj>
      <item>LIMARIJA VIDAK društvo s ograničenom odgovornošću za proizvodnju i limarske radove u građevinarstvu, OIB 68706013488</item>
    </izvorni_sadrzaj>
    <derivirana_varijabla naziv="DomainObject.Predmet.ProtuStrankaListFormatedOIB_1">
      <item>LIMARIJA VIDAK društvo s ograničenom odgovornošću za proizvodnju i limarske radove u građevinarstvu, OIB 68706013488</item>
    </derivirana_varijabla>
  </DomainObject.Predmet.ProtuStrankaListFormatedOIB>
  <DomainObject.Predmet.ProtuStrankaListFormatedWithAdress>
    <izvorni_sadrzaj>
      <item>LIMARIJA VIDAK društvo s ograničenom odgovornošću za proizvodnju i limarske radove u građevinarstvu,  221, 42225 Breznica</item>
    </izvorni_sadrzaj>
    <derivirana_varijabla naziv="DomainObject.Predmet.ProtuStrankaListFormatedWithAdress_1">
      <item>LIMARIJA VIDAK društvo s ograničenom odgovornošću za proizvodnju i limarske radove u građevinarstvu,  221, 42225 Breznica</item>
    </derivirana_varijabla>
  </DomainObject.Predmet.ProtuStrankaListFormatedWithAdress>
  <DomainObject.Predmet.ProtuStrankaListFormatedWithAdressOIB>
    <izvorni_sadrzaj>
      <item>LIMARIJA VIDAK društvo s ograničenom odgovornošću za proizvodnju i limarske radove u građevinarstvu, OIB 68706013488,  221, 42225 Breznica</item>
    </izvorni_sadrzaj>
    <derivirana_varijabla naziv="DomainObject.Predmet.ProtuStrankaListFormatedWithAdressOIB_1">
      <item>LIMARIJA VIDAK društvo s ograničenom odgovornošću za proizvodnju i limarske radove u građevinarstvu, OIB 68706013488,  221, 42225 Breznica</item>
    </derivirana_varijabla>
  </DomainObject.Predmet.ProtuStrankaListFormatedWithAdressOIB>
  <DomainObject.Predmet.ProtuStrankaListNazivFormated>
    <izvorni_sadrzaj>
      <item>LIMARIJA VIDAK društvo s ograničenom odgovornošću za proizvodnju i limarske radove u građevinarstvu</item>
    </izvorni_sadrzaj>
    <derivirana_varijabla naziv="DomainObject.Predmet.ProtuStrankaListNazivFormated_1">
      <item>LIMARIJA VIDAK društvo s ograničenom odgovornošću za proizvodnju i limarske radove u građevinarstvu</item>
    </derivirana_varijabla>
  </DomainObject.Predmet.ProtuStrankaListNazivFormated>
  <DomainObject.Predmet.ProtuStrankaListNazivFormatedOIB>
    <izvorni_sadrzaj>
      <item>LIMARIJA VIDAK društvo s ograničenom odgovornošću za proizvodnju i limarske radove u građevinarstvu, OIB 68706013488</item>
    </izvorni_sadrzaj>
    <derivirana_varijabla naziv="DomainObject.Predmet.ProtuStrankaListNazivFormatedOIB_1">
      <item>LIMARIJA VIDAK društvo s ograničenom odgovornošću za proizvodnju i limarske radove u građevinarstvu, OIB 68706013488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Valent Vidak</item>
      <item>Tomislav Đuričin,st.upravitelj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Valent Vidak</item>
      <item>Tomislav Đuričin,st.upravitelj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Valent Vidak</item>
      <item>Tomislav Đuričin,st.upravitelj</item>
    </izvorni_sadrzaj>
    <derivirana_varijabla naziv="DomainObject.Predmet.OstaliListNazivFormated_1">
      <item>Županijsko državno odvjetništvo u Varaždinu</item>
      <item>Sudski registar</item>
      <item>Valent Vidak</item>
      <item>Tomislav Đuričin,st.upravitelj</item>
    </derivirana_varijabla>
  </DomainObject.Predmet.OstaliListNazivFormated>
  <DomainObject.Predmet.OstaliListNazivFormatedOIB>
    <izvorni_sadrzaj>
      <item>Županijsko državno odvjetništvo u Varaždinu</item>
      <item>Sudski registar</item>
      <item>Valent Vidak, OIB 97475917745</item>
      <item>Tomislav Đuričin,st.upravitelj, OIB 01733609458</item>
    </izvorni_sadrzaj>
    <derivirana_varijabla naziv="DomainObject.Predmet.OstaliListNazivFormatedOIB_1">
      <item>Županijsko državno odvjetništvo u Varaždinu</item>
      <item>Sudski registar</item>
      <item>Valent Vidak, OIB 97475917745</item>
      <item>Tomislav Đuričin,st.upravitelj,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LIMARIJA VIDAK društvo s ograničenom odgovornošću za proizvodnju i limarske radove u građevinarstvu</izvorni_sadrzaj>
    <derivirana_varijabla naziv="DomainObject.Predmet.ProtustrankaIDrugi_1">LIMARIJA VIDAK društvo s ograničenom odgovornošću za proizvodnju i limarske radove u građevinarstvu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LIMARIJA VIDAK društvo s ograničenom odgovornošću za proizvodnju i limarske radove u građevinarstvu, OIB 68706013488,  221, 42225 Breznica</izvorni_sadrzaj>
    <derivirana_varijabla naziv="DomainObject.Predmet.ProtustrankaIDrugiAdressOIB_1">LIMARIJA VIDAK društvo s ograničenom odgovornošću za proizvodnju i limarske radove u građevinarstvu, OIB 68706013488, 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izvorni_sadrzaj>
    <derivirana_varijabla naziv="DomainObject.Predmet.SudioniciListNaziv_1"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derivirana_varijabla>
  </DomainObject.Predmet.SudioniciListNaziv>
  <DomainObject.Predmet.SudioniciListAdressOIB>
    <izvorni_sadrzaj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izvorni_sadrzaj>
    <derivirana_varijabla naziv="DomainObject.Predmet.SudioniciListAdressOIB_1"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68706013488</item>
      <item>, OIB null</item>
      <item>, OIB null</item>
      <item>, OIB 97475917745</item>
      <item>, OIB 01733609458</item>
    </izvorni_sadrzaj>
    <derivirana_varijabla naziv="DomainObject.Predmet.SudioniciListNazivOIB_1">
      <item>, OIB 18683136487</item>
      <item>, OIB 68706013488</item>
      <item>, OIB null</item>
      <item>, OIB null</item>
      <item>, OIB 97475917745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677</properties:Characters>
  <properties:Lines>33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2016-09-22T05:59:00Z</dcterms:created>
  <dc:creator>Marko Makaj</dc:creator>
  <cp:lastModifiedBy>Marko Makaj</cp:lastModifiedBy>
  <cp:lastPrinted>2016-09-22T06:05:00Z</cp:lastPrinted>
  <dcterms:modified xmlns:xsi="http://www.w3.org/2001/XMLSchema-instance" xsi:type="dcterms:W3CDTF">2016-09-22T06:24:00Z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