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b106" w14:paraId="089b106" w:rsidRDefault="009756E4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Zagreb, Amruševa 2/II</w:t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  <w:t>7 St-</w:t>
      </w:r>
      <w:r w:rsidR="00606CCD">
        <w:rPr>
          <w:rFonts w:hAnsi="Times New Roman" w:ascii="Times New Roman"/>
          <w:sz w:val="24"/>
        </w:rPr>
        <w:t>3482/16-</w:t>
      </w:r>
      <w:r w:rsidR="008A741D">
        <w:rPr>
          <w:rFonts w:hAnsi="Times New Roman" w:ascii="Times New Roman"/>
          <w:sz w:val="24"/>
        </w:rPr>
        <w:t>5</w:t>
      </w:r>
      <w:r w:rsidR="005D04AC"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3A3C01" w:rsidP="0077445F" w:rsidR="009756E4" w:rsidRPr="00F044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0258BE" w:rsidP="0077445F" w:rsidR="0077445F" w:rsidRPr="00F044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 J U Č A K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606CCD">
        <w:rPr>
          <w:rFonts w:hAnsi="Times New Roman" w:ascii="Times New Roman"/>
          <w:sz w:val="24"/>
        </w:rPr>
        <w:t xml:space="preserve">AGROPROJEKT d. o. o., Karlovac, Banija 130, OIB </w:t>
      </w:r>
      <w:r w:rsidR="00AD1704" w:rsidRPr="00AD1704">
        <w:rPr>
          <w:rFonts w:hAnsi="Times New Roman" w:ascii="Times New Roman"/>
          <w:sz w:val="24"/>
        </w:rPr>
        <w:t>31999338764</w:t>
      </w:r>
      <w:r w:rsidR="00AD1704">
        <w:rPr>
          <w:rFonts w:hAnsi="Times New Roman" w:ascii="Times New Roman"/>
          <w:sz w:val="24"/>
        </w:rPr>
        <w:t xml:space="preserve">, </w:t>
      </w:r>
      <w:r w:rsidR="00210454">
        <w:rPr>
          <w:rFonts w:hAnsi="Times New Roman" w:ascii="Times New Roman"/>
          <w:sz w:val="24"/>
        </w:rPr>
        <w:t xml:space="preserve">za otvaranje stečajnog postupka nad dužnikom </w:t>
      </w:r>
      <w:r w:rsidR="00AD1704">
        <w:rPr>
          <w:rFonts w:hAnsi="Times New Roman" w:ascii="Times New Roman"/>
          <w:sz w:val="24"/>
        </w:rPr>
        <w:t xml:space="preserve">AGROPROJEKT d. o. o., Karlovac, Banija 130, OIB </w:t>
      </w:r>
      <w:r w:rsidR="00AD1704" w:rsidRPr="00AD1704">
        <w:rPr>
          <w:rFonts w:hAnsi="Times New Roman" w:ascii="Times New Roman"/>
          <w:sz w:val="24"/>
        </w:rPr>
        <w:t>31999338764</w:t>
      </w:r>
      <w:r w:rsidR="00AD1704">
        <w:rPr>
          <w:rFonts w:hAnsi="Times New Roman" w:ascii="Times New Roman"/>
          <w:sz w:val="24"/>
        </w:rPr>
        <w:t>, 23. prosinca 2016.</w:t>
      </w:r>
    </w:p>
    <w:p w:rsidRDefault="00AD1704" w:rsidP="0077445F" w:rsidR="00AD1704" w:rsidRPr="00F04457">
      <w:pPr>
        <w:jc w:val="both"/>
        <w:rPr>
          <w:rFonts w:hAnsi="Times New Roman" w:ascii="Times New Roman"/>
          <w:sz w:val="24"/>
        </w:rPr>
      </w:pPr>
    </w:p>
    <w:p w:rsidRDefault="000258BE" w:rsidP="0077445F" w:rsidR="0077445F" w:rsidRPr="00F044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 j u č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E579B1" w:rsidR="0062647D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 xml:space="preserve">1. </w:t>
      </w:r>
      <w:r w:rsidR="00F47A0C" w:rsidRPr="00F04457">
        <w:rPr>
          <w:rFonts w:hAnsi="Times New Roman" w:ascii="Times New Roman"/>
          <w:sz w:val="24"/>
        </w:rPr>
        <w:t>Nalaže se odgovorn</w:t>
      </w:r>
      <w:r w:rsidR="00210454">
        <w:rPr>
          <w:rFonts w:hAnsi="Times New Roman" w:ascii="Times New Roman"/>
          <w:sz w:val="24"/>
        </w:rPr>
        <w:t>oj osobi za zastupanje dužnika</w:t>
      </w:r>
      <w:r w:rsidR="002A4AED">
        <w:rPr>
          <w:rFonts w:hAnsi="Times New Roman" w:ascii="Times New Roman"/>
          <w:sz w:val="24"/>
        </w:rPr>
        <w:t xml:space="preserve"> Mihovil Stanišić, Karlovac, Banija 130/a, OIB </w:t>
      </w:r>
      <w:r w:rsidR="00E579B1" w:rsidRPr="00E579B1">
        <w:rPr>
          <w:rFonts w:hAnsi="Times New Roman" w:ascii="Times New Roman"/>
          <w:sz w:val="24"/>
        </w:rPr>
        <w:t>86138531243</w:t>
      </w:r>
      <w:r w:rsidR="00E579B1">
        <w:rPr>
          <w:rFonts w:hAnsi="Times New Roman" w:ascii="Times New Roman"/>
          <w:sz w:val="24"/>
        </w:rPr>
        <w:t xml:space="preserve">,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E579B1">
        <w:rPr>
          <w:rFonts w:hAnsi="Times New Roman" w:ascii="Times New Roman"/>
          <w:sz w:val="24"/>
        </w:rPr>
        <w:t>ati dodatni iznos predujma od 20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E579B1">
        <w:rPr>
          <w:rFonts w:hAnsi="Times New Roman" w:ascii="Times New Roman"/>
          <w:sz w:val="24"/>
        </w:rPr>
        <w:t xml:space="preserve">dvadeset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E579B1">
        <w:rPr>
          <w:rFonts w:hAnsi="Times New Roman" w:ascii="Times New Roman"/>
          <w:sz w:val="24"/>
          <w:lang w:val="pl-PL"/>
        </w:rPr>
        <w:t>3482</w:t>
      </w:r>
      <w:r w:rsidR="002574DB">
        <w:rPr>
          <w:rFonts w:hAnsi="Times New Roman" w:ascii="Times New Roman"/>
          <w:sz w:val="24"/>
          <w:lang w:val="pl-PL"/>
        </w:rPr>
        <w:t>16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2. </w:t>
      </w:r>
      <w:r w:rsidR="004029D1" w:rsidRPr="00F04457">
        <w:rPr>
          <w:rFonts w:hAnsi="Times New Roman" w:ascii="Times New Roman"/>
          <w:sz w:val="24"/>
        </w:rPr>
        <w:t xml:space="preserve">Ukoliko odgovorna osoba dužnika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4029D1" w:rsidP="004029D1" w:rsidR="004029D1" w:rsidRPr="00F04457">
      <w:pPr>
        <w:ind w:left="708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7C38AE">
        <w:rPr>
          <w:rFonts w:hAnsi="Times New Roman" w:ascii="Times New Roman"/>
          <w:sz w:val="24"/>
        </w:rPr>
        <w:t xml:space="preserve">Podneskom od </w:t>
      </w:r>
      <w:r w:rsidR="00A022EC">
        <w:rPr>
          <w:rFonts w:hAnsi="Times New Roman" w:ascii="Times New Roman"/>
          <w:sz w:val="24"/>
        </w:rPr>
        <w:t>8. travnja 2016.</w:t>
      </w:r>
      <w:r w:rsidR="00E74489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>predlagatelj</w:t>
      </w:r>
      <w:r w:rsidR="00A022EC">
        <w:rPr>
          <w:rFonts w:hAnsi="Times New Roman" w:ascii="Times New Roman"/>
          <w:sz w:val="24"/>
        </w:rPr>
        <w:t xml:space="preserve"> AGROPROJEKT d. o. o., Karlovac, Banija 130, OIB </w:t>
      </w:r>
      <w:r w:rsidR="00A022EC" w:rsidRPr="00AD1704">
        <w:rPr>
          <w:rFonts w:hAnsi="Times New Roman" w:ascii="Times New Roman"/>
          <w:sz w:val="24"/>
        </w:rPr>
        <w:t>31999338764</w:t>
      </w:r>
      <w:r w:rsidR="007C38AE">
        <w:rPr>
          <w:rFonts w:hAnsi="Times New Roman" w:ascii="Times New Roman"/>
          <w:sz w:val="24"/>
        </w:rPr>
        <w:t>,</w:t>
      </w:r>
      <w:r w:rsidR="00A022EC">
        <w:rPr>
          <w:rFonts w:hAnsi="Times New Roman" w:ascii="Times New Roman"/>
          <w:sz w:val="24"/>
        </w:rPr>
        <w:t xml:space="preserve"> kao dužnik,</w:t>
      </w:r>
      <w:r w:rsidR="00E74489">
        <w:rPr>
          <w:rFonts w:hAnsi="Times New Roman" w:ascii="Times New Roman"/>
          <w:sz w:val="24"/>
        </w:rPr>
        <w:t xml:space="preserve"> zastupan po zakonskom </w:t>
      </w:r>
      <w:r w:rsidR="00146D47">
        <w:rPr>
          <w:rFonts w:hAnsi="Times New Roman" w:ascii="Times New Roman"/>
          <w:sz w:val="24"/>
        </w:rPr>
        <w:t xml:space="preserve">zastupnio, </w:t>
      </w:r>
      <w:r w:rsidR="007C38AE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7C38AE">
        <w:rPr>
          <w:rFonts w:hAnsi="Times New Roman" w:ascii="Times New Roman"/>
          <w:sz w:val="24"/>
        </w:rPr>
        <w:t xml:space="preserve">ovom sudu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</w:t>
      </w:r>
      <w:r w:rsidR="000577CF" w:rsidRPr="00F04457">
        <w:rPr>
          <w:rFonts w:hAnsi="Times New Roman" w:ascii="Times New Roman"/>
          <w:sz w:val="24"/>
        </w:rPr>
        <w:t>.</w:t>
      </w:r>
    </w:p>
    <w:p w:rsidRDefault="005C7093" w:rsidP="00587951" w:rsidR="005C709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Prijedlog je objavljen na e-oglasnoj ploči suda 27. travnja 2016.</w:t>
      </w:r>
    </w:p>
    <w:p w:rsidRDefault="002C2BF6" w:rsidP="000577CF" w:rsidR="00A96ED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svom prijedlogu predlagatelj navodi da </w:t>
      </w:r>
      <w:r w:rsidR="00146D47">
        <w:rPr>
          <w:rFonts w:hAnsi="Times New Roman" w:ascii="Times New Roman"/>
          <w:sz w:val="24"/>
        </w:rPr>
        <w:t xml:space="preserve">kod dužnika </w:t>
      </w:r>
      <w:r w:rsidR="00D72E8B">
        <w:rPr>
          <w:rFonts w:hAnsi="Times New Roman" w:ascii="Times New Roman"/>
          <w:sz w:val="24"/>
        </w:rPr>
        <w:t>postoji stečajni razlog</w:t>
      </w:r>
      <w:r w:rsidR="00A96EDD">
        <w:rPr>
          <w:rFonts w:hAnsi="Times New Roman" w:ascii="Times New Roman"/>
          <w:sz w:val="24"/>
        </w:rPr>
        <w:t xml:space="preserve"> i to</w:t>
      </w:r>
      <w:r w:rsidR="00744436">
        <w:rPr>
          <w:rFonts w:hAnsi="Times New Roman" w:ascii="Times New Roman"/>
          <w:sz w:val="24"/>
        </w:rPr>
        <w:t xml:space="preserve"> nesposobnost za plaćanje i prezaduženost</w:t>
      </w:r>
      <w:r w:rsidR="00A96EDD">
        <w:rPr>
          <w:rFonts w:hAnsi="Times New Roman" w:ascii="Times New Roman"/>
          <w:sz w:val="24"/>
        </w:rPr>
        <w:t>.</w:t>
      </w:r>
      <w:r w:rsidR="00565415">
        <w:rPr>
          <w:rFonts w:hAnsi="Times New Roman" w:ascii="Times New Roman"/>
          <w:sz w:val="24"/>
        </w:rPr>
        <w:t xml:space="preserve"> Društvo nije u mogućnosti podmirivati svoje dospjele obveze prema Poreznoj upravi, dobavljačima i financijskim institucijama.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 st. 2 Stečajnog zakona.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Zagreb, </w:t>
      </w:r>
      <w:r w:rsidR="005C7093">
        <w:rPr>
          <w:rFonts w:hAnsi="Times New Roman" w:ascii="Times New Roman"/>
          <w:sz w:val="24"/>
        </w:rPr>
        <w:t>23</w:t>
      </w:r>
      <w:r w:rsidR="007C38AE">
        <w:rPr>
          <w:rFonts w:hAnsi="Times New Roman" w:ascii="Times New Roman"/>
          <w:sz w:val="24"/>
        </w:rPr>
        <w:t>. prosin</w:t>
      </w:r>
      <w:r w:rsidR="0016426C" w:rsidRPr="007C38AE">
        <w:rPr>
          <w:rFonts w:hAnsi="Times New Roman" w:ascii="Times New Roman"/>
          <w:sz w:val="24"/>
        </w:rPr>
        <w:t>a</w:t>
      </w:r>
      <w:r w:rsidR="007C38AE">
        <w:rPr>
          <w:rFonts w:hAnsi="Times New Roman" w:ascii="Times New Roman"/>
          <w:sz w:val="24"/>
        </w:rPr>
        <w:t>c</w:t>
      </w:r>
      <w:r w:rsidR="005C7093">
        <w:rPr>
          <w:rFonts w:hAnsi="Times New Roman" w:ascii="Times New Roman"/>
          <w:sz w:val="24"/>
        </w:rPr>
        <w:t xml:space="preserve"> 2016</w:t>
      </w:r>
      <w:r w:rsidR="005D04AC" w:rsidRPr="007C38AE">
        <w:rPr>
          <w:rFonts w:hAnsi="Times New Roman" w:ascii="Times New Roman"/>
          <w:sz w:val="24"/>
        </w:rPr>
        <w:t>.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lastRenderedPageBreak/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  <w:t>Vesna Malenica</w:t>
      </w:r>
      <w:r w:rsidR="00722F94">
        <w:rPr>
          <w:rFonts w:hAnsi="Times New Roman" w:ascii="Times New Roman"/>
          <w:sz w:val="24"/>
          <w:lang w:val="pl-PL"/>
        </w:rPr>
        <w:t xml:space="preserve"> v. r. </w:t>
      </w:r>
      <w:r w:rsidRPr="00F04457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 xml:space="preserve">Protiv </w:t>
      </w:r>
      <w:r w:rsidR="000258BE">
        <w:rPr>
          <w:rFonts w:hAnsi="Times New Roman" w:ascii="Times New Roman"/>
          <w:sz w:val="24"/>
        </w:rPr>
        <w:t>zaključka nije dopušten pravni lijek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22F94" w:rsidP="00AB7A2F" w:rsidR="00722F94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722F94" w:rsidP="00995CE9" w:rsidR="00722F94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5D04AC" w:rsidP="0077445F" w:rsidR="005D04AC" w:rsidRPr="00F04457">
      <w:pPr>
        <w:jc w:val="both"/>
        <w:rPr>
          <w:rFonts w:hAnsi="Times New Roman" w:ascii="Times New Roman"/>
          <w:sz w:val="24"/>
        </w:rPr>
      </w:pPr>
    </w:p>
    <w:p w:rsidRDefault="005D04AC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4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5C7093">
      <w:t>3482/16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258BE"/>
    <w:rsid w:val="0004696A"/>
    <w:rsid w:val="000577CF"/>
    <w:rsid w:val="000E6DFC"/>
    <w:rsid w:val="0010590D"/>
    <w:rsid w:val="00124FFE"/>
    <w:rsid w:val="0013572B"/>
    <w:rsid w:val="00146D47"/>
    <w:rsid w:val="0016426C"/>
    <w:rsid w:val="0016548D"/>
    <w:rsid w:val="00193122"/>
    <w:rsid w:val="00210454"/>
    <w:rsid w:val="002574DB"/>
    <w:rsid w:val="002A4AED"/>
    <w:rsid w:val="002C2BF6"/>
    <w:rsid w:val="003A3C01"/>
    <w:rsid w:val="003D5BF1"/>
    <w:rsid w:val="003F184B"/>
    <w:rsid w:val="00400EEF"/>
    <w:rsid w:val="004029D1"/>
    <w:rsid w:val="00457BC2"/>
    <w:rsid w:val="004B6F11"/>
    <w:rsid w:val="0051634A"/>
    <w:rsid w:val="00543ED3"/>
    <w:rsid w:val="00565415"/>
    <w:rsid w:val="00587951"/>
    <w:rsid w:val="005C7093"/>
    <w:rsid w:val="005D04AC"/>
    <w:rsid w:val="00606CCD"/>
    <w:rsid w:val="0062647D"/>
    <w:rsid w:val="006341D0"/>
    <w:rsid w:val="006949AE"/>
    <w:rsid w:val="0069531C"/>
    <w:rsid w:val="00722F94"/>
    <w:rsid w:val="00744436"/>
    <w:rsid w:val="00753348"/>
    <w:rsid w:val="0077445F"/>
    <w:rsid w:val="007C38AE"/>
    <w:rsid w:val="008539D3"/>
    <w:rsid w:val="008A741D"/>
    <w:rsid w:val="008C6827"/>
    <w:rsid w:val="008D14CD"/>
    <w:rsid w:val="00966A94"/>
    <w:rsid w:val="009756E4"/>
    <w:rsid w:val="00A022EC"/>
    <w:rsid w:val="00A96EDD"/>
    <w:rsid w:val="00AC3274"/>
    <w:rsid w:val="00AD1704"/>
    <w:rsid w:val="00AE6C23"/>
    <w:rsid w:val="00AF1E61"/>
    <w:rsid w:val="00B23761"/>
    <w:rsid w:val="00B26523"/>
    <w:rsid w:val="00B502BA"/>
    <w:rsid w:val="00BC5661"/>
    <w:rsid w:val="00C01819"/>
    <w:rsid w:val="00C331EF"/>
    <w:rsid w:val="00C94946"/>
    <w:rsid w:val="00D037C6"/>
    <w:rsid w:val="00D70B59"/>
    <w:rsid w:val="00D72E8B"/>
    <w:rsid w:val="00DB3CA9"/>
    <w:rsid w:val="00DF07E5"/>
    <w:rsid w:val="00E579B1"/>
    <w:rsid w:val="00E74489"/>
    <w:rsid w:val="00EB5A5F"/>
    <w:rsid w:val="00EB5F5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F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F94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F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F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F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F94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F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F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St-3482/2016-5</izvorni_sadrzaj>
    <derivirana_varijabla naziv="DomainObject.Oznaka_1">St-3482/2016-5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3482</izvorni_sadrzaj>
    <derivirana_varijabla naziv="DomainObject.Predmet.Broj_1">3482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St-3482/2016</izvorni_sadrzaj>
    <derivirana_varijabla naziv="DomainObject.Predmet.OznakaBroj_1">St-3482/2016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AGROPROJEKT d.o.o. zastupanog po punomoćniku Mihovil Stanišić</izvorni_sadrzaj>
    <derivirana_varijabla naziv="DomainObject.Predmet.ProtustrankaFormated_1">  AGROPROJEKT d.o.o. zastupanog po punomoćniku Mihovil Stanišić</derivirana_varijabla>
  </DomainObject.Predmet.ProtustrankaFormated>
  <DomainObject.Predmet.ProtustrankaFormatedOIB>
    <izvorni_sadrzaj>  AGROPROJEKT d.o.o., OIB 31999338764 zastupanog po punomoćniku Mihovil Stanišić</izvorni_sadrzaj>
    <derivirana_varijabla naziv="DomainObject.Predmet.ProtustrankaFormatedOIB_1">  AGROPROJEKT d.o.o., OIB 31999338764 zastupanog po punomoćniku Mihovil Stanišić</derivirana_varijabla>
  </DomainObject.Predmet.ProtustrankaFormatedOIB>
  <DomainObject.Predmet.ProtustrankaFormatedWithAdress>
    <izvorni_sadrzaj> AGROPROJEKT d.o.o., Banija 130, 47000 Karlovac zastupanog po punomoćniku Mihovil Stanišić</izvorni_sadrzaj>
    <derivirana_varijabla naziv="DomainObject.Predmet.ProtustrankaFormatedWithAdress_1"> AGROPROJEKT d.o.o., Banija 130, 47000 Karlovac zastupanog po punomoćniku Mihovil Stanišić</derivirana_varijabla>
  </DomainObject.Predmet.ProtustrankaFormatedWithAdress>
  <DomainObject.Predmet.ProtustrankaFormatedWithAdressOIB>
    <izvorni_sadrzaj> AGROPROJEKT d.o.o., OIB 31999338764, Banija 130, 47000 Karlovac zastupanog po punomoćniku Mihovil Stanišić</izvorni_sadrzaj>
    <derivirana_varijabla naziv="DomainObject.Predmet.ProtustrankaFormatedWithAdressOIB_1"> AGROPROJEKT d.o.o., OIB 31999338764, Banija 130, 47000 Karlovac zastupanog po punomoćniku Mihovil Stanišić</derivirana_varijabla>
  </DomainObject.Predmet.ProtustrankaFormatedWithAdressOIB>
  <DomainObject.Predmet.ProtustrankaWithAdress>
    <izvorni_sadrzaj>AGROPROJEKT d.o.o. Banija 130, 47000 Karlovac</izvorni_sadrzaj>
    <derivirana_varijabla naziv="DomainObject.Predmet.ProtustrankaWithAdress_1">AGROPROJEKT d.o.o. Banija 130, 47000 Karlovac</derivirana_varijabla>
  </DomainObject.Predmet.ProtustrankaWithAdress>
  <DomainObject.Predmet.ProtustrankaWithAdressOIB>
    <izvorni_sadrzaj>AGROPROJEKT d.o.o., OIB 31999338764, Banija 130, 47000 Karlovac</izvorni_sadrzaj>
    <derivirana_varijabla naziv="DomainObject.Predmet.ProtustrankaWithAdressOIB_1">AGROPROJEKT d.o.o., OIB 31999338764, Banija 130, 47000 Karlovac</derivirana_varijabla>
  </DomainObject.Predmet.ProtustrankaWithAdressOIB>
  <DomainObject.Predmet.ProtustrankaNazivFormated>
    <izvorni_sadrzaj>AGROPROJEKT d.o.o.</izvorni_sadrzaj>
    <derivirana_varijabla naziv="DomainObject.Predmet.ProtustrankaNazivFormated_1">AGROPROJEKT d.o.o.</derivirana_varijabla>
  </DomainObject.Predmet.ProtustrankaNazivFormated>
  <DomainObject.Predmet.ProtustrankaNazivFormatedOIB>
    <izvorni_sadrzaj>AGROPROJEKT d.o.o., OIB 31999338764</izvorni_sadrzaj>
    <derivirana_varijabla naziv="DomainObject.Predmet.ProtustrankaNazivFormatedOIB_1">AGROPROJEKT d.o.o., OIB 31999338764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AGROPROJEKT d.o.o.; Mihovil Stanišić</izvorni_sadrzaj>
    <derivirana_varijabla naziv="DomainObject.Predmet.StrankaFormated_1">  AGROPROJEKT d.o.o.; Mihovil Stanišić</derivirana_varijabla>
  </DomainObject.Predmet.StrankaFormated>
  <DomainObject.Predmet.StrankaFormatedOIB>
    <izvorni_sadrzaj>  AGROPROJEKT d.o.o., OIB 31999338764; Mihovil Stanišić, OIB 86138531243</izvorni_sadrzaj>
    <derivirana_varijabla naziv="DomainObject.Predmet.StrankaFormatedOIB_1">  AGROPROJEKT d.o.o., OIB 31999338764; Mihovil Stanišić, OIB 86138531243</derivirana_varijabla>
  </DomainObject.Predmet.StrankaFormatedOIB>
  <DomainObject.Predmet.StrankaFormatedWithAdress>
    <izvorni_sadrzaj> AGROPROJEKT d.o.o., Banija 130, 47000 Karlovac; Mihovil Stanišić, Banija 130a, 47000 Karlovac</izvorni_sadrzaj>
    <derivirana_varijabla naziv="DomainObject.Predmet.StrankaFormatedWithAdress_1"> AGROPROJEKT d.o.o., Banija 130, 47000 Karlovac; Mihovil Stanišić, Banija 130a, 47000 Karlovac</derivirana_varijabla>
  </DomainObject.Predmet.StrankaFormatedWithAdress>
  <DomainObject.Predmet.StrankaFormatedWithAdressOIB>
    <izvorni_sadrzaj> AGROPROJEKT d.o.o., OIB 31999338764, Banija 130, 47000 Karlovac; Mihovil Stanišić, OIB 86138531243, Banija 130a, 47000 Karlovac</izvorni_sadrzaj>
    <derivirana_varijabla naziv="DomainObject.Predmet.StrankaFormatedWithAdressOIB_1"> AGROPROJEKT d.o.o., OIB 31999338764, Banija 130, 47000 Karlovac; Mihovil Stanišić, OIB 86138531243, Banija 130a, 47000 Karlovac</derivirana_varijabla>
  </DomainObject.Predmet.StrankaFormatedWithAdressOIB>
  <DomainObject.Predmet.StrankaWithAdress>
    <izvorni_sadrzaj>AGROPROJEKT d.o.o. Banija 130,47000 Karlovac,Mihovil Stanišić Banija 130a,47000 Karlovac</izvorni_sadrzaj>
    <derivirana_varijabla naziv="DomainObject.Predmet.StrankaWithAdress_1">AGROPROJEKT d.o.o. Banija 130,47000 Karlovac,Mihovil Stanišić Banija 130a,47000 Karlovac</derivirana_varijabla>
  </DomainObject.Predmet.StrankaWithAdress>
  <DomainObject.Predmet.StrankaWithAdressOIB>
    <izvorni_sadrzaj>AGROPROJEKT d.o.o., OIB 31999338764, Banija 130,47000 Karlovac,Mihovil Stanišić, OIB 86138531243, Banija 130a,47000 Karlovac</izvorni_sadrzaj>
    <derivirana_varijabla naziv="DomainObject.Predmet.StrankaWithAdressOIB_1">AGROPROJEKT d.o.o., OIB 31999338764, Banija 130,47000 Karlovac,Mihovil Stanišić, OIB 86138531243, Banija 130a,47000 Karlovac</derivirana_varijabla>
  </DomainObject.Predmet.StrankaWithAdressOIB>
  <DomainObject.Predmet.StrankaNazivFormated>
    <izvorni_sadrzaj>AGROPROJEKT d.o.o.,Mihovil Stanišić</izvorni_sadrzaj>
    <derivirana_varijabla naziv="DomainObject.Predmet.StrankaNazivFormated_1">AGROPROJEKT d.o.o.,Mihovil Stanišić</derivirana_varijabla>
  </DomainObject.Predmet.StrankaNazivFormated>
  <DomainObject.Predmet.StrankaNazivFormatedOIB>
    <izvorni_sadrzaj>AGROPROJEKT d.o.o., OIB 31999338764,Mihovil Stanišić, OIB 86138531243</izvorni_sadrzaj>
    <derivirana_varijabla naziv="DomainObject.Predmet.StrankaNazivFormatedOIB_1">AGROPROJEKT d.o.o., OIB 31999338764,Mihovil Stanišić, OIB 86138531243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AGROPROJEKT d.o.o.</item>
      <item>Mihovil Stanišić</item>
    </izvorni_sadrzaj>
    <derivirana_varijabla naziv="DomainObject.Predmet.StrankaListFormated_1">
      <item>AGROPROJEKT d.o.o.</item>
      <item>Mihovil Stanišić</item>
    </derivirana_varijabla>
  </DomainObject.Predmet.StrankaListFormated>
  <DomainObject.Predmet.StrankaListFormatedOIB>
    <izvorni_sadrzaj>
      <item>AGROPROJEKT d.o.o., OIB 31999338764</item>
      <item>Mihovil Stanišić, OIB 86138531243</item>
    </izvorni_sadrzaj>
    <derivirana_varijabla naziv="DomainObject.Predmet.StrankaListFormatedOIB_1">
      <item>AGROPROJEKT d.o.o., OIB 31999338764</item>
      <item>Mihovil Stanišić, OIB 86138531243</item>
    </derivirana_varijabla>
  </DomainObject.Predmet.StrankaListFormatedOIB>
  <DomainObject.Predmet.StrankaListFormatedWithAdress>
    <izvorni_sadrzaj>
      <item>AGROPROJEKT d.o.o., Banija 130, 47000 Karlovac</item>
      <item>Mihovil Stanišić, Banija 130a, 47000 Karlovac</item>
    </izvorni_sadrzaj>
    <derivirana_varijabla naziv="DomainObject.Predmet.StrankaListFormatedWithAdress_1">
      <item>AGROPROJEKT d.o.o., Banija 130, 47000 Karlovac</item>
      <item>Mihovil Stanišić, Banija 130a, 47000 Karlovac</item>
    </derivirana_varijabla>
  </DomainObject.Predmet.StrankaListFormatedWithAdress>
  <DomainObject.Predmet.StrankaListFormatedWithAdressOIB>
    <izvorni_sadrzaj>
      <item>AGROPROJEKT d.o.o., OIB 31999338764, Banija 130, 47000 Karlovac</item>
      <item>Mihovil Stanišić, OIB 86138531243, Banija 130a, 47000 Karlovac</item>
    </izvorni_sadrzaj>
    <derivirana_varijabla naziv="DomainObject.Predmet.StrankaListFormatedWithAdressOIB_1">
      <item>AGROPROJEKT d.o.o., OIB 31999338764, Banija 130, 47000 Karlovac</item>
      <item>Mihovil Stanišić, OIB 86138531243, Banija 130a, 47000 Karlovac</item>
    </derivirana_varijabla>
  </DomainObject.Predmet.StrankaListFormatedWithAdressOIB>
  <DomainObject.Predmet.StrankaListNazivFormated>
    <izvorni_sadrzaj>
      <item>AGROPROJEKT d.o.o.</item>
      <item>Mihovil Stanišić</item>
    </izvorni_sadrzaj>
    <derivirana_varijabla naziv="DomainObject.Predmet.StrankaListNazivFormated_1">
      <item>AGROPROJEKT d.o.o.</item>
      <item>Mihovil Stanišić</item>
    </derivirana_varijabla>
  </DomainObject.Predmet.StrankaListNazivFormated>
  <DomainObject.Predmet.StrankaListNazivFormatedOIB>
    <izvorni_sadrzaj>
      <item>AGROPROJEKT d.o.o., OIB 31999338764</item>
      <item>Mihovil Stanišić, OIB 86138531243</item>
    </izvorni_sadrzaj>
    <derivirana_varijabla naziv="DomainObject.Predmet.StrankaListNazivFormatedOIB_1">
      <item>AGROPROJEKT d.o.o., OIB 31999338764</item>
      <item>Mihovil Stanišić, OIB 86138531243</item>
    </derivirana_varijabla>
  </DomainObject.Predmet.StrankaListNazivFormatedOIB>
  <DomainObject.Predmet.ProtuStrankaListFormated>
    <izvorni_sadrzaj>
      <item>AGROPROJEKT d.o.o. zastupanog po punomoćniku Mihovil Stanišić</item>
    </izvorni_sadrzaj>
    <derivirana_varijabla naziv="DomainObject.Predmet.ProtuStrankaListFormated_1">
      <item>AGROPROJEKT d.o.o. zastupanog po punomoćniku Mihovil Stanišić</item>
    </derivirana_varijabla>
  </DomainObject.Predmet.ProtuStrankaListFormated>
  <DomainObject.Predmet.ProtuStrankaListFormatedOIB>
    <izvorni_sadrzaj>
      <item>AGROPROJEKT d.o.o., OIB 31999338764 zastupanog po punomoćniku Mihovil Stanišić</item>
    </izvorni_sadrzaj>
    <derivirana_varijabla naziv="DomainObject.Predmet.ProtuStrankaListFormatedOIB_1">
      <item>AGROPROJEKT d.o.o., OIB 31999338764 zastupanog po punomoćniku Mihovil Stanišić</item>
    </derivirana_varijabla>
  </DomainObject.Predmet.ProtuStrankaListFormatedOIB>
  <DomainObject.Predmet.ProtuStrankaListFormatedWithAdress>
    <izvorni_sadrzaj>
      <item>AGROPROJEKT d.o.o., Banija 130, 47000 Karlovac zastupanog po punomoćniku Mihovil Stanišić</item>
    </izvorni_sadrzaj>
    <derivirana_varijabla naziv="DomainObject.Predmet.ProtuStrankaListFormatedWithAdress_1">
      <item>AGROPROJEKT d.o.o., Banija 130, 47000 Karlovac zastupanog po punomoćniku Mihovil Stanišić</item>
    </derivirana_varijabla>
  </DomainObject.Predmet.ProtuStrankaListFormatedWithAdress>
  <DomainObject.Predmet.ProtuStrankaListFormatedWithAdressOIB>
    <izvorni_sadrzaj>
      <item>AGROPROJEKT d.o.o., OIB 31999338764, Banija 130, 47000 Karlovac zastupanog po punomoćniku Mihovil Stanišić</item>
    </izvorni_sadrzaj>
    <derivirana_varijabla naziv="DomainObject.Predmet.ProtuStrankaListFormatedWithAdressOIB_1">
      <item>AGROPROJEKT d.o.o., OIB 31999338764, Banija 130, 47000 Karlovac zastupanog po punomoćniku Mihovil Stanišić</item>
    </derivirana_varijabla>
  </DomainObject.Predmet.ProtuStrankaListFormatedWithAdressOIB>
  <DomainObject.Predmet.ProtuStrankaListNazivFormated>
    <izvorni_sadrzaj>
      <item>AGROPROJEKT d.o.o.</item>
    </izvorni_sadrzaj>
    <derivirana_varijabla naziv="DomainObject.Predmet.ProtuStrankaListNazivFormated_1">
      <item>AGROPROJEKT d.o.o.</item>
    </derivirana_varijabla>
  </DomainObject.Predmet.ProtuStrankaListNazivFormated>
  <DomainObject.Predmet.ProtuStrankaListNazivFormatedOIB>
    <izvorni_sadrzaj>
      <item>AGROPROJEKT d.o.o., OIB 31999338764</item>
    </izvorni_sadrzaj>
    <derivirana_varijabla naziv="DomainObject.Predmet.ProtuStrankaListNazivFormatedOIB_1">
      <item>AGROPROJEKT d.o.o., OIB 31999338764</item>
    </derivirana_varijabla>
  </DomainObject.Predmet.ProtuStrankaListNazivFormatedOIB>
  <DomainObject.Predmet.OstaliListFormated>
    <izvorni_sadrzaj>
      <item>Mihovil Stanišić punomoćnik sudionika u postupku AGROPROJEKT d.o.o.</item>
    </izvorni_sadrzaj>
    <derivirana_varijabla naziv="DomainObject.Predmet.OstaliListFormated_1">
      <item>Mihovil Stanišić punomoćnik sudionika u postupku AGROPROJEKT d.o.o.</item>
    </derivirana_varijabla>
  </DomainObject.Predmet.OstaliListFormated>
  <DomainObject.Predmet.OstaliListFormatedOIB>
    <izvorni_sadrzaj>
      <item>Mihovil Stanišić, OIB 86138531243 punomoćnik sudionika u postupku AGROPROJEKT d.o.o.</item>
    </izvorni_sadrzaj>
    <derivirana_varijabla naziv="DomainObject.Predmet.OstaliListFormatedOIB_1">
      <item>Mihovil Stanišić, OIB 86138531243 punomoćnik sudionika u postupku AGROPROJEKT d.o.o.</item>
    </derivirana_varijabla>
  </DomainObject.Predmet.OstaliListFormatedOIB>
  <DomainObject.Predmet.OstaliListFormatedWithAdress>
    <izvorni_sadrzaj>
      <item>Mihovil Stanišić, Banija 130a, 47000 Karlovac punomoćnik sudionika u postupku AGROPROJEKT d.o.o.</item>
    </izvorni_sadrzaj>
    <derivirana_varijabla naziv="DomainObject.Predmet.OstaliListFormatedWithAdress_1">
      <item>Mihovil Stanišić, Banija 130a, 47000 Karlovac punomoćnik sudionika u postupku AGROPROJEKT d.o.o.</item>
    </derivirana_varijabla>
  </DomainObject.Predmet.OstaliListFormatedWithAdress>
  <DomainObject.Predmet.OstaliListFormatedWithAdressOIB>
    <izvorni_sadrzaj>
      <item>Mihovil Stanišić, OIB 86138531243, Banija 130a, 47000 Karlovac punomoćnik sudionika u postupku AGROPROJEKT d.o.o.</item>
    </izvorni_sadrzaj>
    <derivirana_varijabla naziv="DomainObject.Predmet.OstaliListFormatedWithAdressOIB_1">
      <item>Mihovil Stanišić, OIB 86138531243, Banija 130a, 47000 Karlovac punomoćnik sudionika u postupku AGROPROJEKT d.o.o.</item>
    </derivirana_varijabla>
  </DomainObject.Predmet.OstaliListFormatedWithAdressOIB>
  <DomainObject.Predmet.OstaliListNazivFormated>
    <izvorni_sadrzaj>
      <item>Mihovil Stanišić</item>
    </izvorni_sadrzaj>
    <derivirana_varijabla naziv="DomainObject.Predmet.OstaliListNazivFormated_1">
      <item>Mihovil Stanišić</item>
    </derivirana_varijabla>
  </DomainObject.Predmet.OstaliListNazivFormated>
  <DomainObject.Predmet.OstaliListNazivFormatedOIB>
    <izvorni_sadrzaj>
      <item>Mihovil Stanišić, OIB 86138531243</item>
    </izvorni_sadrzaj>
    <derivirana_varijabla naziv="DomainObject.Predmet.OstaliListNazivFormatedOIB_1">
      <item>Mihovil Stanišić, OIB 86138531243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>St-3482/2016-5</izvorni_sadrzaj>
    <derivirana_varijabla naziv="DomainObject.PoslovniBrojDokumenta_1">St-3482/2016-5</derivirana_varijabla>
  </DomainObject.PoslovniBrojDokumenta>
  <DomainObject.Predmet.StrankaIDrugi>
    <izvorni_sadrzaj>AGROPROJEKT d.o.o. i dr.</izvorni_sadrzaj>
    <derivirana_varijabla naziv="DomainObject.Predmet.StrankaIDrugi_1">AGROPROJEKT d.o.o. i dr.</derivirana_varijabla>
  </DomainObject.Predmet.StrankaIDrugi>
  <DomainObject.Predmet.ProtustrankaIDrugi>
    <izvorni_sadrzaj>AGROPROJEKT d.o.o.</izvorni_sadrzaj>
    <derivirana_varijabla naziv="DomainObject.Predmet.ProtustrankaIDrugi_1">AGROPROJEKT d.o.o.</derivirana_varijabla>
  </DomainObject.Predmet.ProtustrankaIDrugi>
  <DomainObject.Predmet.StrankaIDrugiAdressOIB>
    <izvorni_sadrzaj>AGROPROJEKT d.o.o., OIB 31999338764, Banija 130, 47000 Karlovac i dr.</izvorni_sadrzaj>
    <derivirana_varijabla naziv="DomainObject.Predmet.StrankaIDrugiAdressOIB_1">AGROPROJEKT d.o.o., OIB 31999338764, Banija 130, 47000 Karlovac i dr.</derivirana_varijabla>
  </DomainObject.Predmet.StrankaIDrugiAdressOIB>
  <DomainObject.Predmet.ProtustrankaIDrugiAdressOIB>
    <izvorni_sadrzaj>AGROPROJEKT d.o.o., OIB 31999338764, Banija 130, 47000 Karlovac</izvorni_sadrzaj>
    <derivirana_varijabla naziv="DomainObject.Predmet.ProtustrankaIDrugiAdressOIB_1">AGROPROJEKT d.o.o., OIB 31999338764, Banija 130,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AGROPROJEKT d.o.o.</item>
      <item>AGROPROJEKT d.o.o.</item>
      <item>Mihovil Stanišić</item>
      <item>Mihovil Stanišić</item>
    </izvorni_sadrzaj>
    <derivirana_varijabla naziv="DomainObject.Predmet.SudioniciListNaziv_1">
      <item>AGROPROJEKT d.o.o.</item>
      <item>AGROPROJEKT d.o.o.</item>
      <item>Mihovil Stanišić</item>
      <item>Mihovil Stanišić</item>
    </derivirana_varijabla>
  </DomainObject.Predmet.SudioniciListNaziv>
  <DomainObject.Predmet.SudioniciListAdressOIB>
    <izvorni_sadrzaj>
      <item>AGROPROJEKT d.o.o., OIB 31999338764, Banija 130,47000 Karlovac</item>
      <item>AGROPROJEKT d.o.o., OIB 31999338764, Banija 130,47000 Karlovac</item>
      <item>Mihovil Stanišić, OIB 86138531243, Banija 130a,47000 Karlovac</item>
      <item>Mihovil Stanišić, OIB 86138531243, Banija 130a,47000 Karlovac</item>
    </izvorni_sadrzaj>
    <derivirana_varijabla naziv="DomainObject.Predmet.SudioniciListAdressOIB_1">
      <item>AGROPROJEKT d.o.o., OIB 31999338764, Banija 130,47000 Karlovac</item>
      <item>AGROPROJEKT d.o.o., OIB 31999338764, Banija 130,47000 Karlovac</item>
      <item>Mihovil Stanišić, OIB 86138531243, Banija 130a,47000 Karlovac</item>
      <item>Mihovil Stanišić, OIB 86138531243, Banija 130a,47000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31999338764</item>
      <item>, OIB 31999338764</item>
      <item>, OIB 86138531243</item>
      <item>, OIB 86138531243</item>
    </izvorni_sadrzaj>
    <derivirana_varijabla naziv="DomainObject.Predmet.SudioniciListNazivOIB_1">
      <item>, OIB 31999338764</item>
      <item>, OIB 31999338764</item>
      <item>, OIB 86138531243</item>
      <item>, OIB 86138531243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65FB9-D881-4B19-AC33-D248458A8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2281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2016-12-23T09:45:00Z</dcterms:created>
  <dc:creator>ksvajger</dc:creator>
  <cp:lastModifiedBy>Kristina Švajger</cp:lastModifiedBy>
  <cp:lastPrinted>2016-12-23T09:46:00Z</cp:lastPrinted>
  <dcterms:modified xmlns:xsi="http://www.w3.org/2001/XMLSchema-instance" xsi:type="dcterms:W3CDTF">2016-12-23T10:30:00Z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St-3482/2016-5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