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acc9" w14:paraId="424acc9" w:rsidRDefault="00A6751C" w:rsidP="00A6751C" w:rsidR="00A6751C">
      <w:pPr>
        <w:spacing w:after="0"/>
        <w:jc w:val="both"/>
        <w15:collapsed w:val="false"/>
      </w:pPr>
      <w:bookmarkStart w:name="_GoBack" w:id="0"/>
      <w:bookmarkEnd w:id="0"/>
      <w:r>
        <w:t xml:space="preserve">        </w:t>
      </w:r>
    </w:p>
    <w:p w:rsidRDefault="00A6751C" w:rsidP="00A6751C" w:rsidR="00A6751C">
      <w:pPr>
        <w:spacing w:after="0"/>
        <w:ind w:firstLine="708"/>
        <w:jc w:val="both"/>
      </w:pPr>
      <w: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A6751C" w:rsidP="00A6751C" w:rsidR="00A6751C">
      <w:pPr>
        <w:spacing w:after="0"/>
        <w:jc w:val="both"/>
      </w:pPr>
      <w:r>
        <w:t xml:space="preserve">       REPUBLIKA HRVATSKA</w:t>
      </w:r>
    </w:p>
    <w:p w:rsidRDefault="00A6751C" w:rsidP="00A6751C" w:rsidR="00A6751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6751C" w:rsidP="00A6751C" w:rsidR="00A6751C">
      <w:pPr>
        <w:spacing w:after="0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A6751C" w:rsidP="00A6751C" w:rsidR="00A6751C">
      <w:pPr>
        <w:spacing w:after="0"/>
        <w:jc w:val="center"/>
      </w:pPr>
    </w:p>
    <w:p w:rsidRDefault="00A6751C" w:rsidP="00A6751C" w:rsidR="00A6751C">
      <w:pPr>
        <w:spacing w:after="0"/>
        <w:jc w:val="center"/>
      </w:pPr>
      <w:r>
        <w:t>REPUBLIKA HRVATSKA</w:t>
      </w:r>
    </w:p>
    <w:p w:rsidRDefault="00A6751C" w:rsidP="00A6751C" w:rsidR="00A6751C">
      <w:pPr>
        <w:spacing w:after="0"/>
      </w:pPr>
    </w:p>
    <w:p w:rsidRDefault="00A6751C" w:rsidP="00A6751C" w:rsidR="00A6751C">
      <w:pPr>
        <w:spacing w:after="0"/>
        <w:jc w:val="center"/>
      </w:pPr>
      <w:r>
        <w:t>R J E Š E NJ E</w:t>
      </w:r>
    </w:p>
    <w:p w:rsidRDefault="00A6751C" w:rsidP="00A6751C" w:rsidR="00A6751C">
      <w:pPr>
        <w:spacing w:after="0"/>
      </w:pPr>
    </w:p>
    <w:p w:rsidRDefault="00A6751C" w:rsidP="00A6751C" w:rsidR="00A6751C">
      <w:pPr>
        <w:spacing w:after="0"/>
        <w:jc w:val="both"/>
      </w:pPr>
      <w:r>
        <w:rPr>
          <w:b/>
        </w:rPr>
        <w:tab/>
      </w:r>
      <w:r>
        <w:t>Trgovački sud u Varaždinu, u ime Republike Hrvatske, po sucu toga suda Mariji Levanić-Škerbić, u stečajnom postupku nad stečajnim dužnikom UNIVEL-COMMERCE d.o.o. "u stečaju" Varaždin, Franje Račkog 17, OIB: 19823069361, MBS: 070018891, na prijedlog stečajnog upravitelja, 30. kolovoza 2016.,</w:t>
      </w:r>
    </w:p>
    <w:p w:rsidRDefault="00A6751C" w:rsidP="00A6751C" w:rsidR="00A6751C">
      <w:pPr>
        <w:spacing w:after="0"/>
        <w:jc w:val="both"/>
      </w:pPr>
    </w:p>
    <w:p w:rsidRDefault="00A6751C" w:rsidP="00A6751C" w:rsidR="00A6751C">
      <w:pPr>
        <w:spacing w:after="0"/>
        <w:jc w:val="center"/>
      </w:pPr>
      <w:r>
        <w:t>r i j e š i o    j e</w:t>
      </w:r>
    </w:p>
    <w:p w:rsidRDefault="00A6751C" w:rsidP="00A6751C" w:rsidR="00A6751C">
      <w:pPr>
        <w:spacing w:after="0"/>
        <w:ind w:firstLine="720"/>
        <w:jc w:val="both"/>
      </w:pPr>
    </w:p>
    <w:p w:rsidRDefault="00A6751C" w:rsidP="00A6751C" w:rsidR="00A6751C">
      <w:pPr>
        <w:spacing w:after="0"/>
        <w:ind w:hanging="705" w:left="705"/>
        <w:jc w:val="both"/>
      </w:pPr>
      <w:r>
        <w:t>I</w:t>
      </w:r>
      <w:r>
        <w:tab/>
      </w:r>
      <w:r>
        <w:tab/>
        <w:t xml:space="preserve">Stečajnom upravitelju Slavici </w:t>
      </w:r>
      <w:proofErr w:type="spellStart"/>
      <w:r>
        <w:t>Orehovec</w:t>
      </w:r>
      <w:proofErr w:type="spellEnd"/>
      <w:r>
        <w:t xml:space="preserve"> iz Čakovca, France </w:t>
      </w:r>
      <w:proofErr w:type="spellStart"/>
      <w:r>
        <w:t>Prešerna</w:t>
      </w:r>
      <w:proofErr w:type="spellEnd"/>
      <w:r>
        <w:t xml:space="preserve"> 11b, OIB: 69855771162, određuje se </w:t>
      </w:r>
      <w:r>
        <w:rPr>
          <w:color w:val="000000"/>
        </w:rPr>
        <w:t>nagrada za rad u bruto iznosu od 2.914,65 kn.</w:t>
      </w:r>
    </w:p>
    <w:p w:rsidRDefault="00A6751C" w:rsidP="00A6751C" w:rsidR="00A6751C">
      <w:pPr>
        <w:spacing w:after="0"/>
        <w:ind w:hanging="705" w:left="705"/>
        <w:jc w:val="both"/>
        <w:rPr>
          <w:color w:val="000000"/>
        </w:rPr>
      </w:pPr>
    </w:p>
    <w:p w:rsidRDefault="00A6751C" w:rsidP="00A6751C" w:rsidR="00A6751C">
      <w:pPr>
        <w:spacing w:after="0"/>
        <w:ind w:hanging="705" w:left="705"/>
        <w:jc w:val="both"/>
        <w:rPr>
          <w:color w:val="000000"/>
        </w:rPr>
      </w:pPr>
      <w:r>
        <w:rPr>
          <w:color w:val="000000"/>
        </w:rPr>
        <w:t>II</w:t>
      </w:r>
      <w:r>
        <w:rPr>
          <w:color w:val="000000"/>
        </w:rPr>
        <w:tab/>
        <w:t>Ovlašćuje se stečajni upravitelj sukladno točci I izreke raspolagati sa sredstvima na računu stečajnog dužnika.</w:t>
      </w:r>
    </w:p>
    <w:p w:rsidRDefault="00A6751C" w:rsidP="00A6751C" w:rsidR="00A6751C">
      <w:pPr>
        <w:spacing w:after="0"/>
        <w:jc w:val="center"/>
      </w:pPr>
      <w:r>
        <w:t>Obrazloženje</w:t>
      </w:r>
    </w:p>
    <w:p w:rsidRDefault="00A6751C" w:rsidP="00A6751C" w:rsidR="00A6751C">
      <w:pPr>
        <w:spacing w:after="0"/>
        <w:jc w:val="center"/>
      </w:pPr>
    </w:p>
    <w:p w:rsidRDefault="00A6751C" w:rsidP="00A6751C" w:rsidR="00A6751C">
      <w:pPr>
        <w:spacing w:after="0"/>
        <w:ind w:firstLine="720"/>
        <w:jc w:val="both"/>
      </w:pPr>
      <w:r>
        <w:t xml:space="preserve">Rješenjem ovoga suda od 28.09.2015. kojim je otvoren stečajni postupak nad ovim dužnikom, je stečajnim upraviteljem imenovana Slavica </w:t>
      </w:r>
      <w:proofErr w:type="spellStart"/>
      <w:r>
        <w:t>Orehovec</w:t>
      </w:r>
      <w:proofErr w:type="spellEnd"/>
      <w:r>
        <w:t xml:space="preserve"> iz Čakovca.</w:t>
      </w:r>
    </w:p>
    <w:p w:rsidRDefault="00A6751C" w:rsidP="00A6751C" w:rsidR="00A6751C">
      <w:pPr>
        <w:ind w:firstLine="705"/>
        <w:jc w:val="both"/>
      </w:pPr>
    </w:p>
    <w:p w:rsidRDefault="00A6751C" w:rsidP="00A6751C" w:rsidR="00A6751C">
      <w:pPr>
        <w:ind w:firstLine="705"/>
        <w:jc w:val="both"/>
      </w:pPr>
      <w:r>
        <w:t xml:space="preserve">U podnesku od 05.05.2016. (list 236-237 spisa), nakon što je unovčena sva imovina, stečajna upraviteljica je zatražila je određivanje nagrade za poslove obavljene u ovom stečajnom postupku u bruto iznosu od </w:t>
      </w:r>
      <w:r>
        <w:rPr>
          <w:color w:val="000000"/>
        </w:rPr>
        <w:t xml:space="preserve">2.914,65 </w:t>
      </w:r>
      <w:r>
        <w:t>kn. Uz zahtjev za nagradu priložila je obračun nagrade (list 238 spisa).</w:t>
      </w:r>
    </w:p>
    <w:p w:rsidRDefault="00A6751C" w:rsidP="00A6751C" w:rsidR="00A6751C">
      <w:pPr>
        <w:ind w:firstLine="720"/>
        <w:jc w:val="both"/>
      </w:pPr>
      <w:r>
        <w:t xml:space="preserve">Uzimajući u obzir obujam poslova i rad stečajne upraviteljice tijekom ovoga postupka, te vrijednost unovčene stečajne mase (7.350,00 kn), kao i sam prijedlog stečajne upraviteljice, sud je primjenom čl. 29. Stečajnog zakona ("Narodne novine" broj 44/96, 29/99, 129/00, 123/03, 82/06, 116/10, 25/12, 133/12, dalje: SZ), kao i čl. 3. st. 1. i čl. 4. st. 1. Uredbe o kriterijima i načinu obračuna i plaćanja nagrada stečajnim upraviteljima, NN 189/03), odlučio je kao pod točkom I izreke i stečajnoj upraviteljici je priznata nagrada u iznosu od </w:t>
      </w:r>
      <w:r>
        <w:rPr>
          <w:color w:val="000000"/>
        </w:rPr>
        <w:t xml:space="preserve">2.914,65 </w:t>
      </w:r>
      <w:r>
        <w:t>kn bruto, koliko je zatražila.</w:t>
      </w:r>
    </w:p>
    <w:p w:rsidRDefault="00A6751C" w:rsidP="00A6751C" w:rsidR="00A6751C">
      <w:pPr>
        <w:jc w:val="center"/>
      </w:pPr>
      <w:r>
        <w:t>U Varaždinu 30. kolovoza 2016.</w:t>
      </w:r>
    </w:p>
    <w:p w:rsidRDefault="00A6751C" w:rsidP="00A6751C" w:rsidR="00A6751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 xml:space="preserve">                       </w:t>
      </w:r>
      <w:r>
        <w:tab/>
      </w:r>
      <w:r>
        <w:t xml:space="preserve"> </w:t>
      </w:r>
      <w:r>
        <w:t xml:space="preserve"> SUDAC:</w:t>
      </w:r>
    </w:p>
    <w:p w:rsidRDefault="00A6751C" w:rsidP="00A6751C" w:rsidR="00A6751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Marija Levanić-Škerbić</w:t>
      </w:r>
    </w:p>
    <w:p w:rsidRDefault="00A6751C" w:rsidP="00A6751C" w:rsidR="00A6751C">
      <w:pPr>
        <w:ind w:firstLine="720"/>
        <w:jc w:val="both"/>
      </w:pPr>
    </w:p>
    <w:p w:rsidRDefault="00A6751C" w:rsidP="00A6751C" w:rsidR="00A6751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751C" w:rsidP="00A6751C" w:rsidR="00A6751C">
      <w:pPr>
        <w:spacing w:after="0"/>
        <w:jc w:val="both"/>
      </w:pPr>
      <w:r>
        <w:t>UPUTA O PRAVNOM LIJEKU :</w:t>
      </w:r>
    </w:p>
    <w:p w:rsidRDefault="00A6751C" w:rsidP="00A6751C" w:rsidR="00A6751C">
      <w:pPr>
        <w:spacing w:after="0"/>
        <w:jc w:val="both"/>
        <w:rPr>
          <w:lang w:val="en-AU"/>
        </w:rPr>
      </w:pPr>
      <w:r>
        <w:t xml:space="preserve">Protiv ovoga rješenja žalbu mogu podnijeti stečajni upravitelj i svaki stečajni vjerovnik. Žalba se podnosi ovome sudu u tri primjerka u roku od osam dana, a o njoj odlučuje Visoki trgovački sud Republike Hrvatske.  </w:t>
      </w:r>
    </w:p>
    <w:p w:rsidRDefault="00A6751C" w:rsidP="00A6751C" w:rsidR="00A6751C">
      <w:pPr>
        <w:spacing w:after="0"/>
        <w:jc w:val="both"/>
      </w:pPr>
    </w:p>
    <w:p w:rsidRDefault="00A6751C" w:rsidP="00A6751C" w:rsidR="00A6751C">
      <w:pPr>
        <w:spacing w:after="0"/>
        <w:jc w:val="both"/>
      </w:pPr>
      <w:r>
        <w:t>DNA:</w:t>
      </w:r>
    </w:p>
    <w:p w:rsidRDefault="00A6751C" w:rsidP="00A6751C" w:rsidR="00A6751C">
      <w:pPr>
        <w:spacing w:after="0"/>
        <w:jc w:val="both"/>
      </w:pPr>
      <w:r>
        <w:t xml:space="preserve">- stečajni upravitelj –Slavica </w:t>
      </w:r>
      <w:proofErr w:type="spellStart"/>
      <w:r>
        <w:t>Orehovec</w:t>
      </w:r>
      <w:proofErr w:type="spellEnd"/>
      <w:r>
        <w:t>, putem e-mail-a,</w:t>
      </w:r>
    </w:p>
    <w:p w:rsidRDefault="00A6751C" w:rsidP="00A6751C" w:rsidR="00A6751C">
      <w:pPr>
        <w:spacing w:after="0"/>
        <w:jc w:val="both"/>
        <w:rPr>
          <w:lang w:val="en-AU"/>
        </w:rPr>
      </w:pPr>
      <w:r>
        <w:t>- e oglasna ploča.</w:t>
      </w:r>
    </w:p>
    <w:p w:rsidRDefault="00A6751C" w:rsidP="00A6751C" w:rsidR="00A6751C">
      <w:pPr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A6751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751C" w:rsidR="008333A9">
    <w:pPr>
      <w:pStyle w:val="Zaglavlje"/>
    </w:pPr>
    <w:r>
      <w:rPr>
        <w:rStyle w:val="PozadinaSvijetloCrvena"/>
        <w:shd w:fill="auto" w:color="auto" w:val="clear"/>
      </w:rPr>
      <w:t>Poslovni broj. 7 St-28/15-58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51C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50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22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St-28/2015-38</izvorni_sadrzaj>
    <derivirana_varijabla naziv="DomainObject.Oznaka_1">St-28/2015-38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2015.</izvorni_sadrzaj>
    <derivirana_varijabla naziv="DomainObject.Predmet.DatumOsnivanja_1">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pokr. st. postupka, na ponovan postupak Pž720/15-3 od 18.2.2015.</izvorni_sadrzaj>
    <derivirana_varijabla naziv="DomainObject.Predmet.Opis_1">prijedlog za pokr. st. postupka, na ponovan postupak Pž720/15-3 od 18.2.2015.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određivanju mjere osiguranja 25.5.2015.</izvorni_sadrzaj>
    <derivirana_varijabla naziv="DomainObject.Predmet.PrimjedbaSuca_1">Rj. o određivanju mjere osiguranja 25.5.2015.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UNIVEL-COMMERCE d.o.o. za trgovinu i usluge</izvorni_sadrzaj>
    <derivirana_varijabla naziv="DomainObject.Predmet.ProtustrankaFormated_1">  UNIVEL-COMMERCE d.o.o. za trgovinu i usluge</derivirana_varijabla>
  </DomainObject.Predmet.ProtustrankaFormated>
  <DomainObject.Predmet.ProtustrankaFormatedOIB>
    <izvorni_sadrzaj>  UNIVEL-COMMERCE d.o.o. za trgovinu i usluge, OIB 19823069361</izvorni_sadrzaj>
    <derivirana_varijabla naziv="DomainObject.Predmet.ProtustrankaFormatedOIB_1">  UNIVEL-COMMERCE d.o.o. za trgovinu i usluge, OIB 19823069361</derivirana_varijabla>
  </DomainObject.Predmet.ProtustrankaFormatedOIB>
  <DomainObject.Predmet.ProtustrankaFormatedWithAdress>
    <izvorni_sadrzaj> UNIVEL-COMMERCE d.o.o. za trgovinu i usluge, Franje Račkog 17, Varaždin</izvorni_sadrzaj>
    <derivirana_varijabla naziv="DomainObject.Predmet.ProtustrankaFormatedWithAdress_1"> UNIVEL-COMMERCE d.o.o. za trgovinu i usluge, Franje Račkog 17, Varaždin</derivirana_varijabla>
  </DomainObject.Predmet.ProtustrankaFormatedWithAdress>
  <DomainObject.Predmet.ProtustrankaFormatedWithAdressOIB>
    <izvorni_sadrzaj> UNIVEL-COMMERCE d.o.o. za trgovinu i usluge, OIB 19823069361, Franje Račkog 17, Varaždin</izvorni_sadrzaj>
    <derivirana_varijabla naziv="DomainObject.Predmet.ProtustrankaFormatedWithAdressOIB_1"> UNIVEL-COMMERCE d.o.o. za trgovinu i usluge, OIB 19823069361, Franje Račkog 17, Varaždin</derivirana_varijabla>
  </DomainObject.Predmet.ProtustrankaFormatedWithAdressOIB>
  <DomainObject.Predmet.ProtustrankaWithAdress>
    <izvorni_sadrzaj>UNIVEL-COMMERCE d.o.o. za trgovinu i usluge Franje Račkog 17, Varaždin</izvorni_sadrzaj>
    <derivirana_varijabla naziv="DomainObject.Predmet.ProtustrankaWithAdress_1">UNIVEL-COMMERCE d.o.o. za trgovinu i usluge Franje Račkog 17, Varaždin</derivirana_varijabla>
  </DomainObject.Predmet.ProtustrankaWithAdress>
  <DomainObject.Predmet.ProtustrankaWithAdressOIB>
    <izvorni_sadrzaj>UNIVEL-COMMERCE d.o.o. za trgovinu i usluge, OIB 19823069361, Franje Račkog 17, Varaždin</izvorni_sadrzaj>
    <derivirana_varijabla naziv="DomainObject.Predmet.ProtustrankaWithAdressOIB_1">UNIVEL-COMMERCE d.o.o. za trgovinu i usluge, OIB 19823069361, Franje Račkog 17, Varaždin</derivirana_varijabla>
  </DomainObject.Predmet.ProtustrankaWithAdressOIB>
  <DomainObject.Predmet.ProtustrankaNazivFormated>
    <izvorni_sadrzaj>UNIVEL-COMMERCE d.o.o. za trgovinu i usluge</izvorni_sadrzaj>
    <derivirana_varijabla naziv="DomainObject.Predmet.ProtustrankaNazivFormated_1">UNIVEL-COMMERCE d.o.o. za trgovinu i usluge</derivirana_varijabla>
  </DomainObject.Predmet.ProtustrankaNazivFormated>
  <DomainObject.Predmet.ProtustrankaNazivFormatedOIB>
    <izvorni_sadrzaj>UNIVEL-COMMERCE d.o.o. za trgovinu i usluge, OIB 19823069361</izvorni_sadrzaj>
    <derivirana_varijabla naziv="DomainObject.Predmet.ProtustrankaNazivFormatedOIB_1">UNIVEL-COMMERCE d.o.o. za trgovinu i usluge, OIB 19823069361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Suljo Ešpić</izvorni_sadrzaj>
    <derivirana_varijabla naziv="DomainObject.Predmet.StrankaFormated_1">  Suljo Ešpić</derivirana_varijabla>
  </DomainObject.Predmet.StrankaFormated>
  <DomainObject.Predmet.StrankaFormatedOIB>
    <izvorni_sadrzaj>  Suljo Ešpić, OIB 98296751036</izvorni_sadrzaj>
    <derivirana_varijabla naziv="DomainObject.Predmet.StrankaFormatedOIB_1">  Suljo Ešpić, OIB 98296751036</derivirana_varijabla>
  </DomainObject.Predmet.StrankaFormatedOIB>
  <DomainObject.Predmet.StrankaFormatedWithAdress>
    <izvorni_sadrzaj> Suljo Ešpić, Leštakovec 80 G, 42203 Leštakovec</izvorni_sadrzaj>
    <derivirana_varijabla naziv="DomainObject.Predmet.StrankaFormatedWithAdress_1"> Suljo Ešpić, Leštakovec 80 G, 42203 Leštakovec</derivirana_varijabla>
  </DomainObject.Predmet.StrankaFormatedWithAdress>
  <DomainObject.Predmet.StrankaFormatedWithAdressOIB>
    <izvorni_sadrzaj> Suljo Ešpić, OIB 98296751036, Leštakovec 80 G, 42203 Leštakovec</izvorni_sadrzaj>
    <derivirana_varijabla naziv="DomainObject.Predmet.StrankaFormatedWithAdressOIB_1"> Suljo Ešpić, OIB 98296751036, Leštakovec 80 G, 42203 Leštakovec</derivirana_varijabla>
  </DomainObject.Predmet.StrankaFormatedWithAdressOIB>
  <DomainObject.Predmet.StrankaWithAdress>
    <izvorni_sadrzaj>Suljo Ešpić Leštakovec 80 G,42203 Leštakovec</izvorni_sadrzaj>
    <derivirana_varijabla naziv="DomainObject.Predmet.StrankaWithAdress_1">Suljo Ešpić Leštakovec 80 G,42203 Leštakovec</derivirana_varijabla>
  </DomainObject.Predmet.StrankaWithAdress>
  <DomainObject.Predmet.StrankaWithAdressOIB>
    <izvorni_sadrzaj>Suljo Ešpić, OIB 98296751036, Leštakovec 80 G,42203 Leštakovec</izvorni_sadrzaj>
    <derivirana_varijabla naziv="DomainObject.Predmet.StrankaWithAdressOIB_1">Suljo Ešpić, OIB 98296751036, Leštakovec 80 G,42203 Leštakovec</derivirana_varijabla>
  </DomainObject.Predmet.StrankaWithAdressOIB>
  <DomainObject.Predmet.StrankaNazivFormated>
    <izvorni_sadrzaj>Suljo Ešpić</izvorni_sadrzaj>
    <derivirana_varijabla naziv="DomainObject.Predmet.StrankaNazivFormated_1">Suljo Ešpić</derivirana_varijabla>
  </DomainObject.Predmet.StrankaNazivFormated>
  <DomainObject.Predmet.StrankaNazivFormatedOIB>
    <izvorni_sadrzaj>Suljo Ešpić, OIB 98296751036</izvorni_sadrzaj>
    <derivirana_varijabla naziv="DomainObject.Predmet.StrankaNazivFormatedOIB_1">Suljo Ešpić, OIB 98296751036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4680.00</izvorni_sadrzaj>
    <derivirana_varijabla naziv="DomainObject.Predmet.TrenutnaVrijednost_1">4680.00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Suljo Ešpić</item>
    </izvorni_sadrzaj>
    <derivirana_varijabla naziv="DomainObject.Predmet.StrankaListFormated_1">
      <item>Suljo Ešpić</item>
    </derivirana_varijabla>
  </DomainObject.Predmet.StrankaListFormated>
  <DomainObject.Predmet.StrankaListFormatedOIB>
    <izvorni_sadrzaj>
      <item>Suljo Ešpić, OIB 98296751036</item>
    </izvorni_sadrzaj>
    <derivirana_varijabla naziv="DomainObject.Predmet.StrankaListFormatedOIB_1">
      <item>Suljo Ešpić, OIB 98296751036</item>
    </derivirana_varijabla>
  </DomainObject.Predmet.StrankaListFormatedOIB>
  <DomainObject.Predmet.StrankaListFormatedWithAdress>
    <izvorni_sadrzaj>
      <item>Suljo Ešpić, Leštakovec 80 G, 42203 Leštakovec</item>
    </izvorni_sadrzaj>
    <derivirana_varijabla naziv="DomainObject.Predmet.StrankaListFormatedWithAdress_1">
      <item>Suljo Ešpić, Leštakovec 80 G, 42203 Leštakovec</item>
    </derivirana_varijabla>
  </DomainObject.Predmet.StrankaListFormatedWithAdress>
  <DomainObject.Predmet.StrankaListFormatedWithAdressOIB>
    <izvorni_sadrzaj>
      <item>Suljo Ešpić, OIB 98296751036, Leštakovec 80 G, 42203 Leštakovec</item>
    </izvorni_sadrzaj>
    <derivirana_varijabla naziv="DomainObject.Predmet.StrankaListFormatedWithAdressOIB_1">
      <item>Suljo Ešpić, OIB 98296751036, Leštakovec 80 G, 42203 Leštakovec</item>
    </derivirana_varijabla>
  </DomainObject.Predmet.StrankaListFormatedWithAdressOIB>
  <DomainObject.Predmet.StrankaListNazivFormated>
    <izvorni_sadrzaj>
      <item>Suljo Ešpić</item>
    </izvorni_sadrzaj>
    <derivirana_varijabla naziv="DomainObject.Predmet.StrankaListNazivFormated_1">
      <item>Suljo Ešpić</item>
    </derivirana_varijabla>
  </DomainObject.Predmet.StrankaListNazivFormated>
  <DomainObject.Predmet.StrankaListNazivFormatedOIB>
    <izvorni_sadrzaj>
      <item>Suljo Ešpić, OIB 98296751036</item>
    </izvorni_sadrzaj>
    <derivirana_varijabla naziv="DomainObject.Predmet.StrankaListNazivFormatedOIB_1">
      <item>Suljo Ešpić, OIB 98296751036</item>
    </derivirana_varijabla>
  </DomainObject.Predmet.StrankaListNazivFormatedOIB>
  <DomainObject.Predmet.ProtuStrankaListFormated>
    <izvorni_sadrzaj>
      <item>UNIVEL-COMMERCE d.o.o. za trgovinu i usluge</item>
    </izvorni_sadrzaj>
    <derivirana_varijabla naziv="DomainObject.Predmet.ProtuStrankaListFormated_1">
      <item>UNIVEL-COMMERCE d.o.o. za trgovinu i usluge</item>
    </derivirana_varijabla>
  </DomainObject.Predmet.ProtuStrankaListFormated>
  <DomainObject.Predmet.ProtuStrankaListFormatedOIB>
    <izvorni_sadrzaj>
      <item>UNIVEL-COMMERCE d.o.o. za trgovinu i usluge, OIB 19823069361</item>
    </izvorni_sadrzaj>
    <derivirana_varijabla naziv="DomainObject.Predmet.ProtuStrankaListFormatedOIB_1">
      <item>UNIVEL-COMMERCE d.o.o. za trgovinu i usluge, OIB 19823069361</item>
    </derivirana_varijabla>
  </DomainObject.Predmet.ProtuStrankaListFormatedOIB>
  <DomainObject.Predmet.ProtuStrankaListFormatedWithAdress>
    <izvorni_sadrzaj>
      <item>UNIVEL-COMMERCE d.o.o. za trgovinu i usluge, Franje Račkog 17, Varaždin</item>
    </izvorni_sadrzaj>
    <derivirana_varijabla naziv="DomainObject.Predmet.ProtuStrankaListFormatedWithAdress_1">
      <item>UNIVEL-COMMERCE d.o.o. za trgovinu i usluge, Franje Račkog 17, Varaždin</item>
    </derivirana_varijabla>
  </DomainObject.Predmet.ProtuStrankaListFormatedWithAdress>
  <DomainObject.Predmet.ProtuStrankaListFormatedWithAdressOIB>
    <izvorni_sadrzaj>
      <item>UNIVEL-COMMERCE d.o.o. za trgovinu i usluge, OIB 19823069361, Franje Račkog 17, Varaždin</item>
    </izvorni_sadrzaj>
    <derivirana_varijabla naziv="DomainObject.Predmet.ProtuStrankaListFormatedWithAdressOIB_1">
      <item>UNIVEL-COMMERCE d.o.o. za trgovinu i usluge, OIB 19823069361, Franje Račkog 17, Varaždin</item>
    </derivirana_varijabla>
  </DomainObject.Predmet.ProtuStrankaListFormatedWithAdressOIB>
  <DomainObject.Predmet.ProtuStrankaListNazivFormated>
    <izvorni_sadrzaj>
      <item>UNIVEL-COMMERCE d.o.o. za trgovinu i usluge</item>
    </izvorni_sadrzaj>
    <derivirana_varijabla naziv="DomainObject.Predmet.ProtuStrankaListNazivFormated_1">
      <item>UNIVEL-COMMERCE d.o.o. za trgovinu i usluge</item>
    </derivirana_varijabla>
  </DomainObject.Predmet.ProtuStrankaListNazivFormated>
  <DomainObject.Predmet.ProtuStrankaListNazivFormatedOIB>
    <izvorni_sadrzaj>
      <item>UNIVEL-COMMERCE d.o.o. za trgovinu i usluge, OIB 19823069361</item>
    </izvorni_sadrzaj>
    <derivirana_varijabla naziv="DomainObject.Predmet.ProtuStrankaListNazivFormatedOIB_1">
      <item>UNIVEL-COMMERCE d.o.o. za trgovinu i usluge, OIB 19823069361</item>
    </derivirana_varijabla>
  </DomainObject.Predmet.ProtuStrankaListNazivFormatedOIB>
  <DomainObject.Predmet.OstaliListFormated>
    <izvorni_sadrzaj>
      <item>Nenad Florijanić</item>
      <item>Hinko Žerjav,odvjetnik iz ZOU</item>
      <item>ŽDO VARAŽDIN, Građansko-upravni odjel</item>
      <item>HEMIL MEMIŠEVIĆ</item>
      <item>SLAVICA OREHOVEC</item>
      <item>Davor Ivančić</item>
      <item>HEP - Opskrba d.o.o. za opskrbu potrošača električnom, toplinskom energijom i plinom</item>
    </izvorni_sadrzaj>
    <derivirana_varijabla naziv="DomainObject.Predmet.OstaliListFormated_1">
      <item>Nenad Florijanić</item>
      <item>Hinko Žerjav,odvjetnik iz ZOU</item>
      <item>ŽDO VARAŽDIN, Građansko-upravni odjel</item>
      <item>HEMIL MEMIŠEVIĆ</item>
      <item>SLAVICA OREHOVEC</item>
      <item>Davor Ivančić</item>
      <item>HEP - Opskrba d.o.o. za opskrbu potrošača električnom, toplinskom energijom i plinom</item>
    </derivirana_varijabla>
  </DomainObject.Predmet.OstaliListFormated>
  <DomainObject.Predmet.OstaliListFormatedOIB>
    <izvorni_sadrzaj>
      <item>Nenad Florijanić, OIB 60767197589</item>
      <item>Hinko Žerjav,odvjetnik iz ZOU</item>
      <item>ŽDO VARAŽDIN, Građansko-upravni odjel</item>
      <item>HEMIL MEMIŠEVIĆ</item>
      <item>SLAVICA OREHOVEC, OIB 69855771162</item>
      <item>Davor Ivančić, OIB 21146522885</item>
      <item>HEP - Opskrba d.o.o. za opskrbu potrošača električnom, toplinskom energijom i plinom, OIB 63073332379</item>
    </izvorni_sadrzaj>
    <derivirana_varijabla naziv="DomainObject.Predmet.OstaliListFormatedOIB_1">
      <item>Nenad Florijanić, OIB 60767197589</item>
      <item>Hinko Žerjav,odvjetnik iz ZOU</item>
      <item>ŽDO VARAŽDIN, Građansko-upravni odjel</item>
      <item>HEMIL MEMIŠEVIĆ</item>
      <item>SLAVICA OREHOVEC, OIB 69855771162</item>
      <item>Davor Ivančić, OIB 21146522885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Nenad Florijanić, Dravska 83, 42202 Trnovec</item>
      <item>Hinko Žerjav,odvjetnik iz ZOU, Stanka Vraza 11, 42000 Varaždin</item>
      <item>ŽDO VARAŽDIN, Građansko-upravni odjel</item>
      <item>HEMIL MEMIŠEVIĆ</item>
      <item>SLAVICA OREHOVEC</item>
      <item>Davor Ivančić, Park Rudlofa Kropeka 1, 40000 Čakovec</item>
      <item>HEP - Opskrba d.o.o. za opskrbu potrošača električnom, toplinskom energijom i plinom, Ulica grada Vukovara 37, 10000 Zagreb</item>
    </izvorni_sadrzaj>
    <derivirana_varijabla naziv="DomainObject.Predmet.OstaliListFormatedWithAdress_1">
      <item>Nenad Florijanić, Dravska 83, 42202 Trnovec</item>
      <item>Hinko Žerjav,odvjetnik iz ZOU, Stanka Vraza 11, 42000 Varaždin</item>
      <item>ŽDO VARAŽDIN, Građansko-upravni odjel</item>
      <item>HEMIL MEMIŠEVIĆ</item>
      <item>SLAVICA OREHOVEC</item>
      <item>Davor Ivančić, Park Rudlofa Kropeka 1, 40000 Čakovec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Nenad Florijanić, OIB 60767197589, Dravska 83, 42202 Trnovec</item>
      <item>Hinko Žerjav,odvjetnik iz ZOU, Stanka Vraza 11, 42000 Varaždin</item>
      <item>ŽDO VARAŽDIN, Građansko-upravni odjel</item>
      <item>HEMIL MEMIŠEVIĆ</item>
      <item>SLAVICA OREHOVEC, OIB 69855771162</item>
      <item>Davor Ivančić, OIB 21146522885, Park Rudlofa Kropeka 1, 40000 Čakovec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Nenad Florijanić, OIB 60767197589, Dravska 83, 42202 Trnovec</item>
      <item>Hinko Žerjav,odvjetnik iz ZOU, Stanka Vraza 11, 42000 Varaždin</item>
      <item>ŽDO VARAŽDIN, Građansko-upravni odjel</item>
      <item>HEMIL MEMIŠEVIĆ</item>
      <item>SLAVICA OREHOVEC, OIB 69855771162</item>
      <item>Davor Ivančić, OIB 21146522885, Park Rudlofa Kropeka 1, 40000 Čakovec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Nenad Florijanić</item>
      <item>Hinko Žerjav,odvjetnik iz ZOU</item>
      <item>ŽDO VARAŽDIN, Građansko-upravni odjel</item>
      <item>HEMIL MEMIŠEVIĆ</item>
      <item>SLAVICA OREHOVEC</item>
      <item>Davor Ivančić</item>
      <item>HEP - Opskrba d.o.o. za opskrbu potrošača električnom, toplinskom energijom i plinom</item>
    </izvorni_sadrzaj>
    <derivirana_varijabla naziv="DomainObject.Predmet.OstaliListNazivFormated_1">
      <item>Nenad Florijanić</item>
      <item>Hinko Žerjav,odvjetnik iz ZOU</item>
      <item>ŽDO VARAŽDIN, Građansko-upravni odjel</item>
      <item>HEMIL MEMIŠEVIĆ</item>
      <item>SLAVICA OREHOVEC</item>
      <item>Davor Ivančić</item>
      <item>HEP - Opskrba d.o.o. za opskrbu potrošača električnom, toplinskom energijom i plinom</item>
    </derivirana_varijabla>
  </DomainObject.Predmet.OstaliListNazivFormated>
  <DomainObject.Predmet.OstaliListNazivFormatedOIB>
    <izvorni_sadrzaj>
      <item>Nenad Florijanić, OIB 60767197589</item>
      <item>Hinko Žerjav,odvjetnik iz ZOU</item>
      <item>ŽDO VARAŽDIN, Građansko-upravni odjel</item>
      <item>HEMIL MEMIŠEVIĆ</item>
      <item>SLAVICA OREHOVEC, OIB 69855771162</item>
      <item>Davor Ivančić, OIB 21146522885</item>
      <item>HEP - Opskrba d.o.o. za opskrbu potrošača električnom, toplinskom energijom i plinom, OIB 63073332379</item>
    </izvorni_sadrzaj>
    <derivirana_varijabla naziv="DomainObject.Predmet.OstaliListNazivFormatedOIB_1">
      <item>Nenad Florijanić, OIB 60767197589</item>
      <item>Hinko Žerjav,odvjetnik iz ZOU</item>
      <item>ŽDO VARAŽDIN, Građansko-upravni odjel</item>
      <item>HEMIL MEMIŠEVIĆ</item>
      <item>SLAVICA OREHOVEC, OIB 69855771162</item>
      <item>Davor Ivančić, OIB 21146522885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St-28/2015-38</izvorni_sadrzaj>
    <derivirana_varijabla naziv="DomainObject.PoslovniBrojDokumenta_1">St-28/2015-38</derivirana_varijabla>
  </DomainObject.PoslovniBrojDokumenta>
  <DomainObject.Predmet.StrankaIDrugi>
    <izvorni_sadrzaj>Suljo Ešpić</izvorni_sadrzaj>
    <derivirana_varijabla naziv="DomainObject.Predmet.StrankaIDrugi_1">Suljo Ešpić</derivirana_varijabla>
  </DomainObject.Predmet.StrankaIDrugi>
  <DomainObject.Predmet.ProtustrankaIDrugi>
    <izvorni_sadrzaj>UNIVEL-COMMERCE d.o.o. za trgovinu i usluge</izvorni_sadrzaj>
    <derivirana_varijabla naziv="DomainObject.Predmet.ProtustrankaIDrugi_1">UNIVEL-COMMERCE d.o.o. za trgovinu i usluge</derivirana_varijabla>
  </DomainObject.Predmet.ProtustrankaIDrugi>
  <DomainObject.Predmet.StrankaIDrugiAdressOIB>
    <izvorni_sadrzaj>Suljo Ešpić, OIB 98296751036, Leštakovec 80 G, 42203 Leštakovec</izvorni_sadrzaj>
    <derivirana_varijabla naziv="DomainObject.Predmet.StrankaIDrugiAdressOIB_1">Suljo Ešpić, OIB 98296751036, Leštakovec 80 G, 42203 Leštakovec</derivirana_varijabla>
  </DomainObject.Predmet.StrankaIDrugiAdressOIB>
  <DomainObject.Predmet.ProtustrankaIDrugiAdressOIB>
    <izvorni_sadrzaj>UNIVEL-COMMERCE d.o.o. za trgovinu i usluge, OIB 19823069361, Franje Račkog 17, Varaždin</izvorni_sadrzaj>
    <derivirana_varijabla naziv="DomainObject.Predmet.ProtustrankaIDrugiAdressOIB_1">UNIVEL-COMMERCE d.o.o. za trgovinu i usluge, OIB 19823069361, Franje Račkog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Florijanić</item>
      <item>Hinko Žerjav,odvjetnik iz ZOU</item>
      <item>UNIVEL-COMMERCE d.o.o. za trgovinu i usluge</item>
      <item>Suljo Ešpić</item>
      <item>ŽDO VARAŽDIN, Građansko-upravni odjel</item>
      <item>HEMIL MEMIŠEVIĆ</item>
      <item>SLAVICA OREHOVEC</item>
      <item>Davor Ivančić</item>
      <item>HEP - Opskrba d.o.o. za opskrbu potrošača električnom, toplinskom energijom i plinom</item>
    </izvorni_sadrzaj>
    <derivirana_varijabla naziv="DomainObject.Predmet.SudioniciListNaziv_1">
      <item>Nenad Florijanić</item>
      <item>Hinko Žerjav,odvjetnik iz ZOU</item>
      <item>UNIVEL-COMMERCE d.o.o. za trgovinu i usluge</item>
      <item>Suljo Ešpić</item>
      <item>ŽDO VARAŽDIN, Građansko-upravni odjel</item>
      <item>HEMIL MEMIŠEVIĆ</item>
      <item>SLAVICA OREHOVEC</item>
      <item>Davor Ivančić</item>
      <item>HEP - Opskrba d.o.o. za opskrbu potrošača električnom, toplinskom energijom i plinom</item>
    </derivirana_varijabla>
  </DomainObject.Predmet.SudioniciListNaziv>
  <DomainObject.Predmet.SudioniciListAdressOIB>
    <izvorni_sadrzaj>
      <item>Nenad Florijanić, OIB 60767197589, Dravska 83,42202 Trnovec</item>
      <item>Hinko Žerjav,odvjetnik iz ZOU, Stanka Vraza 11,42000 Varaždin</item>
      <item>UNIVEL-COMMERCE d.o.o. za trgovinu i usluge, OIB 19823069361, Franje Račkog 17,Varaždin</item>
      <item>Suljo Ešpić, OIB 98296751036, Leštakovec 80 G,42203 Leštakovec</item>
      <item>ŽDO VARAŽDIN, Građansko-upravni odjel</item>
      <item>HEMIL MEMIŠEVIĆ</item>
      <item>SLAVICA OREHOVEC, OIB 69855771162</item>
      <item>Davor Ivančić, OIB 21146522885, Park Rudlofa Kropeka 1,40000 Čakovec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Nenad Florijanić, OIB 60767197589, Dravska 83,42202 Trnovec</item>
      <item>Hinko Žerjav,odvjetnik iz ZOU, Stanka Vraza 11,42000 Varaždin</item>
      <item>UNIVEL-COMMERCE d.o.o. za trgovinu i usluge, OIB 19823069361, Franje Račkog 17,Varaždin</item>
      <item>Suljo Ešpić, OIB 98296751036, Leštakovec 80 G,42203 Leštakovec</item>
      <item>ŽDO VARAŽDIN, Građansko-upravni odjel</item>
      <item>HEMIL MEMIŠEVIĆ</item>
      <item>SLAVICA OREHOVEC, OIB 69855771162</item>
      <item>Davor Ivančić, OIB 21146522885, Park Rudlofa Kropeka 1,40000 Čakovec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73E097-ACE8-4C12-BD83-DC0198B6A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1766</properties:Characters>
  <properties:Lines>53</properties:Lines>
  <properties:Paragraphs>21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2016-08-30T10:17:00Z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St-28/2015-38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