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98d4" w14:paraId="5f598d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</w:t>
      </w:r>
      <w:r w:rsidR="00994B16">
        <w:rPr>
          <w:rFonts w:cs="Times New Roman" w:hAnsi="Times New Roman" w:ascii="Times New Roman"/>
          <w:b w:val="false"/>
          <w:sz w:val="24"/>
          <w:szCs w:val="24"/>
        </w:rPr>
        <w:t>50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994B16">
        <w:t>EKO PROMIDŽBA d.o.o., Zagreb, Lastovska 2a, OIB: 93152800689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994B16" w:rsidRPr="00994B16">
        <w:t>EKO PROMIDŽBA d.o.o., Zagreb, Lastovska 2a, OIB: 93152800689</w:t>
      </w:r>
      <w:r w:rsidR="00487E35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994B16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994B16" w:rsidRPr="00994B16">
        <w:t>EKO PROMIDŽBA d.o.o., Zagreb, Lastovska 2a, OIB: 93152800689</w:t>
      </w:r>
      <w:r w:rsidR="006C4C3C">
        <w:t xml:space="preserve">, </w:t>
      </w:r>
      <w:r w:rsidR="00994B16">
        <w:t>Branislavu Ponošu, Punoši 8, Golubići, OIB: 40261676646</w:t>
      </w:r>
      <w:r w:rsidR="00704CD9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10. siječnja 2018</w:t>
      </w:r>
      <w:r w:rsidR="00607035">
        <w:rPr>
          <w:b/>
        </w:rPr>
        <w:t xml:space="preserve">. u </w:t>
      </w:r>
      <w:r w:rsidR="00CB2B39">
        <w:rPr>
          <w:b/>
        </w:rPr>
        <w:t>10,</w:t>
      </w:r>
      <w:r w:rsidR="00994B16">
        <w:rPr>
          <w:b/>
        </w:rPr>
        <w:t>4</w:t>
      </w:r>
      <w:r w:rsidR="00CB2B39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28.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994B16" w:rsidRPr="00994B16">
        <w:t>EKO PROMIDŽBA d.o.o., Zagreb, Lastovska 2a, OIB: 93152800689</w:t>
      </w:r>
      <w:r w:rsidR="00704CD9">
        <w:t xml:space="preserve">, </w:t>
      </w:r>
      <w:r w:rsidR="004702FA">
        <w:t xml:space="preserve">temeljem čl. </w:t>
      </w:r>
      <w:r w:rsidR="00704CD9">
        <w:t>444. st.</w:t>
      </w:r>
      <w:r w:rsidR="00FB1E50">
        <w:t xml:space="preserve"> </w:t>
      </w:r>
      <w:r w:rsidR="00704CD9">
        <w:t>2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3" w:rsidR="00400843">
      <w:r>
        <w:separator/>
      </w:r>
    </w:p>
  </w:endnote>
  <w:endnote w:id="0" w:type="continuationSeparator">
    <w:p w:rsidRDefault="00400843" w:rsidR="00400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3" w:rsidR="00400843">
      <w:r>
        <w:separator/>
      </w:r>
    </w:p>
  </w:footnote>
  <w:footnote w:id="0" w:type="continuationSeparator">
    <w:p w:rsidRDefault="00400843" w:rsidR="00400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9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94B16">
      <w:rPr>
        <w:rFonts w:hAnsi="Verdana" w:ascii="Verdana"/>
        <w:b w:val="false"/>
        <w:sz w:val="24"/>
        <w:szCs w:val="24"/>
      </w:rPr>
      <w:t>5150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E5C4F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30D1"/>
    <w:rsid w:val="003E78E9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B1855"/>
    <w:rsid w:val="004D66B2"/>
    <w:rsid w:val="004F03F5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539D1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3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9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9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9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9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3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9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9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9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9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5150</izvorni_sadrzaj>
    <derivirana_varijabla naziv="DomainObject.Predmet.Broj_1">5150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St-5150/2016</izvorni_sadrzaj>
    <derivirana_varijabla naziv="DomainObject.Predmet.OznakaBroj_1">St-5150/2016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PROMIDŽBA d.o.o. zastupanog po punomoćniku Branislav Ponoš</izvorni_sadrzaj>
    <derivirana_varijabla naziv="DomainObject.Predmet.ProtustrankaFormated_1">  EKO PROMIDŽBA d.o.o. zastupanog po punomoćniku Branislav Ponoš</derivirana_varijabla>
  </DomainObject.Predmet.ProtustrankaFormated>
  <DomainObject.Predmet.ProtustrankaFormatedOIB>
    <izvorni_sadrzaj>  EKO PROMIDŽBA d.o.o., OIB 93152800689 zastupanog po punomoćniku Branislav Ponoš</izvorni_sadrzaj>
    <derivirana_varijabla naziv="DomainObject.Predmet.ProtustrankaFormatedOIB_1">  EKO PROMIDŽBA d.o.o., OIB 93152800689 zastupanog po punomoćniku Branislav Ponoš</derivirana_varijabla>
  </DomainObject.Predmet.ProtustrankaFormatedOIB>
  <DomainObject.Predmet.ProtustrankaFormatedWithAdress>
    <izvorni_sadrzaj> EKO PROMIDŽBA d.o.o., Lastovska 2A, 10000 Zagreb zastupanog po punomoćniku Branislav Ponoš</izvorni_sadrzaj>
    <derivirana_varijabla naziv="DomainObject.Predmet.ProtustrankaFormatedWithAdress_1"> EKO PROMIDŽBA d.o.o., Lastovska 2A, 10000 Zagreb zastupanog po punomoćniku Branislav Ponoš</derivirana_varijabla>
  </DomainObject.Predmet.ProtustrankaFormatedWithAdress>
  <DomainObject.Predmet.ProtustrankaFormatedWithAdressOIB>
    <izvorni_sadrzaj> EKO PROMIDŽBA d.o.o., OIB 93152800689, Lastovska 2A, 10000 Zagreb zastupanog po punomoćniku Branislav Ponoš</izvorni_sadrzaj>
    <derivirana_varijabla naziv="DomainObject.Predmet.ProtustrankaFormatedWithAdressOIB_1"> EKO PROMIDŽBA d.o.o., OIB 93152800689, Lastovska 2A, 10000 Zagreb zastupanog po punomoćniku Branislav Ponoš</derivirana_varijabla>
  </DomainObject.Predmet.ProtustrankaFormatedWithAdressOIB>
  <DomainObject.Predmet.ProtustrankaWithAdress>
    <izvorni_sadrzaj>EKO PROMIDŽBA d.o.o. Lastovska 2A, 10000 Zagreb</izvorni_sadrzaj>
    <derivirana_varijabla naziv="DomainObject.Predmet.ProtustrankaWithAdress_1">EKO PROMIDŽBA d.o.o. Lastovska 2A, 10000 Zagreb</derivirana_varijabla>
  </DomainObject.Predmet.ProtustrankaWithAdress>
  <DomainObject.Predmet.ProtustrankaWithAdressOIB>
    <izvorni_sadrzaj>EKO PROMIDŽBA d.o.o., OIB 93152800689, Lastovska 2A, 10000 Zagreb</izvorni_sadrzaj>
    <derivirana_varijabla naziv="DomainObject.Predmet.ProtustrankaWithAdressOIB_1">EKO PROMIDŽBA d.o.o., OIB 93152800689, Lastovska 2A, 10000 Zagreb</derivirana_varijabla>
  </DomainObject.Predmet.ProtustrankaWithAdressOIB>
  <DomainObject.Predmet.ProtustrankaNazivFormated>
    <izvorni_sadrzaj>EKO PROMIDŽBA d.o.o.</izvorni_sadrzaj>
    <derivirana_varijabla naziv="DomainObject.Predmet.ProtustrankaNazivFormated_1">EKO PROMIDŽBA d.o.o.</derivirana_varijabla>
  </DomainObject.Predmet.ProtustrankaNazivFormated>
  <DomainObject.Predmet.ProtustrankaNazivFormatedOIB>
    <izvorni_sadrzaj>EKO PROMIDŽBA d.o.o., OIB 93152800689</izvorni_sadrzaj>
    <derivirana_varijabla naziv="DomainObject.Predmet.ProtustrankaNazivFormatedOIB_1">EKO PROMIDŽBA d.o.o., OIB 93152800689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PROMIDŽBA d.o.o. zastupanog po punomoćniku Branislav Ponoš</item>
    </izvorni_sadrzaj>
    <derivirana_varijabla naziv="DomainObject.Predmet.ProtuStrankaListFormated_1">
      <item>EKO PROMIDŽBA d.o.o. zastupanog po punomoćniku Branislav Ponoš</item>
    </derivirana_varijabla>
  </DomainObject.Predmet.ProtuStrankaListFormated>
  <DomainObject.Predmet.ProtuStrankaListFormatedOIB>
    <izvorni_sadrzaj>
      <item>EKO PROMIDŽBA d.o.o., OIB 93152800689 zastupanog po punomoćniku Branislav Ponoš</item>
    </izvorni_sadrzaj>
    <derivirana_varijabla naziv="DomainObject.Predmet.ProtuStrankaListFormatedOIB_1">
      <item>EKO PROMIDŽBA d.o.o., OIB 93152800689 zastupanog po punomoćniku Branislav Ponoš</item>
    </derivirana_varijabla>
  </DomainObject.Predmet.ProtuStrankaListFormatedOIB>
  <DomainObject.Predmet.ProtuStrankaListFormatedWithAdress>
    <izvorni_sadrzaj>
      <item>EKO PROMIDŽBA d.o.o., Lastovska 2A, 10000 Zagreb zastupanog po punomoćniku Branislav Ponoš</item>
    </izvorni_sadrzaj>
    <derivirana_varijabla naziv="DomainObject.Predmet.ProtuStrankaListFormatedWithAdress_1">
      <item>EKO PROMIDŽBA d.o.o., Lastovska 2A, 10000 Zagreb zastupanog po punomoćniku Branislav Ponoš</item>
    </derivirana_varijabla>
  </DomainObject.Predmet.ProtuStrankaListFormatedWithAdress>
  <DomainObject.Predmet.ProtuStrankaListFormatedWithAdressOIB>
    <izvorni_sadrzaj>
      <item>EKO PROMIDŽBA d.o.o., OIB 93152800689, Lastovska 2A, 10000 Zagreb zastupanog po punomoćniku Branislav Ponoš</item>
    </izvorni_sadrzaj>
    <derivirana_varijabla naziv="DomainObject.Predmet.ProtuStrankaListFormatedWithAdressOIB_1">
      <item>EKO PROMIDŽBA d.o.o., OIB 93152800689, Lastovska 2A, 10000 Zagreb zastupanog po punomoćniku Branislav Ponoš</item>
    </derivirana_varijabla>
  </DomainObject.Predmet.ProtuStrankaListFormatedWithAdressOIB>
  <DomainObject.Predmet.ProtuStrankaListNazivFormated>
    <izvorni_sadrzaj>
      <item>EKO PROMIDŽBA d.o.o.</item>
    </izvorni_sadrzaj>
    <derivirana_varijabla naziv="DomainObject.Predmet.ProtuStrankaListNazivFormated_1">
      <item>EKO PROMIDŽBA d.o.o.</item>
    </derivirana_varijabla>
  </DomainObject.Predmet.ProtuStrankaListNazivFormated>
  <DomainObject.Predmet.ProtuStrankaListNazivFormatedOIB>
    <izvorni_sadrzaj>
      <item>EKO PROMIDŽBA d.o.o., OIB 93152800689</item>
    </izvorni_sadrzaj>
    <derivirana_varijabla naziv="DomainObject.Predmet.ProtuStrankaListNazivFormatedOIB_1">
      <item>EKO PROMIDŽBA d.o.o., OIB 93152800689</item>
    </derivirana_varijabla>
  </DomainObject.Predmet.ProtuStrankaListNazivFormatedOIB>
  <DomainObject.Predmet.OstaliListFormated>
    <izvorni_sadrzaj>
      <item>Branislav Ponoš punomoćnik sudionika u postupku EKO PROMIDŽBA d.o.o.</item>
    </izvorni_sadrzaj>
    <derivirana_varijabla naziv="DomainObject.Predmet.OstaliListFormated_1">
      <item>Branislav Ponoš punomoćnik sudionika u postupku EKO PROMIDŽBA d.o.o.</item>
    </derivirana_varijabla>
  </DomainObject.Predmet.OstaliListFormated>
  <DomainObject.Predmet.OstaliListFormatedOIB>
    <izvorni_sadrzaj>
      <item>Branislav Ponoš, OIB 40261676646 punomoćnik sudionika u postupku EKO PROMIDŽBA d.o.o.</item>
    </izvorni_sadrzaj>
    <derivirana_varijabla naziv="DomainObject.Predmet.OstaliListFormatedOIB_1">
      <item>Branislav Ponoš, OIB 40261676646 punomoćnik sudionika u postupku EKO PROMIDŽBA d.o.o.</item>
    </derivirana_varijabla>
  </DomainObject.Predmet.OstaliListFormatedOIB>
  <DomainObject.Predmet.OstaliListFormatedWithAdress>
    <izvorni_sadrzaj>
      <item>Branislav Ponoš, Punoši 8, 22300 Golubić punomoćnik sudionika u postupku EKO PROMIDŽBA d.o.o.</item>
    </izvorni_sadrzaj>
    <derivirana_varijabla naziv="DomainObject.Predmet.OstaliListFormatedWithAdress_1">
      <item>Branislav Ponoš, Punoši 8, 22300 Golubić punomoćnik sudionika u postupku EKO PROMIDŽBA d.o.o.</item>
    </derivirana_varijabla>
  </DomainObject.Predmet.OstaliListFormatedWithAdress>
  <DomainObject.Predmet.OstaliListFormatedWithAdressOIB>
    <izvorni_sadrzaj>
      <item>Branislav Ponoš, OIB 40261676646, Punoši 8, 22300 Golubić punomoćnik sudionika u postupku EKO PROMIDŽBA d.o.o.</item>
    </izvorni_sadrzaj>
    <derivirana_varijabla naziv="DomainObject.Predmet.OstaliListFormatedWithAdressOIB_1">
      <item>Branislav Ponoš, OIB 40261676646, Punoši 8, 22300 Golubić punomoćnik sudionika u postupku EKO PROMIDŽBA d.o.o.</item>
    </derivirana_varijabla>
  </DomainObject.Predmet.OstaliListFormatedWithAdressOIB>
  <DomainObject.Predmet.OstaliListNazivFormated>
    <izvorni_sadrzaj>
      <item>Branislav Ponoš</item>
    </izvorni_sadrzaj>
    <derivirana_varijabla naziv="DomainObject.Predmet.OstaliListNazivFormated_1">
      <item>Branislav Ponoš</item>
    </derivirana_varijabla>
  </DomainObject.Predmet.OstaliListNazivFormated>
  <DomainObject.Predmet.OstaliListNazivFormatedOIB>
    <izvorni_sadrzaj>
      <item>Branislav Ponoš, OIB 40261676646</item>
    </izvorni_sadrzaj>
    <derivirana_varijabla naziv="DomainObject.Predmet.OstaliListNazivFormatedOIB_1">
      <item>Branislav Ponoš, OIB 40261676646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PROMIDŽBA d.o.o.</izvorni_sadrzaj>
    <derivirana_varijabla naziv="DomainObject.Predmet.ProtustrankaIDrugi_1">EKO PROMIDŽBA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PROMIDŽBA d.o.o., OIB 93152800689, Lastovska 2A, 10000 Zagreb</izvorni_sadrzaj>
    <derivirana_varijabla naziv="DomainObject.Predmet.ProtustrankaIDrugiAdressOIB_1">EKO PROMIDŽBA d.o.o., OIB 93152800689,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PROMIDŽBA d.o.o.</item>
      <item>Branislav Ponoš</item>
    </izvorni_sadrzaj>
    <derivirana_varijabla naziv="DomainObject.Predmet.SudioniciListNaziv_1">
      <item>FINA Regionalni centar Zagreb</item>
      <item>EKO PROMIDŽBA d.o.o.</item>
      <item>Branislav Ponoš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PROMIDŽBA d.o.o., OIB 93152800689, Lastovska 2A,10000 Zagreb</item>
      <item>Branislav Ponoš, OIB 40261676646, Punoši 8,22300 Golubić</item>
    </izvorni_sadrzaj>
    <derivirana_varijabla naziv="DomainObject.Predmet.SudioniciListAdressOIB_1">
      <item>FINA Regionalni centar Zagreb, OIB 85821130368, Trg svibanjskih žrtava 1995. 1,10000 Zagreb</item>
      <item>EKO PROMIDŽBA d.o.o., OIB 93152800689, Lastovska 2A,10000 Zagreb</item>
      <item>Branislav Ponoš, OIB 40261676646, Punoši 8,22300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93152800689</item>
      <item>, OIB 40261676646</item>
    </izvorni_sadrzaj>
    <derivirana_varijabla naziv="DomainObject.Predmet.SudioniciListNazivOIB_1">
      <item>, OIB 85821130368</item>
      <item>, OIB 93152800689</item>
      <item>, OIB 40261676646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9EB39-4AE6-4A02-97FB-B8D00B29F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889</properties:Words>
  <properties:Characters>4618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2017-10-20T11:04:00Z</dcterms:created>
  <dc:creator>Korisnik</dc:creator>
  <cp:lastModifiedBy>Draženka Prpić</cp:lastModifiedBy>
  <cp:lastPrinted>2017-10-20T11:05:00Z</cp:lastPrinted>
  <dcterms:modified xmlns:xsi="http://www.w3.org/2001/XMLSchema-instance" xsi:type="dcterms:W3CDTF">2017-10-20T11:05:00Z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