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d932" w14:paraId="cfed93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3056D1">
        <w:rPr>
          <w:rFonts w:cs="Times New Roman" w:hAnsi="Times New Roman" w:ascii="Times New Roman"/>
          <w:b w:val="false"/>
          <w:sz w:val="24"/>
          <w:szCs w:val="24"/>
        </w:rPr>
        <w:t>308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3056D1">
        <w:t>SKI STUDIO FLEISS d.o.o., Samobor, Perkovčeva 30, OIB: 38344578263</w:t>
      </w:r>
      <w:r w:rsidR="00F84E4A">
        <w:t xml:space="preserve">, </w:t>
      </w:r>
      <w:r w:rsidR="00EF6E65">
        <w:t xml:space="preserve"> </w:t>
      </w:r>
      <w:r w:rsidR="00CB1EA4">
        <w:t>2</w:t>
      </w:r>
      <w:r w:rsidR="003056D1">
        <w:t>3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3056D1">
        <w:t>SKI STUDIO FLEISS d.o.o., Samobor, Perkovčeva 30, OIB: 38344578263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3056D1">
        <w:t>ama</w:t>
      </w:r>
      <w:r w:rsidR="00740757">
        <w:t xml:space="preserve"> ovlašten</w:t>
      </w:r>
      <w:r w:rsidR="003056D1">
        <w:t>im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3056D1">
        <w:t>SKI STUDIO FLEISS d.o.o., Samobor, Perkovčeva 30, OIB: 38344578263, Renu Fleissu, Samobor, Perkovčeva 30, OIB: 32402698712, i Niki Fleiss, Samobor, Josipa Jelačića 14, OIB: 10295106337,</w:t>
      </w:r>
      <w:r w:rsidR="00924DF6">
        <w:t xml:space="preserve"> </w:t>
      </w:r>
      <w:r w:rsidRPr="002365A1">
        <w:t>da u roku 8 dana dostav</w:t>
      </w:r>
      <w:r w:rsidR="003056D1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3056D1">
        <w:t>e</w:t>
      </w:r>
      <w:r>
        <w:t xml:space="preserve"> ovlašten</w:t>
      </w:r>
      <w:r w:rsidR="003056D1">
        <w:t>e</w:t>
      </w:r>
      <w:r>
        <w:t xml:space="preserve"> za zastupanje dužnika u roku iz točke I. ovog zaključka ne dostav</w:t>
      </w:r>
      <w:r w:rsidR="003056D1">
        <w:t>e</w:t>
      </w:r>
      <w:r>
        <w:t xml:space="preserve"> popis imovine i obveza dužnika, sud će odrediti saslušanje osob</w:t>
      </w:r>
      <w:r w:rsidR="003056D1">
        <w:t>a</w:t>
      </w:r>
      <w:r w:rsidR="002372CB">
        <w:t xml:space="preserve"> ovlašten</w:t>
      </w:r>
      <w:r w:rsidR="003056D1">
        <w:t>ih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3056D1">
        <w:t>ama</w:t>
      </w:r>
      <w:r>
        <w:t xml:space="preserve"> ovlašten</w:t>
      </w:r>
      <w:r w:rsidR="003056D1">
        <w:t>im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3056D1">
        <w:t>ih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3056D1">
        <w:t>e</w:t>
      </w:r>
      <w:r w:rsidR="002372CB">
        <w:t xml:space="preserve"> ovlašten</w:t>
      </w:r>
      <w:r w:rsidR="003056D1">
        <w:t>e</w:t>
      </w:r>
      <w:r>
        <w:t xml:space="preserve"> za zastupanje dužnika po zakonu odgovara</w:t>
      </w:r>
      <w:r w:rsidR="003056D1">
        <w:t>ju</w:t>
      </w:r>
      <w:r>
        <w:t xml:space="preserve"> vjerovnicima osobno za naknadu štete koju</w:t>
      </w:r>
      <w:r w:rsidR="003056D1">
        <w:t xml:space="preserve"> su</w:t>
      </w:r>
      <w:r w:rsidR="002372CB">
        <w:t xml:space="preserve"> im </w:t>
      </w:r>
      <w:r>
        <w:t>prouzročil</w:t>
      </w:r>
      <w:r w:rsidR="003056D1">
        <w:t>i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3056D1">
        <w:rPr>
          <w:b/>
        </w:rPr>
        <w:t>12. travnja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3056D1">
        <w:rPr>
          <w:b/>
        </w:rPr>
        <w:t>9,15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3056D1">
        <w:t>e</w:t>
      </w:r>
      <w:r w:rsidR="002372CB">
        <w:t xml:space="preserve"> ovlašten</w:t>
      </w:r>
      <w:r w:rsidR="003056D1">
        <w:t>e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3056D1">
        <w:t>1.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3056D1">
        <w:t>SKI STUDIO FLEISS d.o.o., Samobor, Perkovčeva 30, OIB: 38344578263</w:t>
      </w:r>
      <w:r w:rsidR="00434CDC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406E7D">
        <w:t>3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60B" w:rsidR="009A560B">
      <w:r>
        <w:separator/>
      </w:r>
    </w:p>
  </w:endnote>
  <w:endnote w:id="0" w:type="continuationSeparator">
    <w:p w:rsidRDefault="009A560B" w:rsidR="009A5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60B" w:rsidR="009A560B">
      <w:r>
        <w:separator/>
      </w:r>
    </w:p>
  </w:footnote>
  <w:footnote w:id="0" w:type="continuationSeparator">
    <w:p w:rsidRDefault="009A560B" w:rsidR="009A5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6E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3056D1">
      <w:rPr>
        <w:rFonts w:hAnsi="Verdana" w:ascii="Verdana"/>
        <w:b w:val="false"/>
        <w:sz w:val="24"/>
        <w:szCs w:val="24"/>
      </w:rPr>
      <w:t>308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56D1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06E7D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A560B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E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E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E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E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E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E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E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E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SKI STUDIO FLEISS d.o.o. zastupanog po punomoćniku Reno Fleiss; Nika Fleiss</izvorni_sadrzaj>
    <derivirana_varijabla naziv="DomainObject.Predmet.ProtustrankaFormated_1">  SKI STUDIO FLEISS d.o.o. zastupanog po punomoćniku Reno Fleiss; Nika Fleiss</derivirana_varijabla>
  </DomainObject.Predmet.ProtustrankaFormated>
  <DomainObject.Predmet.ProtustrankaFormatedOIB>
    <izvorni_sadrzaj>  SKI STUDIO FLEISS d.o.o., OIB 38344578263 zastupanog po punomoćniku Reno Fleiss; Nika Fleiss</izvorni_sadrzaj>
    <derivirana_varijabla naziv="DomainObject.Predmet.ProtustrankaFormatedOIB_1">  SKI STUDIO FLEISS d.o.o., OIB 38344578263 zastupanog po punomoćniku Reno Fleiss; Nika Fleiss</derivirana_varijabla>
  </DomainObject.Predmet.ProtustrankaFormatedOIB>
  <DomainObject.Predmet.ProtustrankaFormatedWithAdress>
    <izvorni_sadrzaj> SKI STUDIO FLEISS d.o.o., Perkovčeva 30, 10430 Samobor zastupanog po punomoćniku Reno Fleiss; Nika Fleiss</izvorni_sadrzaj>
    <derivirana_varijabla naziv="DomainObject.Predmet.ProtustrankaFormatedWithAdress_1"> SKI STUDIO FLEISS d.o.o., Perkovčeva 30, 10430 Samobor zastupanog po punomoćniku Reno Fleiss; Nika Fleiss</derivirana_varijabla>
  </DomainObject.Predmet.ProtustrankaFormatedWithAdress>
  <DomainObject.Predmet.ProtustrankaFormatedWithAdressOIB>
    <izvorni_sadrzaj> SKI STUDIO FLEISS d.o.o., OIB 38344578263, Perkovčeva 30, 10430 Samobor zastupanog po punomoćniku Reno Fleiss; Nika Fleiss</izvorni_sadrzaj>
    <derivirana_varijabla naziv="DomainObject.Predmet.ProtustrankaFormatedWithAdressOIB_1"> SKI STUDIO FLEISS d.o.o., OIB 38344578263, Perkovčeva 30, 10430 Samobor zastupanog po punomoćniku Reno Fleiss; Nika Fleiss</derivirana_varijabla>
  </DomainObject.Predmet.ProtustrankaFormatedWithAdressOIB>
  <DomainObject.Predmet.ProtustrankaWithAdress>
    <izvorni_sadrzaj>SKI STUDIO FLEISS d.o.o. Perkovčeva 30, 10430 Samobor</izvorni_sadrzaj>
    <derivirana_varijabla naziv="DomainObject.Predmet.ProtustrankaWithAdress_1">SKI STUDIO FLEISS d.o.o. Perkovčeva 30, 10430 Samobor</derivirana_varijabla>
  </DomainObject.Predmet.ProtustrankaWithAdress>
  <DomainObject.Predmet.ProtustrankaWithAdressOIB>
    <izvorni_sadrzaj>SKI STUDIO FLEISS d.o.o., OIB 38344578263, Perkovčeva 30, 10430 Samobor</izvorni_sadrzaj>
    <derivirana_varijabla naziv="DomainObject.Predmet.ProtustrankaWithAdressOIB_1">SKI STUDIO FLEISS d.o.o., OIB 38344578263, Perkovčeva 30, 10430 Samobor</derivirana_varijabla>
  </DomainObject.Predmet.ProtustrankaWithAdressOIB>
  <DomainObject.Predmet.ProtustrankaNazivFormated>
    <izvorni_sadrzaj>SKI STUDIO FLEISS d.o.o.</izvorni_sadrzaj>
    <derivirana_varijabla naziv="DomainObject.Predmet.ProtustrankaNazivFormated_1">SKI STUDIO FLEISS d.o.o.</derivirana_varijabla>
  </DomainObject.Predmet.ProtustrankaNazivFormated>
  <DomainObject.Predmet.ProtustrankaNazivFormatedOIB>
    <izvorni_sadrzaj>SKI STUDIO FLEISS d.o.o., OIB 38344578263</izvorni_sadrzaj>
    <derivirana_varijabla naziv="DomainObject.Predmet.ProtustrankaNazivFormatedOIB_1">SKI STUDIO FLEISS d.o.o., OIB 38344578263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 STUDIO FLEISS d.o.o. zastupanog po punomoćniku Reno Fleiss; Nika Fleiss</item>
    </izvorni_sadrzaj>
    <derivirana_varijabla naziv="DomainObject.Predmet.ProtuStrankaListFormated_1">
      <item>SKI STUDIO FLEISS d.o.o. zastupanog po punomoćniku Reno Fleiss; Nika Fleiss</item>
    </derivirana_varijabla>
  </DomainObject.Predmet.ProtuStrankaListFormated>
  <DomainObject.Predmet.ProtuStrankaListFormatedOIB>
    <izvorni_sadrzaj>
      <item>SKI STUDIO FLEISS d.o.o., OIB 38344578263 zastupanog po punomoćniku Reno Fleiss; Nika Fleiss</item>
    </izvorni_sadrzaj>
    <derivirana_varijabla naziv="DomainObject.Predmet.ProtuStrankaListFormatedOIB_1">
      <item>SKI STUDIO FLEISS d.o.o., OIB 38344578263 zastupanog po punomoćniku Reno Fleiss; Nika Fleiss</item>
    </derivirana_varijabla>
  </DomainObject.Predmet.ProtuStrankaListFormatedOIB>
  <DomainObject.Predmet.ProtuStrankaListFormatedWithAdress>
    <izvorni_sadrzaj>
      <item>SKI STUDIO FLEISS d.o.o., Perkovčeva 30, 10430 Samobor zastupanog po punomoćniku Reno Fleiss; Nika Fleiss</item>
    </izvorni_sadrzaj>
    <derivirana_varijabla naziv="DomainObject.Predmet.ProtuStrankaListFormatedWithAdress_1">
      <item>SKI STUDIO FLEISS d.o.o., Perkovčeva 30, 10430 Samobor zastupanog po punomoćniku Reno Fleiss; Nika Fleiss</item>
    </derivirana_varijabla>
  </DomainObject.Predmet.ProtuStrankaListFormatedWithAdress>
  <DomainObject.Predmet.ProtuStrankaListFormatedWithAdressOIB>
    <izvorni_sadrzaj>
      <item>SKI STUDIO FLEISS d.o.o., OIB 38344578263, Perkovčeva 30, 10430 Samobor zastupanog po punomoćniku Reno Fleiss; Nika Fleiss</item>
    </izvorni_sadrzaj>
    <derivirana_varijabla naziv="DomainObject.Predmet.ProtuStrankaListFormatedWithAdressOIB_1">
      <item>SKI STUDIO FLEISS d.o.o., OIB 38344578263, Perkovčeva 30, 10430 Samobor zastupanog po punomoćniku Reno Fleiss; Nika Fleiss</item>
    </derivirana_varijabla>
  </DomainObject.Predmet.ProtuStrankaListFormatedWithAdressOIB>
  <DomainObject.Predmet.ProtuStrankaListNazivFormated>
    <izvorni_sadrzaj>
      <item>SKI STUDIO FLEISS d.o.o.</item>
    </izvorni_sadrzaj>
    <derivirana_varijabla naziv="DomainObject.Predmet.ProtuStrankaListNazivFormated_1">
      <item>SKI STUDIO FLEISS d.o.o.</item>
    </derivirana_varijabla>
  </DomainObject.Predmet.ProtuStrankaListNazivFormated>
  <DomainObject.Predmet.ProtuStrankaListNazivFormatedOIB>
    <izvorni_sadrzaj>
      <item>SKI STUDIO FLEISS d.o.o., OIB 38344578263</item>
    </izvorni_sadrzaj>
    <derivirana_varijabla naziv="DomainObject.Predmet.ProtuStrankaListNazivFormatedOIB_1">
      <item>SKI STUDIO FLEISS d.o.o., OIB 38344578263</item>
    </derivirana_varijabla>
  </DomainObject.Predmet.ProtuStrankaListNazivFormatedOIB>
  <DomainObject.Predmet.OstaliListFormated>
    <izvorni_sadrzaj>
      <item>Reno Fleiss punomoćnik sudionika u postupku SKI STUDIO FLEISS d.o.o.</item>
      <item>Nika Fleiss punomoćnik sudionika u postupku SKI STUDIO FLEISS d.o.o.</item>
    </izvorni_sadrzaj>
    <derivirana_varijabla naziv="DomainObject.Predmet.OstaliListFormated_1">
      <item>Reno Fleiss punomoćnik sudionika u postupku SKI STUDIO FLEISS d.o.o.</item>
      <item>Nika Fleiss punomoćnik sudionika u postupku SKI STUDIO FLEISS d.o.o.</item>
    </derivirana_varijabla>
  </DomainObject.Predmet.OstaliListFormated>
  <DomainObject.Predmet.OstaliListFormatedOIB>
    <izvorni_sadrzaj>
      <item>Reno Fleiss, OIB 32402698712 punomoćnik sudionika u postupku SKI STUDIO FLEISS d.o.o.</item>
      <item>Nika Fleiss, OIB 10295106337 punomoćnik sudionika u postupku SKI STUDIO FLEISS d.o.o.</item>
    </izvorni_sadrzaj>
    <derivirana_varijabla naziv="DomainObject.Predmet.OstaliListFormatedOIB_1">
      <item>Reno Fleiss, OIB 32402698712 punomoćnik sudionika u postupku SKI STUDIO FLEISS d.o.o.</item>
      <item>Nika Fleiss, OIB 10295106337 punomoćnik sudionika u postupku SKI STUDIO FLEISS d.o.o.</item>
    </derivirana_varijabla>
  </DomainObject.Predmet.OstaliListFormatedOIB>
  <DomainObject.Predmet.OstaliListFormatedWithAdress>
    <izvorni_sadrzaj>
      <item>Reno Fleiss, Perkovčeva 30, 10430 Samobor punomoćnik sudionika u postupku SKI STUDIO FLEISS d.o.o.</item>
      <item>Nika Fleiss, Josipa Jelačića 14, 10430 Samobor punomoćnik sudionika u postupku SKI STUDIO FLEISS d.o.o.</item>
    </izvorni_sadrzaj>
    <derivirana_varijabla naziv="DomainObject.Predmet.OstaliListFormatedWithAdress_1">
      <item>Reno Fleiss, Perkovčeva 30, 10430 Samobor punomoćnik sudionika u postupku SKI STUDIO FLEISS d.o.o.</item>
      <item>Nika Fleiss, Josipa Jelačića 14, 10430 Samobor punomoćnik sudionika u postupku SKI STUDIO FLEISS d.o.o.</item>
    </derivirana_varijabla>
  </DomainObject.Predmet.OstaliListFormatedWithAdress>
  <DomainObject.Predmet.OstaliListFormatedWithAdressOIB>
    <izvorni_sadrzaj>
      <item>Reno Fleiss, OIB 32402698712, Perkovčeva 30, 10430 Samobor punomoćnik sudionika u postupku SKI STUDIO FLEISS d.o.o.</item>
      <item>Nika Fleiss, OIB 10295106337, Josipa Jelačića 14, 10430 Samobor punomoćnik sudionika u postupku SKI STUDIO FLEISS d.o.o.</item>
    </izvorni_sadrzaj>
    <derivirana_varijabla naziv="DomainObject.Predmet.OstaliListFormatedWithAdressOIB_1">
      <item>Reno Fleiss, OIB 32402698712, Perkovčeva 30, 10430 Samobor punomoćnik sudionika u postupku SKI STUDIO FLEISS d.o.o.</item>
      <item>Nika Fleiss, OIB 10295106337, Josipa Jelačića 14, 10430 Samobor punomoćnik sudionika u postupku SKI STUDIO FLEISS d.o.o.</item>
    </derivirana_varijabla>
  </DomainObject.Predmet.OstaliListFormatedWithAdressOIB>
  <DomainObject.Predmet.OstaliListNazivFormated>
    <izvorni_sadrzaj>
      <item>Reno Fleiss</item>
      <item>Nika Fleiss</item>
    </izvorni_sadrzaj>
    <derivirana_varijabla naziv="DomainObject.Predmet.OstaliListNazivFormated_1">
      <item>Reno Fleiss</item>
      <item>Nika Fleiss</item>
    </derivirana_varijabla>
  </DomainObject.Predmet.OstaliListNazivFormated>
  <DomainObject.Predmet.OstaliListNazivFormatedOIB>
    <izvorni_sadrzaj>
      <item>Reno Fleiss, OIB 32402698712</item>
      <item>Nika Fleiss, OIB 10295106337</item>
    </izvorni_sadrzaj>
    <derivirana_varijabla naziv="DomainObject.Predmet.OstaliListNazivFormatedOIB_1">
      <item>Reno Fleiss, OIB 32402698712</item>
      <item>Nika Fleiss, OIB 10295106337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 STUDIO FLEISS d.o.o.</izvorni_sadrzaj>
    <derivirana_varijabla naziv="DomainObject.Predmet.ProtustrankaIDrugi_1">SKI STUDIO FLEISS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SKI STUDIO FLEISS d.o.o., OIB 38344578263, Perkovčeva 30, 10430 Samobor</izvorni_sadrzaj>
    <derivirana_varijabla naziv="DomainObject.Predmet.ProtustrankaIDrugiAdressOIB_1">SKI STUDIO FLEISS d.o.o., OIB 38344578263, Perkovčeva 30,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SKI STUDIO FLEISS d.o.o.</item>
      <item>Reno Fleiss</item>
      <item>Nika Fleiss</item>
    </izvorni_sadrzaj>
    <derivirana_varijabla naziv="DomainObject.Predmet.SudioniciListNaziv_1">
      <item>FINA Regionalni centar Zagreb</item>
      <item>SKI STUDIO FLEISS d.o.o.</item>
      <item>Reno Fleiss</item>
      <item>Nika Fleiss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SKI STUDIO FLEISS d.o.o., OIB 38344578263, Perkovčeva 30,10430 Samobor</item>
      <item>Reno Fleiss, OIB 32402698712, Perkovčeva 30,10430 Samobor</item>
      <item>Nika Fleiss, OIB 10295106337, Josipa Jelačića 14,10430 Samobor</item>
    </izvorni_sadrzaj>
    <derivirana_varijabla naziv="DomainObject.Predmet.SudioniciListAdressOIB_1">
      <item>FINA Regionalni centar Zagreb, OIB 85821130368, Trg svibanjskih žrtava 1995. br. 1,10000 Zagreb</item>
      <item>SKI STUDIO FLEISS d.o.o., OIB 38344578263, Perkovčeva 30,10430 Samobor</item>
      <item>Reno Fleiss, OIB 32402698712, Perkovčeva 30,10430 Samobor</item>
      <item>Nika Fleiss, OIB 10295106337, Josipa Jelačića 14,10430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38344578263</item>
      <item>, OIB 32402698712</item>
      <item>, OIB 10295106337</item>
    </izvorni_sadrzaj>
    <derivirana_varijabla naziv="DomainObject.Predmet.SudioniciListNazivOIB_1">
      <item>, OIB 85821130368</item>
      <item>, OIB 38344578263</item>
      <item>, OIB 32402698712</item>
      <item>, OIB 10295106337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CDE46-9BB9-477D-81DA-F5DB88B71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903</properties:Words>
  <properties:Characters>4699</properties:Characters>
  <properties:Lines>134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2018-02-23T08:52:00Z</dcterms:created>
  <dc:creator>Korisnik</dc:creator>
  <cp:lastModifiedBy>Draženka Prpić</cp:lastModifiedBy>
  <cp:lastPrinted>2018-02-23T08:53:00Z</cp:lastPrinted>
  <dcterms:modified xmlns:xsi="http://www.w3.org/2001/XMLSchema-instance" xsi:type="dcterms:W3CDTF">2018-02-23T08:53:00Z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110..st.1.-St-308-18-Na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