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edc0" w14:paraId="e4eedc0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7E03F7">
        <w:t>860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7E03F7">
        <w:t xml:space="preserve">KUD LJUBOMIR RATIĆ-BUBO, </w:t>
      </w:r>
      <w:r w:rsidR="006B3B25">
        <w:t xml:space="preserve">OIB: </w:t>
      </w:r>
      <w:r w:rsidR="007E03F7">
        <w:t>59334480936</w:t>
      </w:r>
      <w:r w:rsidR="00C71EF0">
        <w:t>,</w:t>
      </w:r>
      <w:r w:rsidR="007E03F7">
        <w:t xml:space="preserve"> registarski broj. 16000637</w:t>
      </w:r>
      <w:r w:rsidR="00970AEF">
        <w:t>,</w:t>
      </w:r>
      <w:r w:rsidR="007E03F7">
        <w:t xml:space="preserve"> Vera, Stepe Stepanovića 2,</w:t>
      </w:r>
      <w:r>
        <w:t xml:space="preserve"> temeljem članka 430. Stečajnog zakona („Narodne novine“ 71/15), dana </w:t>
      </w:r>
      <w:r w:rsidR="007E03F7">
        <w:t>21</w:t>
      </w:r>
      <w:r w:rsidR="00C71EF0">
        <w:t>. 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7E03F7">
        <w:t xml:space="preserve">KUD LJUBOMIR RATIĆ-BUBO, OIB: 59334480936, registarski broj. 16000637, Vera, Stepe Stepanovića 2, </w:t>
      </w:r>
      <w:r w:rsidR="00883980">
        <w:t xml:space="preserve"> </w:t>
      </w:r>
      <w:r w:rsidR="00F66CA4">
        <w:t xml:space="preserve">iznosi </w:t>
      </w:r>
      <w:r w:rsidR="007E03F7">
        <w:t>17.271,29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7E03F7">
        <w:t>KUD LJUBOMIR RATIĆ-BUBO, OIB: 59334480936, registarski broj. 16000637, Vera, Stepe Stepanovića 2, predsjednik</w:t>
      </w:r>
      <w:r w:rsidR="006B3B25">
        <w:t xml:space="preserve"> </w:t>
      </w:r>
      <w:r w:rsidR="007E03F7">
        <w:t>ŽIVOJIN VASILJEV</w:t>
      </w:r>
      <w:r w:rsidR="00970AEF">
        <w:t>,</w:t>
      </w:r>
      <w:r w:rsidR="00D02B57">
        <w:t xml:space="preserve"> OIB:  </w:t>
      </w:r>
      <w:r w:rsidR="007E03F7">
        <w:t>37741504097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7E03F7">
        <w:t>860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7E03F7">
        <w:t>21</w:t>
      </w:r>
      <w:r w:rsidR="00C71EF0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7E03F7">
        <w:t>20</w:t>
      </w:r>
      <w:r w:rsidR="00C71EF0">
        <w:t>/1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6FFA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FFA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506FFA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06FFA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7E03F7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St-2860/2016</izvorni_sadrzaj>
    <derivirana_varijabla naziv="DomainObject.Predmet.OznakaBroj_1">St-2860/2016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KUD LJUBOMIR RATIĆ-BUBO</izvorni_sadrzaj>
    <derivirana_varijabla naziv="DomainObject.Predmet.ProtustrankaFormated_1">  KUD LJUBOMIR RATIĆ-BUBO</derivirana_varijabla>
  </DomainObject.Predmet.ProtustrankaFormated>
  <DomainObject.Predmet.ProtustrankaFormatedOIB>
    <izvorni_sadrzaj>  KUD LJUBOMIR RATIĆ-BUBO, OIB 59334480936</izvorni_sadrzaj>
    <derivirana_varijabla naziv="DomainObject.Predmet.ProtustrankaFormatedOIB_1">  KUD LJUBOMIR RATIĆ-BUBO, OIB 59334480936</derivirana_varijabla>
  </DomainObject.Predmet.ProtustrankaFormatedOIB>
  <DomainObject.Predmet.ProtustrankaFormatedWithAdress>
    <izvorni_sadrzaj> KUD LJUBOMIR RATIĆ-BUBO, Stepe Stepanovića 2, 32224 Vera</izvorni_sadrzaj>
    <derivirana_varijabla naziv="DomainObject.Predmet.ProtustrankaFormatedWithAdress_1"> KUD LJUBOMIR RATIĆ-BUBO, Stepe Stepanovića 2, 32224 Vera</derivirana_varijabla>
  </DomainObject.Predmet.ProtustrankaFormatedWithAdress>
  <DomainObject.Predmet.ProtustrankaFormatedWithAdressOIB>
    <izvorni_sadrzaj> KUD LJUBOMIR RATIĆ-BUBO, OIB 59334480936, Stepe Stepanovića 2, 32224 Vera</izvorni_sadrzaj>
    <derivirana_varijabla naziv="DomainObject.Predmet.ProtustrankaFormatedWithAdressOIB_1"> KUD LJUBOMIR RATIĆ-BUBO, OIB 59334480936, Stepe Stepanovića 2, 32224 Vera</derivirana_varijabla>
  </DomainObject.Predmet.ProtustrankaFormatedWithAdressOIB>
  <DomainObject.Predmet.ProtustrankaWithAdress>
    <izvorni_sadrzaj>KUD LJUBOMIR RATIĆ-BUBO Stepe Stepanovića 2, 32224 Vera</izvorni_sadrzaj>
    <derivirana_varijabla naziv="DomainObject.Predmet.ProtustrankaWithAdress_1">KUD LJUBOMIR RATIĆ-BUBO Stepe Stepanovića 2, 32224 Vera</derivirana_varijabla>
  </DomainObject.Predmet.ProtustrankaWithAdress>
  <DomainObject.Predmet.ProtustrankaWithAdressOIB>
    <izvorni_sadrzaj>KUD LJUBOMIR RATIĆ-BUBO, OIB 59334480936, Stepe Stepanovića 2, 32224 Vera</izvorni_sadrzaj>
    <derivirana_varijabla naziv="DomainObject.Predmet.ProtustrankaWithAdressOIB_1">KUD LJUBOMIR RATIĆ-BUBO, OIB 59334480936, Stepe Stepanovića 2, 32224 Vera</derivirana_varijabla>
  </DomainObject.Predmet.ProtustrankaWithAdressOIB>
  <DomainObject.Predmet.ProtustrankaNazivFormated>
    <izvorni_sadrzaj>KUD LJUBOMIR RATIĆ-BUBO</izvorni_sadrzaj>
    <derivirana_varijabla naziv="DomainObject.Predmet.ProtustrankaNazivFormated_1">KUD LJUBOMIR RATIĆ-BUBO</derivirana_varijabla>
  </DomainObject.Predmet.ProtustrankaNazivFormated>
  <DomainObject.Predmet.ProtustrankaNazivFormatedOIB>
    <izvorni_sadrzaj>KUD LJUBOMIR RATIĆ-BUBO, OIB 59334480936</izvorni_sadrzaj>
    <derivirana_varijabla naziv="DomainObject.Predmet.ProtustrankaNazivFormatedOIB_1">KUD LJUBOMIR RATIĆ-BUBO, OIB 59334480936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KUD LJUBOMIR RATIĆ-BUBO</item>
    </izvorni_sadrzaj>
    <derivirana_varijabla naziv="DomainObject.Predmet.ProtuStrankaListFormated_1">
      <item>KUD LJUBOMIR RATIĆ-BUBO</item>
    </derivirana_varijabla>
  </DomainObject.Predmet.ProtuStrankaListFormated>
  <DomainObject.Predmet.ProtuStrankaListFormatedOIB>
    <izvorni_sadrzaj>
      <item>KUD LJUBOMIR RATIĆ-BUBO, OIB 59334480936</item>
    </izvorni_sadrzaj>
    <derivirana_varijabla naziv="DomainObject.Predmet.ProtuStrankaListFormatedOIB_1">
      <item>KUD LJUBOMIR RATIĆ-BUBO, OIB 59334480936</item>
    </derivirana_varijabla>
  </DomainObject.Predmet.ProtuStrankaListFormatedOIB>
  <DomainObject.Predmet.ProtuStrankaListFormatedWithAdress>
    <izvorni_sadrzaj>
      <item>KUD LJUBOMIR RATIĆ-BUBO, Stepe Stepanovića 2, 32224 Vera</item>
    </izvorni_sadrzaj>
    <derivirana_varijabla naziv="DomainObject.Predmet.ProtuStrankaListFormatedWithAdress_1">
      <item>KUD LJUBOMIR RATIĆ-BUBO, Stepe Stepanovića 2, 32224 Vera</item>
    </derivirana_varijabla>
  </DomainObject.Predmet.ProtuStrankaListFormatedWithAdress>
  <DomainObject.Predmet.ProtuStrankaListFormatedWithAdressOIB>
    <izvorni_sadrzaj>
      <item>KUD LJUBOMIR RATIĆ-BUBO, OIB 59334480936, Stepe Stepanovića 2, 32224 Vera</item>
    </izvorni_sadrzaj>
    <derivirana_varijabla naziv="DomainObject.Predmet.ProtuStrankaListFormatedWithAdressOIB_1">
      <item>KUD LJUBOMIR RATIĆ-BUBO, OIB 59334480936, Stepe Stepanovića 2, 32224 Vera</item>
    </derivirana_varijabla>
  </DomainObject.Predmet.ProtuStrankaListFormatedWithAdressOIB>
  <DomainObject.Predmet.ProtuStrankaListNazivFormated>
    <izvorni_sadrzaj>
      <item>KUD LJUBOMIR RATIĆ-BUBO</item>
    </izvorni_sadrzaj>
    <derivirana_varijabla naziv="DomainObject.Predmet.ProtuStrankaListNazivFormated_1">
      <item>KUD LJUBOMIR RATIĆ-BUBO</item>
    </derivirana_varijabla>
  </DomainObject.Predmet.ProtuStrankaListNazivFormated>
  <DomainObject.Predmet.ProtuStrankaListNazivFormatedOIB>
    <izvorni_sadrzaj>
      <item>KUD LJUBOMIR RATIĆ-BUBO, OIB 59334480936</item>
    </izvorni_sadrzaj>
    <derivirana_varijabla naziv="DomainObject.Predmet.ProtuStrankaListNazivFormatedOIB_1">
      <item>KUD LJUBOMIR RATIĆ-BUBO, OIB 59334480936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KUD LJUBOMIR RATIĆ-BUBO</izvorni_sadrzaj>
    <derivirana_varijabla naziv="DomainObject.Predmet.ProtustrankaIDrugi_1">KUD LJUBOMIR RATIĆ-BUBO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KUD LJUBOMIR RATIĆ-BUBO, OIB 59334480936, Stepe Stepanovića 2, 32224 Vera</izvorni_sadrzaj>
    <derivirana_varijabla naziv="DomainObject.Predmet.ProtustrankaIDrugiAdressOIB_1">KUD LJUBOMIR RATIĆ-BUBO, OIB 59334480936, Stepe Stepanovića 2,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KUD LJUBOMIR RATIĆ-BUBO</item>
    </izvorni_sadrzaj>
    <derivirana_varijabla naziv="DomainObject.Predmet.SudioniciListNaziv_1">
      <item>FINA RC OSIJEK</item>
      <item>KUD LJUBOMIR RATIĆ-BUBO</item>
    </derivirana_varijabla>
  </DomainObject.Predmet.SudioniciListNaziv>
  <DomainObject.Predmet.SudioniciListAdressOIB>
    <izvorni_sadrzaj>
      <item>FINA RC OSIJEK, OIB 85821130368</item>
      <item>KUD LJUBOMIR RATIĆ-BUBO, OIB 59334480936, Stepe Stepanovića 2,32224 Vera</item>
    </izvorni_sadrzaj>
    <derivirana_varijabla naziv="DomainObject.Predmet.SudioniciListAdressOIB_1">
      <item>FINA RC OSIJEK, OIB 85821130368</item>
      <item>KUD LJUBOMIR RATIĆ-BUBO, OIB 59334480936, Stepe Stepanovića 2,32224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59334480936</item>
    </izvorni_sadrzaj>
    <derivirana_varijabla naziv="DomainObject.Predmet.SudioniciListNazivOIB_1">
      <item>, OIB 85821130368</item>
      <item>, OIB 59334480936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2019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2016-11-21T09:18:00Z</dcterms:created>
  <dc:creator>Snježana Andrijanić</dc:creator>
  <cp:lastModifiedBy>Snježana Andrijanić</cp:lastModifiedBy>
  <cp:lastPrinted>2016-11-21T09:18:00Z</cp:lastPrinted>
  <dcterms:modified xmlns:xsi="http://www.w3.org/2001/XMLSchema-instance" xsi:type="dcterms:W3CDTF">2016-11-21T09:20:00Z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