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c1a3" w14:paraId="bb1c1a3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8B23EA" w:rsidP="00723D85" w:rsidR="00723D85" w:rsidRPr="00D40EE8">
      <w:pPr>
        <w:jc w:val="both"/>
      </w:pPr>
      <w:r>
        <w:rPr>
          <w:noProof/>
        </w:rPr>
        <w:t xml:space="preserve"> 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3EA" w:rsidP="008710AE" w:rsidR="008710AE" w:rsidRPr="00D40EE8">
      <w:r>
        <w:t xml:space="preserve">REPUBLIKA HRVATSKA </w:t>
      </w:r>
    </w:p>
    <w:p w:rsidRDefault="008B23EA" w:rsidP="008710AE" w:rsidR="008710AE" w:rsidRPr="00D40EE8">
      <w:r>
        <w:t xml:space="preserve"> </w:t>
      </w:r>
      <w:r w:rsidR="008710AE" w:rsidRPr="00D40EE8">
        <w:t>Trgovački sud u Zagrebu</w:t>
      </w:r>
    </w:p>
    <w:p w:rsidRDefault="008B23EA" w:rsidP="008710AE" w:rsidR="008710AE" w:rsidRPr="00D40EE8">
      <w:r>
        <w:t xml:space="preserve">  </w:t>
      </w:r>
      <w:r w:rsidR="008710AE" w:rsidRPr="00D40EE8">
        <w:t xml:space="preserve">Zagreb, Amruševa 2/II                                                   </w:t>
      </w:r>
      <w:r>
        <w:t xml:space="preserve">                              </w:t>
      </w:r>
      <w:r w:rsidR="008710AE" w:rsidRPr="00D40EE8">
        <w:t xml:space="preserve">   </w:t>
      </w:r>
      <w:r w:rsidR="00191B5D">
        <w:t>67. St-734/17</w:t>
      </w:r>
      <w:r>
        <w:t>-50</w:t>
      </w:r>
      <w:r w:rsidR="008710AE" w:rsidRPr="00D40EE8">
        <w:t xml:space="preserve">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</w:t>
      </w:r>
      <w:r w:rsidR="00191B5D" w:rsidRPr="00191B5D">
        <w:t xml:space="preserve">Trgovački sud u Zagrebu, po sucu Gordanu Zubaku, u stečajnom  postupku nad dužnikom </w:t>
      </w:r>
      <w:r w:rsidR="00191B5D" w:rsidRPr="00191B5D">
        <w:rPr>
          <w:bCs/>
        </w:rPr>
        <w:t xml:space="preserve">Stečajna masa iza Probitak d.o.o., Slavonski Brod, Naselje Andrije Hebranga 7/9, OIB: </w:t>
      </w:r>
      <w:r w:rsidR="00191B5D" w:rsidRPr="00191B5D">
        <w:rPr>
          <w:bCs/>
          <w:lang w:val="en-AU"/>
        </w:rPr>
        <w:t>74039525931</w:t>
      </w:r>
      <w:r w:rsidR="00EF7780" w:rsidRPr="008404C0">
        <w:t xml:space="preserve">, </w:t>
      </w:r>
      <w:r w:rsidR="00191B5D">
        <w:t>7. veljače 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191B5D" w:rsidRPr="00191B5D">
        <w:rPr>
          <w:bCs/>
        </w:rPr>
        <w:t xml:space="preserve">Stečajna masa iza Probitak d.o.o., Slavonski Brod, Naselje Andrije Hebranga 7/9, OIB: </w:t>
      </w:r>
      <w:r w:rsidR="00191B5D" w:rsidRPr="00191B5D">
        <w:rPr>
          <w:bCs/>
          <w:lang w:val="en-AU"/>
        </w:rPr>
        <w:t>74039525931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191B5D">
        <w:t>2. travanj 2019</w:t>
      </w:r>
      <w:r w:rsidR="00723D85" w:rsidRPr="005C7AC0">
        <w:t>.</w:t>
      </w:r>
      <w:r w:rsidR="0090700A" w:rsidRPr="005C7AC0">
        <w:t xml:space="preserve"> </w:t>
      </w:r>
      <w:r w:rsidR="00191B5D">
        <w:t>u 10,15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191B5D" w:rsidRPr="00191B5D">
        <w:t>7. veljače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4807F5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4807F5" w:rsidP="00400817" w:rsidR="004807F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807F5" w:rsidP="00400817" w:rsidR="004807F5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4807F5" w:rsidP="00723D85" w:rsidR="004807F5" w:rsidRPr="00D40EE8">
      <w:pPr>
        <w:jc w:val="both"/>
      </w:pPr>
    </w:p>
    <w:sectPr w:rsidSect="009A09E7" w:rsidR="004807F5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02DA"/>
    <w:rsid w:val="00191B5D"/>
    <w:rsid w:val="002B39DA"/>
    <w:rsid w:val="003345F8"/>
    <w:rsid w:val="00386163"/>
    <w:rsid w:val="003A02F2"/>
    <w:rsid w:val="003D240F"/>
    <w:rsid w:val="003E6C5A"/>
    <w:rsid w:val="0046020C"/>
    <w:rsid w:val="004807F5"/>
    <w:rsid w:val="005078C7"/>
    <w:rsid w:val="005447B3"/>
    <w:rsid w:val="005C7AC0"/>
    <w:rsid w:val="006372E6"/>
    <w:rsid w:val="00642B6B"/>
    <w:rsid w:val="006644E0"/>
    <w:rsid w:val="00723D85"/>
    <w:rsid w:val="00727700"/>
    <w:rsid w:val="008404C0"/>
    <w:rsid w:val="008710AE"/>
    <w:rsid w:val="008B23EA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St-734/2017-47</izvorni_sadrzaj>
    <derivirana_varijabla naziv="DomainObject.PredzadnjaOdlukaIzPredmeta.Oznaka_1">St-734/2017-47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980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2019-02-07T13:12:00Z</dcterms:created>
  <dc:creator>nribaric</dc:creator>
  <cp:lastModifiedBy>Dijana Hadžić</cp:lastModifiedBy>
  <cp:lastPrinted>2019-02-07T13:33:00Z</cp:lastPrinted>
  <dcterms:modified xmlns:xsi="http://www.w3.org/2001/XMLSchema-instance" xsi:type="dcterms:W3CDTF">2019-02-07T13:33:00Z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