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efec" w14:paraId="42defec" w:rsidRDefault="00E9540D" w:rsidR="005A05A8" w:rsidRPr="00F4669D">
      <w:pPr>
        <w15:collapsed w:val="false"/>
      </w:pPr>
      <w:bookmarkStart w:name="_GoBack" w:id="0"/>
      <w:bookmarkEnd w:id="0"/>
      <w:r w:rsidRPr="00F4669D">
        <w:t xml:space="preserve">                   </w:t>
      </w:r>
      <w:r w:rsidRPr="00F4669D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05A8" w:rsidR="005A05A8" w:rsidRPr="00F4669D">
      <w:r w:rsidRPr="00F4669D">
        <w:t xml:space="preserve">   </w:t>
      </w:r>
      <w:r w:rsidR="009E6CC5" w:rsidRPr="00F4669D">
        <w:t xml:space="preserve"> </w:t>
      </w:r>
      <w:r w:rsidR="00CB7348" w:rsidRPr="00F4669D">
        <w:t xml:space="preserve">   </w:t>
      </w:r>
      <w:r w:rsidR="0055220B" w:rsidRPr="00F4669D">
        <w:t xml:space="preserve">    Republika Hrvatska</w:t>
      </w:r>
    </w:p>
    <w:p w:rsidRDefault="005A05A8" w:rsidR="00E831B9" w:rsidRPr="00F4669D">
      <w:r w:rsidRPr="00F4669D">
        <w:t xml:space="preserve">TRGOVAČKI SUD U ZAGREBU                                                           </w:t>
      </w:r>
      <w:r w:rsidR="005C4AA5" w:rsidRPr="00F4669D">
        <w:t xml:space="preserve">    </w:t>
      </w:r>
      <w:r w:rsidRPr="00F4669D">
        <w:t xml:space="preserve"> </w:t>
      </w:r>
    </w:p>
    <w:p w:rsidRDefault="00CB7348" w:rsidR="0055220B" w:rsidRPr="00F4669D">
      <w:r w:rsidRPr="00F4669D">
        <w:t xml:space="preserve">   </w:t>
      </w:r>
      <w:r w:rsidR="0055220B" w:rsidRPr="00F4669D">
        <w:t xml:space="preserve">     Zagreb, Amruševa 2/II</w:t>
      </w:r>
    </w:p>
    <w:p w:rsidRDefault="005A05A8" w:rsidP="00E831B9" w:rsidR="005A05A8" w:rsidRPr="00F4669D">
      <w:pPr>
        <w:jc w:val="right"/>
      </w:pPr>
      <w:r w:rsidRPr="00F4669D">
        <w:t xml:space="preserve">  </w:t>
      </w:r>
      <w:r w:rsidR="0055220B" w:rsidRPr="00F4669D">
        <w:t>20</w:t>
      </w:r>
      <w:r w:rsidR="00E831B9" w:rsidRPr="00F4669D">
        <w:t xml:space="preserve"> </w:t>
      </w:r>
      <w:r w:rsidRPr="00F4669D">
        <w:t>St-</w:t>
      </w:r>
      <w:r w:rsidR="0097226C">
        <w:t>902/2014</w:t>
      </w:r>
      <w:r w:rsidR="004A4B34">
        <w:t>-37</w:t>
      </w:r>
    </w:p>
    <w:p w:rsidRDefault="00CB7348" w:rsidP="00BE68E2" w:rsidR="00CB7348" w:rsidRPr="00F4669D">
      <w:pPr>
        <w:jc w:val="center"/>
        <w:rPr>
          <w:b/>
          <w:bCs/>
        </w:rPr>
      </w:pPr>
      <w:r w:rsidRPr="00F4669D">
        <w:t>R E P U B L I K A    H R V A T S K A</w:t>
      </w:r>
    </w:p>
    <w:p w:rsidRDefault="00CB7348" w:rsidP="00CB7348" w:rsidR="00CB7348" w:rsidRPr="00F4669D">
      <w:pPr>
        <w:rPr>
          <w:bCs/>
        </w:rPr>
      </w:pPr>
      <w:r w:rsidRPr="00F4669D">
        <w:rPr>
          <w:b/>
          <w:bCs/>
        </w:rPr>
        <w:tab/>
      </w:r>
      <w:r w:rsidRPr="00F4669D">
        <w:rPr>
          <w:b/>
          <w:bCs/>
        </w:rPr>
        <w:tab/>
      </w:r>
      <w:r w:rsidRPr="00F4669D">
        <w:rPr>
          <w:b/>
          <w:bCs/>
        </w:rPr>
        <w:tab/>
      </w:r>
      <w:r w:rsidRPr="00F4669D">
        <w:rPr>
          <w:b/>
          <w:bCs/>
        </w:rPr>
        <w:tab/>
      </w:r>
      <w:r w:rsidRPr="00F4669D">
        <w:rPr>
          <w:b/>
          <w:bCs/>
        </w:rPr>
        <w:tab/>
      </w:r>
      <w:r w:rsidRPr="00F4669D">
        <w:rPr>
          <w:bCs/>
        </w:rPr>
        <w:t>R J E Š E N J E</w:t>
      </w:r>
    </w:p>
    <w:p w:rsidRDefault="00CB7348" w:rsidP="00CB7348" w:rsidR="00CB7348" w:rsidRPr="00F4669D">
      <w:pPr>
        <w:rPr>
          <w:b/>
          <w:bCs/>
        </w:rPr>
      </w:pPr>
    </w:p>
    <w:p w:rsidRDefault="00CB7348" w:rsidP="00CB7348" w:rsidR="005A05A8" w:rsidRPr="00F4669D">
      <w:pPr>
        <w:pStyle w:val="Tijeloteksta"/>
        <w:rPr>
          <w:szCs w:val="24"/>
        </w:rPr>
      </w:pPr>
      <w:r w:rsidRPr="00F4669D">
        <w:rPr>
          <w:bCs/>
          <w:szCs w:val="24"/>
        </w:rPr>
        <w:tab/>
      </w:r>
      <w:r w:rsidRPr="00F4669D">
        <w:rPr>
          <w:szCs w:val="24"/>
        </w:rPr>
        <w:t>Trgovački sud u Zagrebu,</w:t>
      </w:r>
      <w:r w:rsidR="0055220B" w:rsidRPr="00F4669D">
        <w:rPr>
          <w:szCs w:val="24"/>
        </w:rPr>
        <w:t xml:space="preserve"> po </w:t>
      </w:r>
      <w:r w:rsidR="005A05A8" w:rsidRPr="00F4669D">
        <w:rPr>
          <w:szCs w:val="24"/>
        </w:rPr>
        <w:t>sucu</w:t>
      </w:r>
      <w:r w:rsidR="0055220B" w:rsidRPr="00F4669D">
        <w:rPr>
          <w:szCs w:val="24"/>
        </w:rPr>
        <w:t xml:space="preserve"> pojedincu</w:t>
      </w:r>
      <w:r w:rsidR="005A05A8" w:rsidRPr="00F4669D">
        <w:rPr>
          <w:szCs w:val="24"/>
        </w:rPr>
        <w:t xml:space="preserve"> Luciji Butigan, u stečajnom postupku nad </w:t>
      </w:r>
      <w:r w:rsidR="007818D4" w:rsidRPr="00F4669D">
        <w:rPr>
          <w:szCs w:val="24"/>
        </w:rPr>
        <w:t xml:space="preserve"> dužnikom</w:t>
      </w:r>
      <w:r w:rsidR="006F05C0" w:rsidRPr="00F4669D">
        <w:rPr>
          <w:szCs w:val="24"/>
        </w:rPr>
        <w:t xml:space="preserve"> </w:t>
      </w:r>
      <w:r w:rsidR="00E9540D" w:rsidRPr="00F4669D">
        <w:rPr>
          <w:szCs w:val="24"/>
        </w:rPr>
        <w:t>TEMPERA d.d. Soboslikarski  i ličilački radovi, te završni radovi u graditeljstvu, Zagreb, Augusta Šenoe 21, OIB:24249919217</w:t>
      </w:r>
      <w:r w:rsidR="006F05C0" w:rsidRPr="00F4669D">
        <w:rPr>
          <w:szCs w:val="24"/>
        </w:rPr>
        <w:t xml:space="preserve">, </w:t>
      </w:r>
      <w:r w:rsidR="001F2B41" w:rsidRPr="00F4669D">
        <w:rPr>
          <w:szCs w:val="24"/>
        </w:rPr>
        <w:t>na</w:t>
      </w:r>
      <w:r w:rsidR="00C517B5" w:rsidRPr="00F4669D">
        <w:rPr>
          <w:szCs w:val="24"/>
        </w:rPr>
        <w:t xml:space="preserve"> posebnom </w:t>
      </w:r>
      <w:r w:rsidR="001F2B41" w:rsidRPr="00F4669D">
        <w:rPr>
          <w:szCs w:val="24"/>
        </w:rPr>
        <w:t xml:space="preserve">ispitnom </w:t>
      </w:r>
      <w:r w:rsidR="005A05A8" w:rsidRPr="00F4669D">
        <w:rPr>
          <w:szCs w:val="24"/>
        </w:rPr>
        <w:t>ročištu održanom dana</w:t>
      </w:r>
      <w:r w:rsidR="00E9540D" w:rsidRPr="00F4669D">
        <w:rPr>
          <w:szCs w:val="24"/>
        </w:rPr>
        <w:t xml:space="preserve"> 30</w:t>
      </w:r>
      <w:r w:rsidR="006F05C0" w:rsidRPr="00F4669D">
        <w:rPr>
          <w:szCs w:val="24"/>
        </w:rPr>
        <w:t>.</w:t>
      </w:r>
      <w:r w:rsidR="00F4669D" w:rsidRPr="00F4669D">
        <w:rPr>
          <w:szCs w:val="24"/>
        </w:rPr>
        <w:t xml:space="preserve"> </w:t>
      </w:r>
      <w:r w:rsidR="00E9540D" w:rsidRPr="00F4669D">
        <w:rPr>
          <w:szCs w:val="24"/>
        </w:rPr>
        <w:t>svibnja</w:t>
      </w:r>
      <w:r w:rsidR="006F05C0" w:rsidRPr="00F4669D">
        <w:rPr>
          <w:szCs w:val="24"/>
        </w:rPr>
        <w:t xml:space="preserve"> </w:t>
      </w:r>
      <w:r w:rsidR="00D412F1" w:rsidRPr="00F4669D">
        <w:rPr>
          <w:szCs w:val="24"/>
        </w:rPr>
        <w:t>201</w:t>
      </w:r>
      <w:r w:rsidR="00E9540D" w:rsidRPr="00F4669D">
        <w:rPr>
          <w:szCs w:val="24"/>
        </w:rPr>
        <w:t>6</w:t>
      </w:r>
      <w:r w:rsidR="00D412F1" w:rsidRPr="00F4669D">
        <w:rPr>
          <w:szCs w:val="24"/>
        </w:rPr>
        <w:t>.</w:t>
      </w:r>
    </w:p>
    <w:p w:rsidRDefault="00577235" w:rsidR="00577235" w:rsidRPr="00F4669D">
      <w:pPr>
        <w:jc w:val="both"/>
      </w:pPr>
    </w:p>
    <w:p w:rsidRDefault="005A05A8" w:rsidR="005A05A8" w:rsidRPr="00F4669D">
      <w:pPr>
        <w:jc w:val="center"/>
      </w:pPr>
      <w:r w:rsidRPr="00F4669D">
        <w:t xml:space="preserve">r i j e š i o    j e </w:t>
      </w:r>
    </w:p>
    <w:p w:rsidRDefault="00042D52" w:rsidP="00042D52" w:rsidR="00042D52" w:rsidRPr="00F4669D">
      <w:pPr>
        <w:jc w:val="both"/>
      </w:pPr>
    </w:p>
    <w:p w:rsidRDefault="00E70959" w:rsidP="0055220B" w:rsidR="00E70959" w:rsidRPr="00F4669D">
      <w:pPr>
        <w:jc w:val="both"/>
        <w:rPr>
          <w:bCs/>
        </w:rPr>
      </w:pPr>
      <w:r w:rsidRPr="00F4669D">
        <w:rPr>
          <w:bCs/>
        </w:rPr>
        <w:t xml:space="preserve">I. </w:t>
      </w:r>
      <w:r w:rsidR="0055220B" w:rsidRPr="00F4669D">
        <w:rPr>
          <w:bCs/>
        </w:rPr>
        <w:tab/>
      </w:r>
      <w:r w:rsidRPr="00F4669D">
        <w:rPr>
          <w:bCs/>
        </w:rPr>
        <w:t>Utvrđene su sljedeće tražbine viših isplatnih redova kako slijedi:</w:t>
      </w:r>
    </w:p>
    <w:p w:rsidRDefault="005A05A8" w:rsidR="005A05A8" w:rsidRPr="00F4669D">
      <w:pPr>
        <w:jc w:val="both"/>
      </w:pPr>
    </w:p>
    <w:p w:rsidRDefault="00E9540D" w:rsidP="00042D52" w:rsidR="005A05A8" w:rsidRPr="00F4669D">
      <w:pPr>
        <w:jc w:val="center"/>
        <w:rPr>
          <w:bCs/>
        </w:rPr>
      </w:pPr>
      <w:r w:rsidRPr="00F4669D">
        <w:rPr>
          <w:bCs/>
        </w:rPr>
        <w:t>prvi</w:t>
      </w:r>
      <w:r w:rsidR="00485CDE" w:rsidRPr="00F4669D">
        <w:rPr>
          <w:bCs/>
        </w:rPr>
        <w:t xml:space="preserve"> </w:t>
      </w:r>
      <w:r w:rsidR="005A05A8" w:rsidRPr="00F4669D">
        <w:rPr>
          <w:bCs/>
        </w:rPr>
        <w:t>viši isplatni red</w:t>
      </w:r>
    </w:p>
    <w:p w:rsidRDefault="005A05A8" w:rsidR="005A05A8" w:rsidRPr="00F4669D">
      <w:pPr>
        <w:jc w:val="both"/>
        <w:rPr>
          <w:u w:val="single"/>
        </w:rPr>
      </w:pPr>
    </w:p>
    <w:tbl>
      <w:tblPr>
        <w:tblW w:type="dxa" w:w="7877"/>
        <w:tblInd w:type="dxa" w:w="228"/>
        <w:tblLook w:val="0000" w:noVBand="0" w:noHBand="0" w:lastColumn="0" w:firstColumn="0" w:lastRow="0" w:firstRow="0"/>
      </w:tblPr>
      <w:tblGrid>
        <w:gridCol w:w="709"/>
        <w:gridCol w:w="5452"/>
        <w:gridCol w:w="1716"/>
      </w:tblGrid>
      <w:tr w:rsidTr="00E9540D" w:rsidR="00E9540D" w:rsidRPr="00F4669D">
        <w:tc>
          <w:tcPr>
            <w:tcW w:type="dxa" w:w="709"/>
          </w:tcPr>
          <w:p w:rsidRDefault="00E9540D" w:rsidR="00E9540D" w:rsidRPr="00F4669D">
            <w:pPr>
              <w:jc w:val="both"/>
              <w:rPr>
                <w:bCs/>
              </w:rPr>
            </w:pPr>
            <w:r w:rsidRPr="00F4669D">
              <w:rPr>
                <w:bCs/>
              </w:rPr>
              <w:t>red.</w:t>
            </w:r>
          </w:p>
          <w:p w:rsidRDefault="00E9540D" w:rsidR="00E9540D" w:rsidRPr="00F4669D">
            <w:pPr>
              <w:jc w:val="both"/>
              <w:rPr>
                <w:bCs/>
              </w:rPr>
            </w:pPr>
            <w:r w:rsidRPr="00F4669D">
              <w:rPr>
                <w:bCs/>
              </w:rPr>
              <w:t>br.</w:t>
            </w:r>
          </w:p>
        </w:tc>
        <w:tc>
          <w:tcPr>
            <w:tcW w:type="dxa" w:w="5452"/>
          </w:tcPr>
          <w:p w:rsidRDefault="00E9540D" w:rsidP="00D412F1" w:rsidR="00E9540D" w:rsidRPr="00F4669D">
            <w:pPr>
              <w:jc w:val="center"/>
              <w:rPr>
                <w:bCs/>
              </w:rPr>
            </w:pPr>
            <w:r w:rsidRPr="00F4669D">
              <w:rPr>
                <w:bCs/>
              </w:rPr>
              <w:t>vjerovnik</w:t>
            </w:r>
          </w:p>
          <w:p w:rsidRDefault="00E9540D" w:rsidP="006E5C64" w:rsidR="00E9540D" w:rsidRPr="00F4669D">
            <w:pPr>
              <w:jc w:val="both"/>
              <w:rPr>
                <w:bCs/>
              </w:rPr>
            </w:pPr>
          </w:p>
        </w:tc>
        <w:tc>
          <w:tcPr>
            <w:tcW w:type="dxa" w:w="1716"/>
          </w:tcPr>
          <w:p w:rsidRDefault="00E9540D" w:rsidP="009D29F6" w:rsidR="00E9540D" w:rsidRPr="00F4669D">
            <w:pPr>
              <w:jc w:val="center"/>
              <w:rPr>
                <w:bCs/>
              </w:rPr>
            </w:pPr>
            <w:r w:rsidRPr="00F4669D">
              <w:rPr>
                <w:bCs/>
              </w:rPr>
              <w:t>iznos kn</w:t>
            </w:r>
          </w:p>
        </w:tc>
      </w:tr>
      <w:tr w:rsidTr="005B6AB3" w:rsidR="00E9540D" w:rsidRPr="00F4669D">
        <w:tc>
          <w:tcPr>
            <w:tcW w:type="dxa" w:w="709"/>
          </w:tcPr>
          <w:p w:rsidRDefault="00E9540D" w:rsidR="00E9540D" w:rsidRPr="00F4669D">
            <w:pPr>
              <w:jc w:val="both"/>
            </w:pPr>
            <w:r w:rsidRPr="00F4669D">
              <w:t xml:space="preserve">   1</w:t>
            </w:r>
          </w:p>
        </w:tc>
        <w:tc>
          <w:tcPr>
            <w:tcW w:type="dxa" w:w="5452"/>
            <w:vAlign w:val="bottom"/>
          </w:tcPr>
          <w:p w:rsidRDefault="00E9540D" w:rsidP="00540B41" w:rsidR="00E9540D" w:rsidRPr="00F4669D">
            <w:r w:rsidRPr="00F4669D">
              <w:t>Grgec  Stjepan, OIB:03209746371, Zelengaj 36, Bistra</w:t>
            </w:r>
          </w:p>
        </w:tc>
        <w:tc>
          <w:tcPr>
            <w:tcW w:type="dxa" w:w="1716"/>
          </w:tcPr>
          <w:p w:rsidRDefault="00246975" w:rsidP="00E9540D" w:rsidR="00E9540D" w:rsidRPr="00246975">
            <w:pPr>
              <w:jc w:val="center"/>
            </w:pPr>
            <w:r w:rsidRPr="00246975">
              <w:t>2.490,74</w:t>
            </w:r>
          </w:p>
        </w:tc>
      </w:tr>
      <w:tr w:rsidTr="002F750D" w:rsidR="00E9540D" w:rsidRPr="00F4669D">
        <w:tc>
          <w:tcPr>
            <w:tcW w:type="dxa" w:w="709"/>
            <w:vAlign w:val="center"/>
          </w:tcPr>
          <w:p w:rsidRDefault="00E9540D" w:rsidP="00540B41" w:rsidR="00E9540D" w:rsidRPr="00F4669D">
            <w:pPr>
              <w:jc w:val="center"/>
            </w:pPr>
            <w:r w:rsidRPr="00F4669D">
              <w:t>2</w:t>
            </w:r>
          </w:p>
        </w:tc>
        <w:tc>
          <w:tcPr>
            <w:tcW w:type="dxa" w:w="5452"/>
            <w:vAlign w:val="bottom"/>
          </w:tcPr>
          <w:p w:rsidRDefault="00E9540D" w:rsidP="00540B41" w:rsidR="00E9540D" w:rsidRPr="00F4669D">
            <w:r w:rsidRPr="00F4669D">
              <w:t xml:space="preserve">Nevistić Milan, OIB:89454499035, </w:t>
            </w:r>
          </w:p>
          <w:p w:rsidRDefault="00E9540D" w:rsidP="00540B41" w:rsidR="00E9540D" w:rsidRPr="00F4669D">
            <w:r w:rsidRPr="00F4669D">
              <w:t xml:space="preserve"> Zdenka Škreba 28, Zagreb</w:t>
            </w:r>
          </w:p>
        </w:tc>
        <w:tc>
          <w:tcPr>
            <w:tcW w:type="dxa" w:w="1716"/>
            <w:vAlign w:val="center"/>
          </w:tcPr>
          <w:p w:rsidRDefault="00E9540D" w:rsidP="00540B41" w:rsidR="00E9540D" w:rsidRPr="00F4669D">
            <w:pPr>
              <w:jc w:val="center"/>
            </w:pPr>
            <w:r w:rsidRPr="00F4669D">
              <w:t>2.090,96</w:t>
            </w:r>
          </w:p>
        </w:tc>
      </w:tr>
      <w:tr w:rsidTr="002F750D" w:rsidR="00E9540D" w:rsidRPr="00F4669D">
        <w:tc>
          <w:tcPr>
            <w:tcW w:type="dxa" w:w="709"/>
            <w:vAlign w:val="center"/>
          </w:tcPr>
          <w:p w:rsidRDefault="00E9540D" w:rsidP="00540B41" w:rsidR="00E9540D" w:rsidRPr="00F4669D">
            <w:pPr>
              <w:jc w:val="center"/>
            </w:pPr>
            <w:r w:rsidRPr="00F4669D">
              <w:t>3</w:t>
            </w:r>
          </w:p>
        </w:tc>
        <w:tc>
          <w:tcPr>
            <w:tcW w:type="dxa" w:w="5452"/>
            <w:vAlign w:val="bottom"/>
          </w:tcPr>
          <w:p w:rsidRDefault="00E9540D" w:rsidP="00540B41" w:rsidR="00E9540D" w:rsidRPr="00F4669D">
            <w:r w:rsidRPr="00F4669D">
              <w:t>Baća Josip, OIB:38258489044</w:t>
            </w:r>
          </w:p>
          <w:p w:rsidRDefault="00E9540D" w:rsidP="00540B41" w:rsidR="00E9540D" w:rsidRPr="00F4669D">
            <w:r w:rsidRPr="00F4669D">
              <w:t>Mokrička 72, Ključ Brdovečki</w:t>
            </w:r>
          </w:p>
        </w:tc>
        <w:tc>
          <w:tcPr>
            <w:tcW w:type="dxa" w:w="1716"/>
            <w:vAlign w:val="center"/>
          </w:tcPr>
          <w:p w:rsidRDefault="00E9540D" w:rsidP="00540B41" w:rsidR="00E9540D" w:rsidRPr="00F4669D">
            <w:pPr>
              <w:jc w:val="center"/>
            </w:pPr>
            <w:r w:rsidRPr="00F4669D">
              <w:t>1.985,75</w:t>
            </w:r>
          </w:p>
        </w:tc>
      </w:tr>
      <w:tr w:rsidTr="002F750D" w:rsidR="00E9540D" w:rsidRPr="00F4669D">
        <w:tc>
          <w:tcPr>
            <w:tcW w:type="dxa" w:w="709"/>
            <w:vAlign w:val="center"/>
          </w:tcPr>
          <w:p w:rsidRDefault="00E9540D" w:rsidP="00540B41" w:rsidR="00E9540D" w:rsidRPr="00F4669D">
            <w:pPr>
              <w:jc w:val="center"/>
            </w:pPr>
            <w:r w:rsidRPr="00F4669D">
              <w:t>4</w:t>
            </w:r>
          </w:p>
        </w:tc>
        <w:tc>
          <w:tcPr>
            <w:tcW w:type="dxa" w:w="5452"/>
            <w:vAlign w:val="bottom"/>
          </w:tcPr>
          <w:p w:rsidRDefault="00E9540D" w:rsidP="00540B41" w:rsidR="00E9540D" w:rsidRPr="00F4669D">
            <w:r w:rsidRPr="00F4669D">
              <w:t xml:space="preserve">Šnobl, Josip, </w:t>
            </w:r>
          </w:p>
          <w:p w:rsidRDefault="00E9540D" w:rsidP="00540B41" w:rsidR="00E9540D" w:rsidRPr="00F4669D">
            <w:r w:rsidRPr="00F4669D">
              <w:t>OIB:989364100294</w:t>
            </w:r>
          </w:p>
          <w:p w:rsidRDefault="00E9540D" w:rsidP="00540B41" w:rsidR="00E9540D" w:rsidRPr="00F4669D">
            <w:r w:rsidRPr="00F4669D">
              <w:t xml:space="preserve">Grubišino Polje, Gornja Rašenica 6, </w:t>
            </w:r>
          </w:p>
        </w:tc>
        <w:tc>
          <w:tcPr>
            <w:tcW w:type="dxa" w:w="1716"/>
            <w:vAlign w:val="center"/>
          </w:tcPr>
          <w:p w:rsidRDefault="00E9540D" w:rsidP="00540B41" w:rsidR="00E9540D" w:rsidRPr="00F4669D">
            <w:pPr>
              <w:jc w:val="center"/>
            </w:pPr>
            <w:r w:rsidRPr="00F4669D">
              <w:t>1.909,48</w:t>
            </w:r>
          </w:p>
        </w:tc>
      </w:tr>
      <w:tr w:rsidTr="002F750D" w:rsidR="00E9540D" w:rsidRPr="00F4669D">
        <w:tc>
          <w:tcPr>
            <w:tcW w:type="dxa" w:w="709"/>
            <w:vAlign w:val="center"/>
          </w:tcPr>
          <w:p w:rsidRDefault="00E9540D" w:rsidP="00540B41" w:rsidR="00E9540D" w:rsidRPr="00F4669D">
            <w:pPr>
              <w:jc w:val="center"/>
            </w:pPr>
            <w:r w:rsidRPr="00F4669D">
              <w:t>5</w:t>
            </w:r>
          </w:p>
        </w:tc>
        <w:tc>
          <w:tcPr>
            <w:tcW w:type="dxa" w:w="5452"/>
            <w:vAlign w:val="center"/>
          </w:tcPr>
          <w:p w:rsidRDefault="00E9540D" w:rsidP="00540B41" w:rsidR="00E9540D" w:rsidRPr="00F4669D">
            <w:r w:rsidRPr="00F4669D">
              <w:t>Tomislav  Đurinski, OIB: 65820085654 zastupan po odv. Davor Pavičić</w:t>
            </w:r>
          </w:p>
        </w:tc>
        <w:tc>
          <w:tcPr>
            <w:tcW w:type="dxa" w:w="1716"/>
            <w:vAlign w:val="center"/>
          </w:tcPr>
          <w:p w:rsidRDefault="00E9540D" w:rsidP="00540B41" w:rsidR="00E9540D" w:rsidRPr="00F4669D">
            <w:pPr>
              <w:jc w:val="center"/>
            </w:pPr>
            <w:r w:rsidRPr="00F4669D">
              <w:t>21.979,07</w:t>
            </w:r>
          </w:p>
        </w:tc>
      </w:tr>
    </w:tbl>
    <w:p w:rsidRDefault="00D412F1" w:rsidP="00E831B9" w:rsidR="006F05C0" w:rsidRPr="00F4669D">
      <w:pPr>
        <w:tabs>
          <w:tab w:pos="36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4669D">
        <w:tab/>
        <w:t xml:space="preserve">    </w:t>
      </w:r>
    </w:p>
    <w:p w:rsidRDefault="006F05C0" w:rsidP="00246975" w:rsidR="006F05C0">
      <w:pPr>
        <w:ind w:left="360"/>
        <w:jc w:val="center"/>
      </w:pPr>
      <w:r w:rsidRPr="00F4669D">
        <w:t>drugi viši isplatni red</w:t>
      </w:r>
    </w:p>
    <w:p w:rsidRDefault="0097226C" w:rsidP="006F05C0" w:rsidR="0097226C">
      <w:pPr>
        <w:ind w:left="360"/>
        <w:jc w:val="center"/>
      </w:pPr>
    </w:p>
    <w:tbl>
      <w:tblPr>
        <w:tblW w:type="dxa" w:w="7877"/>
        <w:tblInd w:type="dxa" w:w="228"/>
        <w:tblLook w:val="0000" w:noVBand="0" w:noHBand="0" w:lastColumn="0" w:firstColumn="0" w:lastRow="0" w:firstRow="0"/>
      </w:tblPr>
      <w:tblGrid>
        <w:gridCol w:w="709"/>
        <w:gridCol w:w="5452"/>
        <w:gridCol w:w="1716"/>
      </w:tblGrid>
      <w:tr w:rsidTr="00540B41" w:rsidR="0097226C" w:rsidRPr="009D29F6">
        <w:tc>
          <w:tcPr>
            <w:tcW w:type="dxa" w:w="709"/>
          </w:tcPr>
          <w:p w:rsidRDefault="0097226C" w:rsidP="00540B41" w:rsidR="0097226C" w:rsidRPr="009D29F6">
            <w:pPr>
              <w:jc w:val="both"/>
              <w:rPr>
                <w:bCs/>
                <w:sz w:val="22"/>
                <w:szCs w:val="22"/>
              </w:rPr>
            </w:pPr>
            <w:r w:rsidRPr="009D29F6">
              <w:rPr>
                <w:bCs/>
                <w:sz w:val="22"/>
                <w:szCs w:val="22"/>
              </w:rPr>
              <w:t>red.</w:t>
            </w:r>
          </w:p>
          <w:p w:rsidRDefault="0097226C" w:rsidP="00540B41" w:rsidR="0097226C" w:rsidRPr="009D29F6">
            <w:pPr>
              <w:jc w:val="both"/>
              <w:rPr>
                <w:bCs/>
                <w:sz w:val="22"/>
                <w:szCs w:val="22"/>
              </w:rPr>
            </w:pPr>
            <w:r w:rsidRPr="009D29F6">
              <w:rPr>
                <w:bCs/>
                <w:sz w:val="22"/>
                <w:szCs w:val="22"/>
              </w:rPr>
              <w:t>br.</w:t>
            </w:r>
          </w:p>
        </w:tc>
        <w:tc>
          <w:tcPr>
            <w:tcW w:type="dxa" w:w="5452"/>
          </w:tcPr>
          <w:p w:rsidRDefault="0097226C" w:rsidP="00540B41" w:rsidR="0097226C" w:rsidRPr="009D29F6">
            <w:pPr>
              <w:jc w:val="center"/>
              <w:rPr>
                <w:bCs/>
                <w:sz w:val="22"/>
                <w:szCs w:val="22"/>
              </w:rPr>
            </w:pPr>
            <w:r w:rsidRPr="009D29F6">
              <w:rPr>
                <w:bCs/>
                <w:sz w:val="22"/>
                <w:szCs w:val="22"/>
              </w:rPr>
              <w:t>vjerovnik</w:t>
            </w:r>
          </w:p>
          <w:p w:rsidRDefault="0097226C" w:rsidP="00540B41" w:rsidR="0097226C" w:rsidRPr="009D29F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type="dxa" w:w="1716"/>
          </w:tcPr>
          <w:p w:rsidRDefault="0097226C" w:rsidP="009D29F6" w:rsidR="0097226C" w:rsidRPr="009D29F6">
            <w:pPr>
              <w:jc w:val="center"/>
              <w:rPr>
                <w:bCs/>
                <w:sz w:val="22"/>
                <w:szCs w:val="22"/>
              </w:rPr>
            </w:pPr>
            <w:r w:rsidRPr="009D29F6">
              <w:rPr>
                <w:bCs/>
                <w:sz w:val="22"/>
                <w:szCs w:val="22"/>
              </w:rPr>
              <w:t>iznos kn</w:t>
            </w:r>
          </w:p>
        </w:tc>
      </w:tr>
      <w:tr w:rsidTr="0070050A" w:rsidR="0097226C" w:rsidRPr="009D29F6">
        <w:tc>
          <w:tcPr>
            <w:tcW w:type="dxa" w:w="709"/>
          </w:tcPr>
          <w:p w:rsidRDefault="0097226C" w:rsidP="00540B41" w:rsidR="0097226C" w:rsidRPr="009D29F6">
            <w:pPr>
              <w:jc w:val="both"/>
              <w:rPr>
                <w:sz w:val="22"/>
                <w:szCs w:val="22"/>
              </w:rPr>
            </w:pPr>
            <w:r w:rsidRPr="009D29F6">
              <w:rPr>
                <w:sz w:val="22"/>
                <w:szCs w:val="22"/>
              </w:rPr>
              <w:t xml:space="preserve">   1</w:t>
            </w:r>
          </w:p>
        </w:tc>
        <w:tc>
          <w:tcPr>
            <w:tcW w:type="dxa" w:w="5452"/>
          </w:tcPr>
          <w:p w:rsidRDefault="0097226C" w:rsidP="00540B41" w:rsidR="0097226C" w:rsidRPr="009D29F6">
            <w:pPr>
              <w:rPr>
                <w:sz w:val="22"/>
                <w:szCs w:val="22"/>
              </w:rPr>
            </w:pPr>
            <w:r w:rsidRPr="009D29F6">
              <w:rPr>
                <w:sz w:val="22"/>
                <w:szCs w:val="22"/>
              </w:rPr>
              <w:t>HRVATSKA RADIOTELEVIZIJA OIB: 68419124305 Zagreb, Prisavlje 3</w:t>
            </w:r>
          </w:p>
        </w:tc>
        <w:tc>
          <w:tcPr>
            <w:tcW w:type="dxa" w:w="1716"/>
          </w:tcPr>
          <w:p w:rsidRDefault="0097226C" w:rsidP="00246975" w:rsidR="00246975" w:rsidRPr="009D29F6">
            <w:pPr>
              <w:jc w:val="center"/>
              <w:rPr>
                <w:sz w:val="22"/>
                <w:szCs w:val="22"/>
              </w:rPr>
            </w:pPr>
            <w:r w:rsidRPr="009D29F6">
              <w:rPr>
                <w:sz w:val="22"/>
                <w:szCs w:val="22"/>
              </w:rPr>
              <w:t xml:space="preserve">  </w:t>
            </w:r>
            <w:r w:rsidR="00246975" w:rsidRPr="009D29F6">
              <w:rPr>
                <w:sz w:val="22"/>
                <w:szCs w:val="22"/>
              </w:rPr>
              <w:t>2.856,29</w:t>
            </w:r>
          </w:p>
          <w:p w:rsidRDefault="0097226C" w:rsidP="00540B41" w:rsidR="0097226C" w:rsidRPr="009D29F6">
            <w:pPr>
              <w:jc w:val="center"/>
              <w:rPr>
                <w:sz w:val="22"/>
                <w:szCs w:val="22"/>
              </w:rPr>
            </w:pPr>
          </w:p>
        </w:tc>
      </w:tr>
      <w:tr w:rsidTr="00540B41" w:rsidR="0097226C" w:rsidRPr="009D29F6">
        <w:tc>
          <w:tcPr>
            <w:tcW w:type="dxa" w:w="709"/>
            <w:vAlign w:val="center"/>
          </w:tcPr>
          <w:p w:rsidRDefault="0097226C" w:rsidP="00540B41" w:rsidR="0097226C" w:rsidRPr="009D29F6">
            <w:pPr>
              <w:jc w:val="center"/>
              <w:rPr>
                <w:sz w:val="22"/>
                <w:szCs w:val="22"/>
              </w:rPr>
            </w:pPr>
            <w:r w:rsidRPr="009D29F6">
              <w:rPr>
                <w:sz w:val="22"/>
                <w:szCs w:val="22"/>
              </w:rPr>
              <w:t>2</w:t>
            </w:r>
          </w:p>
        </w:tc>
        <w:tc>
          <w:tcPr>
            <w:tcW w:type="dxa" w:w="5452"/>
            <w:vAlign w:val="bottom"/>
          </w:tcPr>
          <w:p w:rsidRDefault="0097226C" w:rsidP="00540B41" w:rsidR="0097226C" w:rsidRPr="009D29F6">
            <w:pPr>
              <w:rPr>
                <w:sz w:val="22"/>
                <w:szCs w:val="22"/>
              </w:rPr>
            </w:pPr>
            <w:r w:rsidRPr="009D29F6">
              <w:rPr>
                <w:sz w:val="22"/>
                <w:szCs w:val="22"/>
              </w:rPr>
              <w:t>GRADSKA PLINARA ZAGREB - OPSKRBA d.o.o. OIB: 74364571096,</w:t>
            </w:r>
            <w:r w:rsidR="00246975" w:rsidRPr="009D29F6">
              <w:rPr>
                <w:sz w:val="22"/>
                <w:szCs w:val="22"/>
              </w:rPr>
              <w:t xml:space="preserve"> Zagreb, Radnička cesta 1</w:t>
            </w:r>
          </w:p>
        </w:tc>
        <w:tc>
          <w:tcPr>
            <w:tcW w:type="dxa" w:w="1716"/>
            <w:vAlign w:val="center"/>
          </w:tcPr>
          <w:p w:rsidRDefault="00246975" w:rsidP="00540B41" w:rsidR="0097226C" w:rsidRPr="009D29F6">
            <w:pPr>
              <w:jc w:val="center"/>
              <w:rPr>
                <w:sz w:val="22"/>
                <w:szCs w:val="22"/>
              </w:rPr>
            </w:pPr>
            <w:r w:rsidRPr="009D29F6">
              <w:rPr>
                <w:sz w:val="22"/>
                <w:szCs w:val="22"/>
              </w:rPr>
              <w:t>24.349,64</w:t>
            </w:r>
          </w:p>
        </w:tc>
      </w:tr>
      <w:tr w:rsidTr="00540B41" w:rsidR="0097226C" w:rsidRPr="009D29F6">
        <w:tc>
          <w:tcPr>
            <w:tcW w:type="dxa" w:w="709"/>
            <w:vAlign w:val="center"/>
          </w:tcPr>
          <w:p w:rsidRDefault="0097226C" w:rsidP="00540B41" w:rsidR="0097226C" w:rsidRPr="009D29F6">
            <w:pPr>
              <w:jc w:val="center"/>
              <w:rPr>
                <w:sz w:val="22"/>
                <w:szCs w:val="22"/>
              </w:rPr>
            </w:pPr>
            <w:r w:rsidRPr="009D29F6">
              <w:rPr>
                <w:sz w:val="22"/>
                <w:szCs w:val="22"/>
              </w:rPr>
              <w:t>3</w:t>
            </w:r>
          </w:p>
        </w:tc>
        <w:tc>
          <w:tcPr>
            <w:tcW w:type="dxa" w:w="5452"/>
            <w:vAlign w:val="bottom"/>
          </w:tcPr>
          <w:p w:rsidRDefault="0097226C" w:rsidP="00540B41" w:rsidR="0097226C" w:rsidRPr="009D29F6">
            <w:pPr>
              <w:rPr>
                <w:sz w:val="22"/>
                <w:szCs w:val="22"/>
              </w:rPr>
            </w:pPr>
            <w:r w:rsidRPr="009D29F6">
              <w:rPr>
                <w:sz w:val="22"/>
                <w:szCs w:val="22"/>
              </w:rPr>
              <w:t>ZAGREBAČKI HOLDING d.o.o. OIB: 85884865987</w:t>
            </w:r>
            <w:r w:rsidR="00246975" w:rsidRPr="009D29F6">
              <w:rPr>
                <w:sz w:val="22"/>
                <w:szCs w:val="22"/>
              </w:rPr>
              <w:t>, Zagreb, Ul.grada Vukovara 41</w:t>
            </w:r>
          </w:p>
        </w:tc>
        <w:tc>
          <w:tcPr>
            <w:tcW w:type="dxa" w:w="1716"/>
            <w:vAlign w:val="center"/>
          </w:tcPr>
          <w:p w:rsidRDefault="00246975" w:rsidP="00540B41" w:rsidR="0097226C" w:rsidRPr="009D29F6">
            <w:pPr>
              <w:jc w:val="center"/>
              <w:rPr>
                <w:sz w:val="22"/>
                <w:szCs w:val="22"/>
              </w:rPr>
            </w:pPr>
            <w:r w:rsidRPr="009D29F6">
              <w:rPr>
                <w:sz w:val="22"/>
                <w:szCs w:val="22"/>
              </w:rPr>
              <w:t>13.313,07</w:t>
            </w:r>
          </w:p>
        </w:tc>
      </w:tr>
      <w:tr w:rsidTr="00540B41" w:rsidR="0097226C" w:rsidRPr="009D29F6">
        <w:tc>
          <w:tcPr>
            <w:tcW w:type="dxa" w:w="709"/>
            <w:vAlign w:val="center"/>
          </w:tcPr>
          <w:p w:rsidRDefault="0097226C" w:rsidP="00540B41" w:rsidR="0097226C" w:rsidRPr="009D29F6">
            <w:pPr>
              <w:jc w:val="center"/>
              <w:rPr>
                <w:sz w:val="22"/>
                <w:szCs w:val="22"/>
              </w:rPr>
            </w:pPr>
            <w:r w:rsidRPr="009D29F6">
              <w:rPr>
                <w:sz w:val="22"/>
                <w:szCs w:val="22"/>
              </w:rPr>
              <w:t>4</w:t>
            </w:r>
          </w:p>
        </w:tc>
        <w:tc>
          <w:tcPr>
            <w:tcW w:type="dxa" w:w="5452"/>
            <w:vAlign w:val="bottom"/>
          </w:tcPr>
          <w:p w:rsidRDefault="0097226C" w:rsidP="00540B41" w:rsidR="0097226C" w:rsidRPr="009D29F6">
            <w:pPr>
              <w:rPr>
                <w:sz w:val="22"/>
                <w:szCs w:val="22"/>
              </w:rPr>
            </w:pPr>
            <w:r w:rsidRPr="009D29F6">
              <w:rPr>
                <w:sz w:val="22"/>
                <w:szCs w:val="22"/>
              </w:rPr>
              <w:t xml:space="preserve"> ZRINKA FERHATBEGOVIĆ OIB: 79245166907</w:t>
            </w:r>
            <w:r w:rsidR="00246975" w:rsidRPr="009D29F6">
              <w:rPr>
                <w:sz w:val="22"/>
                <w:szCs w:val="22"/>
              </w:rPr>
              <w:t>, Lekneno, Lekneno 97</w:t>
            </w:r>
          </w:p>
        </w:tc>
        <w:tc>
          <w:tcPr>
            <w:tcW w:type="dxa" w:w="1716"/>
            <w:vAlign w:val="center"/>
          </w:tcPr>
          <w:p w:rsidRDefault="00246975" w:rsidP="00540B41" w:rsidR="0097226C" w:rsidRPr="009D29F6">
            <w:pPr>
              <w:jc w:val="center"/>
              <w:rPr>
                <w:sz w:val="22"/>
                <w:szCs w:val="22"/>
              </w:rPr>
            </w:pPr>
            <w:r w:rsidRPr="009D29F6">
              <w:rPr>
                <w:sz w:val="22"/>
                <w:szCs w:val="22"/>
              </w:rPr>
              <w:t>6.510,45</w:t>
            </w:r>
          </w:p>
        </w:tc>
      </w:tr>
      <w:tr w:rsidTr="00540B41" w:rsidR="0097226C" w:rsidRPr="009D29F6">
        <w:tc>
          <w:tcPr>
            <w:tcW w:type="dxa" w:w="709"/>
            <w:vAlign w:val="center"/>
          </w:tcPr>
          <w:p w:rsidRDefault="0097226C" w:rsidP="00540B41" w:rsidR="0097226C" w:rsidRPr="009D29F6">
            <w:pPr>
              <w:jc w:val="center"/>
              <w:rPr>
                <w:sz w:val="22"/>
                <w:szCs w:val="22"/>
              </w:rPr>
            </w:pPr>
            <w:r w:rsidRPr="009D29F6">
              <w:rPr>
                <w:sz w:val="22"/>
                <w:szCs w:val="22"/>
              </w:rPr>
              <w:t>5</w:t>
            </w:r>
          </w:p>
        </w:tc>
        <w:tc>
          <w:tcPr>
            <w:tcW w:type="dxa" w:w="5452"/>
            <w:vAlign w:val="center"/>
          </w:tcPr>
          <w:p w:rsidRDefault="0097226C" w:rsidP="00540B41" w:rsidR="0097226C" w:rsidRPr="009D29F6">
            <w:pPr>
              <w:rPr>
                <w:sz w:val="22"/>
                <w:szCs w:val="22"/>
              </w:rPr>
            </w:pPr>
            <w:r w:rsidRPr="009D29F6">
              <w:rPr>
                <w:sz w:val="22"/>
                <w:szCs w:val="22"/>
              </w:rPr>
              <w:t>VODOOPSKRBA I ODVODNJA d.o.o. OIB: 83416546499</w:t>
            </w:r>
            <w:r w:rsidR="00246975" w:rsidRPr="009D29F6">
              <w:rPr>
                <w:sz w:val="22"/>
                <w:szCs w:val="22"/>
              </w:rPr>
              <w:t>, Zagreb, Folnegovićeva 1</w:t>
            </w:r>
          </w:p>
        </w:tc>
        <w:tc>
          <w:tcPr>
            <w:tcW w:type="dxa" w:w="1716"/>
            <w:vAlign w:val="center"/>
          </w:tcPr>
          <w:p w:rsidRDefault="00246975" w:rsidP="00540B41" w:rsidR="0097226C" w:rsidRPr="009D29F6">
            <w:pPr>
              <w:jc w:val="center"/>
              <w:rPr>
                <w:sz w:val="22"/>
                <w:szCs w:val="22"/>
              </w:rPr>
            </w:pPr>
            <w:r w:rsidRPr="009D29F6">
              <w:rPr>
                <w:sz w:val="22"/>
                <w:szCs w:val="22"/>
              </w:rPr>
              <w:t>9.047,16</w:t>
            </w:r>
          </w:p>
        </w:tc>
      </w:tr>
      <w:tr w:rsidTr="00540B41" w:rsidR="0097226C" w:rsidRPr="009D29F6">
        <w:tc>
          <w:tcPr>
            <w:tcW w:type="dxa" w:w="709"/>
            <w:vAlign w:val="center"/>
          </w:tcPr>
          <w:p w:rsidRDefault="00246975" w:rsidP="00540B41" w:rsidR="0097226C" w:rsidRPr="009D29F6">
            <w:pPr>
              <w:jc w:val="center"/>
              <w:rPr>
                <w:sz w:val="22"/>
                <w:szCs w:val="22"/>
              </w:rPr>
            </w:pPr>
            <w:r w:rsidRPr="009D29F6">
              <w:rPr>
                <w:sz w:val="22"/>
                <w:szCs w:val="22"/>
              </w:rPr>
              <w:t>6</w:t>
            </w:r>
          </w:p>
        </w:tc>
        <w:tc>
          <w:tcPr>
            <w:tcW w:type="dxa" w:w="5452"/>
            <w:vAlign w:val="center"/>
          </w:tcPr>
          <w:p w:rsidRDefault="0097226C" w:rsidP="00540B41" w:rsidR="0097226C" w:rsidRPr="009D29F6">
            <w:pPr>
              <w:rPr>
                <w:sz w:val="22"/>
                <w:szCs w:val="22"/>
              </w:rPr>
            </w:pPr>
            <w:r w:rsidRPr="009D29F6">
              <w:rPr>
                <w:sz w:val="22"/>
                <w:szCs w:val="22"/>
              </w:rPr>
              <w:t>DRAGUTIN KUTIJA  vlasnik obrta  PITUR,  OIB:</w:t>
            </w:r>
            <w:r w:rsidR="00246975" w:rsidRPr="009D29F6">
              <w:rPr>
                <w:sz w:val="22"/>
                <w:szCs w:val="22"/>
              </w:rPr>
              <w:t xml:space="preserve"> </w:t>
            </w:r>
            <w:r w:rsidRPr="009D29F6">
              <w:rPr>
                <w:sz w:val="22"/>
                <w:szCs w:val="22"/>
              </w:rPr>
              <w:t>05357473691,  Zagreb</w:t>
            </w:r>
            <w:r w:rsidR="009D29F6">
              <w:rPr>
                <w:sz w:val="22"/>
                <w:szCs w:val="22"/>
              </w:rPr>
              <w:t>, Černina 17</w:t>
            </w:r>
          </w:p>
        </w:tc>
        <w:tc>
          <w:tcPr>
            <w:tcW w:type="dxa" w:w="1716"/>
            <w:vAlign w:val="center"/>
          </w:tcPr>
          <w:p w:rsidRDefault="00246975" w:rsidP="00540B41" w:rsidR="0097226C" w:rsidRPr="009D29F6">
            <w:pPr>
              <w:jc w:val="center"/>
              <w:rPr>
                <w:sz w:val="22"/>
                <w:szCs w:val="22"/>
              </w:rPr>
            </w:pPr>
            <w:r w:rsidRPr="009D29F6">
              <w:rPr>
                <w:sz w:val="22"/>
                <w:szCs w:val="22"/>
              </w:rPr>
              <w:t>23.710,38</w:t>
            </w:r>
          </w:p>
        </w:tc>
      </w:tr>
    </w:tbl>
    <w:p w:rsidRDefault="0097226C" w:rsidP="006F05C0" w:rsidR="0097226C" w:rsidRPr="00F4669D">
      <w:pPr>
        <w:ind w:left="360"/>
        <w:jc w:val="center"/>
      </w:pPr>
    </w:p>
    <w:p w:rsidRDefault="00344553" w:rsidP="00E831B9" w:rsidR="00D5470F" w:rsidRPr="00F4669D">
      <w:pPr>
        <w:tabs>
          <w:tab w:pos="36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4669D">
        <w:tab/>
      </w:r>
      <w:r w:rsidRPr="00F4669D">
        <w:tab/>
      </w:r>
      <w:r w:rsidRPr="00F4669D">
        <w:tab/>
      </w:r>
    </w:p>
    <w:p w:rsidRDefault="005A05A8" w:rsidP="00E831B9" w:rsidR="005A05A8" w:rsidRPr="00F4669D">
      <w:pPr>
        <w:tabs>
          <w:tab w:pos="360" w:val="left"/>
        </w:tabs>
        <w:jc w:val="center"/>
      </w:pPr>
      <w:r w:rsidRPr="00F4669D">
        <w:t>Obrazloženje</w:t>
      </w:r>
    </w:p>
    <w:p w:rsidRDefault="00954AAC" w:rsidR="00954AAC" w:rsidRPr="00F4669D">
      <w:pPr>
        <w:ind w:firstLine="720"/>
        <w:jc w:val="both"/>
      </w:pPr>
    </w:p>
    <w:p w:rsidRDefault="00954AAC" w:rsidP="00954AAC" w:rsidR="00954AAC" w:rsidRPr="00F4669D">
      <w:pPr>
        <w:ind w:firstLine="720"/>
        <w:jc w:val="both"/>
      </w:pPr>
      <w:r w:rsidRPr="00F4669D">
        <w:t xml:space="preserve">Na </w:t>
      </w:r>
      <w:r w:rsidR="00C517B5" w:rsidRPr="00F4669D">
        <w:t xml:space="preserve">posebnom </w:t>
      </w:r>
      <w:r w:rsidRPr="00F4669D">
        <w:t xml:space="preserve">ispitnom ročištu održanom dana </w:t>
      </w:r>
      <w:r w:rsidR="00F4669D" w:rsidRPr="00F4669D">
        <w:t>30</w:t>
      </w:r>
      <w:r w:rsidR="006F05C0" w:rsidRPr="00F4669D">
        <w:t xml:space="preserve">. </w:t>
      </w:r>
      <w:r w:rsidR="00F4669D" w:rsidRPr="00F4669D">
        <w:t>svibnja</w:t>
      </w:r>
      <w:r w:rsidR="006F05C0" w:rsidRPr="00F4669D">
        <w:t xml:space="preserve"> </w:t>
      </w:r>
      <w:r w:rsidR="003B11ED" w:rsidRPr="00F4669D">
        <w:t>201</w:t>
      </w:r>
      <w:r w:rsidR="00F4669D" w:rsidRPr="00F4669D">
        <w:t>6</w:t>
      </w:r>
      <w:r w:rsidR="003B11ED" w:rsidRPr="00F4669D">
        <w:t>.</w:t>
      </w:r>
      <w:r w:rsidRPr="00F4669D">
        <w:t xml:space="preserve"> ispitan</w:t>
      </w:r>
      <w:r w:rsidR="006F05C0" w:rsidRPr="00F4669D">
        <w:t>e su  prijavljene</w:t>
      </w:r>
      <w:r w:rsidR="003F0AE9" w:rsidRPr="00F4669D">
        <w:t xml:space="preserve"> tražbin</w:t>
      </w:r>
      <w:r w:rsidR="006F05C0" w:rsidRPr="00F4669D">
        <w:t>e</w:t>
      </w:r>
      <w:r w:rsidR="003F0AE9" w:rsidRPr="00F4669D">
        <w:t xml:space="preserve"> prema svom iznosu </w:t>
      </w:r>
      <w:r w:rsidRPr="00F4669D">
        <w:t>i redu.</w:t>
      </w:r>
    </w:p>
    <w:p w:rsidRDefault="00954AAC" w:rsidP="005C1988" w:rsidR="00954AAC" w:rsidRPr="00F4669D">
      <w:pPr>
        <w:ind w:firstLine="708"/>
        <w:jc w:val="both"/>
      </w:pPr>
      <w:r w:rsidRPr="00F4669D">
        <w:t>Stečajni sudac sastavio je, sukladno članku 177. stavak 2. Stečajnog zakona</w:t>
      </w:r>
      <w:r w:rsidR="005C1988" w:rsidRPr="00F4669D">
        <w:t xml:space="preserve"> (Narodne novine br. </w:t>
      </w:r>
      <w:r w:rsidR="00AE02F5" w:rsidRPr="00F4669D">
        <w:t>44/96, 161/98, 29/99, 129/00, 123/03, 197/03, 187/04, 82/06, 116/10, 125/12, 133/12;</w:t>
      </w:r>
      <w:r w:rsidR="003F0AE9" w:rsidRPr="00F4669D">
        <w:t xml:space="preserve"> -</w:t>
      </w:r>
      <w:r w:rsidR="005C1988" w:rsidRPr="00F4669D">
        <w:t xml:space="preserve"> dalje: SZ)</w:t>
      </w:r>
      <w:r w:rsidRPr="00F4669D">
        <w:t>, tablicu ispitan</w:t>
      </w:r>
      <w:r w:rsidR="00B73945" w:rsidRPr="00F4669D">
        <w:t>e</w:t>
      </w:r>
      <w:r w:rsidRPr="00F4669D">
        <w:t xml:space="preserve"> tražbin</w:t>
      </w:r>
      <w:r w:rsidR="00B73945" w:rsidRPr="00F4669D">
        <w:t>e</w:t>
      </w:r>
      <w:r w:rsidRPr="00F4669D">
        <w:t xml:space="preserve">, a u koju </w:t>
      </w:r>
      <w:r w:rsidR="00B73945" w:rsidRPr="00F4669D">
        <w:t>je</w:t>
      </w:r>
      <w:r w:rsidRPr="00F4669D">
        <w:t xml:space="preserve"> za prijavljenu tražbinu unesen</w:t>
      </w:r>
      <w:r w:rsidR="00B73945" w:rsidRPr="00F4669D">
        <w:t xml:space="preserve"> podatak</w:t>
      </w:r>
      <w:r w:rsidRPr="00F4669D">
        <w:t xml:space="preserve"> o tome u kojoj je mjeri tražbina utvrđena prema svom iznosu i svom redu</w:t>
      </w:r>
      <w:r w:rsidR="00974173" w:rsidRPr="00F4669D">
        <w:t>,</w:t>
      </w:r>
      <w:r w:rsidRPr="00F4669D">
        <w:t xml:space="preserve"> odnosno tko je tražbinu osporio.</w:t>
      </w:r>
    </w:p>
    <w:p w:rsidRDefault="006F05C0" w:rsidP="00351A68" w:rsidR="006F05C0" w:rsidRPr="00F4669D">
      <w:pPr>
        <w:pStyle w:val="Tijeloteksta-uvlaka2"/>
      </w:pPr>
    </w:p>
    <w:p w:rsidRDefault="00F4669D" w:rsidR="005A05A8" w:rsidRPr="00F4669D">
      <w:pPr>
        <w:jc w:val="center"/>
      </w:pPr>
      <w:r w:rsidRPr="00F4669D">
        <w:t>U Zagrebu 30</w:t>
      </w:r>
      <w:r w:rsidR="006F05C0" w:rsidRPr="00F4669D">
        <w:t xml:space="preserve">. </w:t>
      </w:r>
      <w:r w:rsidRPr="00F4669D">
        <w:t>svibnja</w:t>
      </w:r>
      <w:r w:rsidR="006F05C0" w:rsidRPr="00F4669D">
        <w:t xml:space="preserve"> </w:t>
      </w:r>
      <w:r w:rsidR="003B11ED" w:rsidRPr="00F4669D">
        <w:t>201</w:t>
      </w:r>
      <w:r w:rsidRPr="00F4669D">
        <w:t>6</w:t>
      </w:r>
      <w:r w:rsidR="0055220B" w:rsidRPr="00F4669D">
        <w:t>.</w:t>
      </w:r>
    </w:p>
    <w:p w:rsidRDefault="005A05A8" w:rsidR="005A05A8" w:rsidRPr="00F4669D">
      <w:r w:rsidRPr="00F4669D">
        <w:tab/>
      </w:r>
    </w:p>
    <w:p w:rsidRDefault="005A05A8" w:rsidR="005A05A8" w:rsidRPr="00F4669D">
      <w:r w:rsidRPr="00F4669D">
        <w:tab/>
      </w:r>
      <w:r w:rsidRPr="00F4669D">
        <w:tab/>
      </w:r>
      <w:r w:rsidRPr="00F4669D">
        <w:tab/>
      </w:r>
      <w:r w:rsidRPr="00F4669D">
        <w:tab/>
        <w:t xml:space="preserve">            </w:t>
      </w:r>
      <w:r w:rsidRPr="00F4669D">
        <w:tab/>
      </w:r>
      <w:r w:rsidRPr="00F4669D">
        <w:tab/>
        <w:t xml:space="preserve">   </w:t>
      </w:r>
      <w:r w:rsidR="00E831B9" w:rsidRPr="00F4669D">
        <w:tab/>
      </w:r>
      <w:r w:rsidR="0055220B" w:rsidRPr="00F4669D">
        <w:t xml:space="preserve">     </w:t>
      </w:r>
      <w:r w:rsidRPr="00F4669D">
        <w:t>S</w:t>
      </w:r>
      <w:r w:rsidR="0055220B" w:rsidRPr="00F4669D">
        <w:t xml:space="preserve"> </w:t>
      </w:r>
      <w:r w:rsidRPr="00F4669D">
        <w:t>U</w:t>
      </w:r>
      <w:r w:rsidR="0055220B" w:rsidRPr="00F4669D">
        <w:t xml:space="preserve"> </w:t>
      </w:r>
      <w:r w:rsidRPr="00F4669D">
        <w:t>D</w:t>
      </w:r>
      <w:r w:rsidR="0055220B" w:rsidRPr="00F4669D">
        <w:t xml:space="preserve"> </w:t>
      </w:r>
      <w:r w:rsidRPr="00F4669D">
        <w:t>A</w:t>
      </w:r>
      <w:r w:rsidR="0055220B" w:rsidRPr="00F4669D">
        <w:t xml:space="preserve"> </w:t>
      </w:r>
      <w:r w:rsidRPr="00F4669D">
        <w:t>C:</w:t>
      </w:r>
    </w:p>
    <w:p w:rsidRDefault="003C6B5B" w:rsidR="005A05A8" w:rsidRPr="00F4669D">
      <w:r w:rsidRPr="00F4669D">
        <w:tab/>
      </w:r>
    </w:p>
    <w:p w:rsidRDefault="00BB56B4" w:rsidP="0097226C" w:rsidR="00926742" w:rsidRPr="00F4669D">
      <w:r w:rsidRPr="00F4669D">
        <w:tab/>
      </w:r>
      <w:r w:rsidRPr="00F4669D">
        <w:tab/>
      </w:r>
      <w:r w:rsidRPr="00F4669D">
        <w:tab/>
      </w:r>
      <w:r w:rsidRPr="00F4669D">
        <w:tab/>
      </w:r>
      <w:r w:rsidRPr="00F4669D">
        <w:tab/>
      </w:r>
      <w:r w:rsidRPr="00F4669D">
        <w:tab/>
      </w:r>
      <w:r w:rsidRPr="00F4669D">
        <w:tab/>
      </w:r>
      <w:r w:rsidRPr="00F4669D">
        <w:tab/>
        <w:t>LUCIJA BUTIGAN</w:t>
      </w:r>
      <w:r w:rsidR="00DA1406">
        <w:t>, v.r.</w:t>
      </w:r>
    </w:p>
    <w:p w:rsidRDefault="00926742" w:rsidR="00926742" w:rsidRPr="00F4669D">
      <w:pPr>
        <w:rPr>
          <w:u w:val="single"/>
        </w:rPr>
      </w:pPr>
    </w:p>
    <w:p w:rsidRDefault="0055220B" w:rsidR="005A05A8" w:rsidRPr="00F4669D">
      <w:r w:rsidRPr="00F4669D">
        <w:t>UPUTA</w:t>
      </w:r>
      <w:r w:rsidR="005A05A8" w:rsidRPr="00F4669D">
        <w:t xml:space="preserve"> O PRAVNOM LIJEKU:</w:t>
      </w:r>
    </w:p>
    <w:p w:rsidRDefault="005A05A8" w:rsidP="00351A68" w:rsidR="005A05A8" w:rsidRPr="00F4669D">
      <w:pPr>
        <w:pStyle w:val="Tijeloteksta"/>
        <w:spacing w:after="120"/>
        <w:ind w:left="0"/>
        <w:rPr>
          <w:szCs w:val="24"/>
        </w:rPr>
      </w:pPr>
      <w:r w:rsidRPr="00F4669D">
        <w:rPr>
          <w:szCs w:val="24"/>
        </w:rPr>
        <w:t>Protiv ovog rješenja pravo na žalbu ima svaki vjerovnik u dijelu koji se tiče njegove prijavljene tražbine odnosno tražbine koju je osporio stečajni upravitelj (</w:t>
      </w:r>
      <w:r w:rsidR="005C1988" w:rsidRPr="00F4669D">
        <w:rPr>
          <w:szCs w:val="24"/>
        </w:rPr>
        <w:t>članak 177. stavak 4. i 5. SZ-a</w:t>
      </w:r>
      <w:r w:rsidRPr="00F4669D">
        <w:rPr>
          <w:szCs w:val="24"/>
        </w:rPr>
        <w:t>). Rok za žalbu je os</w:t>
      </w:r>
      <w:r w:rsidR="00E831B9" w:rsidRPr="00F4669D">
        <w:rPr>
          <w:szCs w:val="24"/>
        </w:rPr>
        <w:t>am</w:t>
      </w:r>
      <w:r w:rsidRPr="00F4669D">
        <w:rPr>
          <w:szCs w:val="24"/>
        </w:rPr>
        <w:t xml:space="preserve"> dana računajući od dana dostave pisanog izvatka iz rješenja. Žalba se podnosi Visokom trgova</w:t>
      </w:r>
      <w:r w:rsidR="008F5962" w:rsidRPr="00F4669D">
        <w:rPr>
          <w:szCs w:val="24"/>
        </w:rPr>
        <w:t>čkom sudu RH putem ovog suda u tri</w:t>
      </w:r>
      <w:r w:rsidRPr="00F4669D">
        <w:rPr>
          <w:szCs w:val="24"/>
        </w:rPr>
        <w:t xml:space="preserve"> primjerka.</w:t>
      </w:r>
    </w:p>
    <w:p w:rsidRDefault="00DA1406" w:rsidP="007F0C2B" w:rsidR="00DA1406" w:rsidRPr="006866B6">
      <w:pPr>
        <w:ind w:left="4332"/>
      </w:pPr>
      <w:r>
        <w:t xml:space="preserve">      Za točnost otpravka-ovlašteni </w:t>
      </w:r>
      <w:r w:rsidRPr="006866B6">
        <w:t>službenik:</w:t>
      </w:r>
    </w:p>
    <w:p w:rsidRDefault="00DA1406" w:rsidP="007F0C2B" w:rsidR="00DA1406" w:rsidRPr="006866B6">
      <w:pPr>
        <w:jc w:val="both"/>
      </w:pPr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 xml:space="preserve">                         </w:t>
      </w:r>
      <w:r w:rsidRPr="006866B6">
        <w:t xml:space="preserve"> </w:t>
      </w:r>
      <w:r>
        <w:t xml:space="preserve">    </w:t>
      </w:r>
      <w:r w:rsidRPr="006866B6">
        <w:t>(Valentina Kranjčić)</w:t>
      </w:r>
    </w:p>
    <w:p w:rsidRDefault="00DA1406" w:rsidR="00DA1406" w:rsidRPr="00F056CD"/>
    <w:p w:rsidRDefault="0097226C" w:rsidR="0097226C" w:rsidRPr="00DA1406">
      <w:pPr>
        <w:jc w:val="both"/>
        <w:rPr>
          <w:color w:val="FFFFFF"/>
        </w:rPr>
      </w:pPr>
    </w:p>
    <w:p w:rsidRDefault="00951939" w:rsidR="00951939" w:rsidRPr="00DA1406">
      <w:pPr>
        <w:jc w:val="both"/>
        <w:rPr>
          <w:color w:val="FFFFFF"/>
        </w:rPr>
      </w:pPr>
      <w:r w:rsidRPr="00DA1406">
        <w:rPr>
          <w:color w:val="FFFFFF"/>
        </w:rPr>
        <w:t>DNA:</w:t>
      </w:r>
    </w:p>
    <w:p w:rsidRDefault="00951939" w:rsidR="00951939" w:rsidRPr="00DA1406">
      <w:pPr>
        <w:numPr>
          <w:ilvl w:val="0"/>
          <w:numId w:val="1"/>
        </w:numPr>
        <w:jc w:val="both"/>
        <w:rPr>
          <w:color w:val="FFFFFF"/>
        </w:rPr>
      </w:pPr>
      <w:r w:rsidRPr="00DA1406">
        <w:rPr>
          <w:color w:val="FFFFFF"/>
        </w:rPr>
        <w:t>stečajni upravitelj</w:t>
      </w:r>
    </w:p>
    <w:p w:rsidRDefault="00F4669D" w:rsidR="00951939" w:rsidRPr="00DA1406">
      <w:pPr>
        <w:numPr>
          <w:ilvl w:val="0"/>
          <w:numId w:val="1"/>
        </w:numPr>
        <w:jc w:val="both"/>
        <w:rPr>
          <w:color w:val="FFFFFF"/>
        </w:rPr>
      </w:pPr>
      <w:r w:rsidRPr="00DA1406">
        <w:rPr>
          <w:color w:val="FFFFFF"/>
        </w:rPr>
        <w:t>e-</w:t>
      </w:r>
      <w:r w:rsidR="00951939" w:rsidRPr="00DA1406">
        <w:rPr>
          <w:color w:val="FFFFFF"/>
        </w:rPr>
        <w:t>oglasna ploča suda – 8 dana</w:t>
      </w:r>
    </w:p>
    <w:p w:rsidRDefault="0085719D" w:rsidP="00BE68E2" w:rsidR="0085719D" w:rsidRPr="00F4669D">
      <w:pPr>
        <w:jc w:val="both"/>
      </w:pPr>
    </w:p>
    <w:sectPr w:rsidSect="00964ACB" w:rsidR="0085719D" w:rsidRPr="00F4669D">
      <w:headerReference w:type="even" r:id="rId10"/>
      <w:headerReference w:type="default" r:id="rId11"/>
      <w:pgSz w:code="9" w:h="16840" w:w="11907"/>
      <w:pgMar w:gutter="0" w:footer="720" w:header="720" w:left="1531" w:bottom="1139" w:right="1304" w:top="146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E5E" w:rsidR="00867E5E">
      <w:r>
        <w:separator/>
      </w:r>
    </w:p>
  </w:endnote>
  <w:endnote w:id="0" w:type="continuationSeparator">
    <w:p w:rsidRDefault="00867E5E" w:rsidR="00867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E5E" w:rsidR="00867E5E">
      <w:r>
        <w:separator/>
      </w:r>
    </w:p>
  </w:footnote>
  <w:footnote w:id="0" w:type="continuationSeparator">
    <w:p w:rsidRDefault="00867E5E" w:rsidR="00867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9D" w:rsidP="00983978" w:rsidR="00857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19D" w:rsidR="008571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9D" w:rsidP="00983978" w:rsidR="00857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719D" w:rsidP="00964ACB" w:rsidR="0085719D" w:rsidRPr="001B2EE7">
    <w:pPr>
      <w:pStyle w:val="Zaglavlje"/>
      <w:jc w:val="right"/>
    </w:pPr>
    <w:r w:rsidRPr="001B2EE7">
      <w:t>20 St-</w:t>
    </w:r>
    <w:r w:rsidR="00246975">
      <w:t>902</w:t>
    </w:r>
    <w:r w:rsidR="006F05C0">
      <w:t>/</w:t>
    </w:r>
    <w:r w:rsidR="00246975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E5D6D87"/>
    <w:multiLevelType w:val="hybridMultilevel"/>
    <w:tmpl w:val="54662C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9A7736A"/>
    <w:multiLevelType w:val="hybridMultilevel"/>
    <w:tmpl w:val="EB5256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23344"/>
    <w:rsid w:val="00042D52"/>
    <w:rsid w:val="000867C8"/>
    <w:rsid w:val="000946BE"/>
    <w:rsid w:val="000A2F86"/>
    <w:rsid w:val="00101F12"/>
    <w:rsid w:val="001252CF"/>
    <w:rsid w:val="001455F6"/>
    <w:rsid w:val="001508AB"/>
    <w:rsid w:val="00157393"/>
    <w:rsid w:val="00197B26"/>
    <w:rsid w:val="001A568B"/>
    <w:rsid w:val="001B2EE7"/>
    <w:rsid w:val="001C5D18"/>
    <w:rsid w:val="001E67C2"/>
    <w:rsid w:val="001E7CFC"/>
    <w:rsid w:val="001F2B41"/>
    <w:rsid w:val="001F59F4"/>
    <w:rsid w:val="00201BAF"/>
    <w:rsid w:val="00201D09"/>
    <w:rsid w:val="00246975"/>
    <w:rsid w:val="0025451D"/>
    <w:rsid w:val="00283570"/>
    <w:rsid w:val="00296321"/>
    <w:rsid w:val="002E7B57"/>
    <w:rsid w:val="002E7CCA"/>
    <w:rsid w:val="003150B7"/>
    <w:rsid w:val="00317595"/>
    <w:rsid w:val="00336758"/>
    <w:rsid w:val="00344553"/>
    <w:rsid w:val="00347D3D"/>
    <w:rsid w:val="00351A68"/>
    <w:rsid w:val="00371E39"/>
    <w:rsid w:val="0037473B"/>
    <w:rsid w:val="003B11ED"/>
    <w:rsid w:val="003C282C"/>
    <w:rsid w:val="003C4470"/>
    <w:rsid w:val="003C5A8B"/>
    <w:rsid w:val="003C6B5B"/>
    <w:rsid w:val="003D098B"/>
    <w:rsid w:val="003F0AE9"/>
    <w:rsid w:val="003F6424"/>
    <w:rsid w:val="00401AC7"/>
    <w:rsid w:val="004042B5"/>
    <w:rsid w:val="00480198"/>
    <w:rsid w:val="00480D11"/>
    <w:rsid w:val="00485CDE"/>
    <w:rsid w:val="004A4B34"/>
    <w:rsid w:val="004A6157"/>
    <w:rsid w:val="004E63D5"/>
    <w:rsid w:val="0055220B"/>
    <w:rsid w:val="00554D85"/>
    <w:rsid w:val="00577235"/>
    <w:rsid w:val="00593F2D"/>
    <w:rsid w:val="005A05A8"/>
    <w:rsid w:val="005A7D75"/>
    <w:rsid w:val="005B2406"/>
    <w:rsid w:val="005C1988"/>
    <w:rsid w:val="005C4AA5"/>
    <w:rsid w:val="005C6603"/>
    <w:rsid w:val="005C721A"/>
    <w:rsid w:val="005D7B51"/>
    <w:rsid w:val="005F0F5D"/>
    <w:rsid w:val="00606737"/>
    <w:rsid w:val="00616A5E"/>
    <w:rsid w:val="00617663"/>
    <w:rsid w:val="0065498A"/>
    <w:rsid w:val="0066264C"/>
    <w:rsid w:val="006666C8"/>
    <w:rsid w:val="006761FD"/>
    <w:rsid w:val="006E5C64"/>
    <w:rsid w:val="006F05C0"/>
    <w:rsid w:val="00704E53"/>
    <w:rsid w:val="007251FA"/>
    <w:rsid w:val="0073275F"/>
    <w:rsid w:val="00733945"/>
    <w:rsid w:val="0073417F"/>
    <w:rsid w:val="00764BFF"/>
    <w:rsid w:val="007818D4"/>
    <w:rsid w:val="00781AD5"/>
    <w:rsid w:val="00785062"/>
    <w:rsid w:val="0079009E"/>
    <w:rsid w:val="0079230B"/>
    <w:rsid w:val="00794073"/>
    <w:rsid w:val="007F28A7"/>
    <w:rsid w:val="008554B1"/>
    <w:rsid w:val="0085719D"/>
    <w:rsid w:val="00867E5E"/>
    <w:rsid w:val="00873F82"/>
    <w:rsid w:val="008A71A9"/>
    <w:rsid w:val="008F5962"/>
    <w:rsid w:val="00902E34"/>
    <w:rsid w:val="00926742"/>
    <w:rsid w:val="009416C8"/>
    <w:rsid w:val="00947857"/>
    <w:rsid w:val="00951939"/>
    <w:rsid w:val="00954AAC"/>
    <w:rsid w:val="00964ACB"/>
    <w:rsid w:val="0097226C"/>
    <w:rsid w:val="00974173"/>
    <w:rsid w:val="009825F9"/>
    <w:rsid w:val="00983978"/>
    <w:rsid w:val="009D29F6"/>
    <w:rsid w:val="009E55A2"/>
    <w:rsid w:val="009E6CC5"/>
    <w:rsid w:val="009F66BC"/>
    <w:rsid w:val="00A32F96"/>
    <w:rsid w:val="00A9383C"/>
    <w:rsid w:val="00AA3864"/>
    <w:rsid w:val="00AB0D3C"/>
    <w:rsid w:val="00AE02F5"/>
    <w:rsid w:val="00B03345"/>
    <w:rsid w:val="00B73945"/>
    <w:rsid w:val="00BB56B4"/>
    <w:rsid w:val="00BB763E"/>
    <w:rsid w:val="00BE68E2"/>
    <w:rsid w:val="00C124FD"/>
    <w:rsid w:val="00C35B81"/>
    <w:rsid w:val="00C517B5"/>
    <w:rsid w:val="00C9298D"/>
    <w:rsid w:val="00CB39C4"/>
    <w:rsid w:val="00CB7348"/>
    <w:rsid w:val="00CE1348"/>
    <w:rsid w:val="00CF60E9"/>
    <w:rsid w:val="00D14FBB"/>
    <w:rsid w:val="00D306CB"/>
    <w:rsid w:val="00D412F1"/>
    <w:rsid w:val="00D5470F"/>
    <w:rsid w:val="00DA1406"/>
    <w:rsid w:val="00DC13B0"/>
    <w:rsid w:val="00DF2EB0"/>
    <w:rsid w:val="00DF443E"/>
    <w:rsid w:val="00E07737"/>
    <w:rsid w:val="00E2567E"/>
    <w:rsid w:val="00E70959"/>
    <w:rsid w:val="00E7511A"/>
    <w:rsid w:val="00E831B9"/>
    <w:rsid w:val="00E9540D"/>
    <w:rsid w:val="00EC60A5"/>
    <w:rsid w:val="00EF665C"/>
    <w:rsid w:val="00F460A9"/>
    <w:rsid w:val="00F4669D"/>
    <w:rsid w:val="00F6595E"/>
    <w:rsid w:val="00FA6DCF"/>
    <w:rsid w:val="00FB2886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577235"/>
    <w:pPr>
      <w:spacing w:lineRule="auto" w:line="480" w:after="120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customStyle="true" w:styleId="Tijeloteksta21" w:type="paragraph">
    <w:name w:val="Tijelo teksta 21"/>
    <w:basedOn w:val="Normal"/>
    <w:rsid w:val="006F05C0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25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6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6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6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6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577235"/>
    <w:pPr>
      <w:spacing w:after="120" w:line="480" w:lineRule="auto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customStyle="1" w:styleId="Tijeloteksta21" w:type="paragraph">
    <w:name w:val="Tijelo teksta 21"/>
    <w:basedOn w:val="Normal"/>
    <w:rsid w:val="006F05C0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25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6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6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6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6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St-902/2014-37</izvorni_sadrzaj>
    <derivirana_varijabla naziv="DomainObject.Oznaka_1">St-902/2014-37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2014.</izvorni_sadrzaj>
    <derivirana_varijabla naziv="DomainObject.Predmet.DatumOsnivanja_1">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St-902/2014</izvorni_sadrzaj>
    <derivirana_varijabla naziv="DomainObject.Predmet.OznakaBroj_1">St-902/2014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PLAĆENA BILJEZIMA</izvorni_sadrzaj>
    <derivirana_varijabla naziv="DomainObject.Predmet.PrimjedbaSuca_1">PRISTOJBA PLAĆENA BILJEZIMA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TEMPERA d.d. Soboslikarski i ličilački radovi, te završni radovi u graditeljstvu zastupanog po punomoćniku Darko Blažević</izvorni_sadrzaj>
    <derivirana_varijabla naziv="DomainObject.Predmet.ProtustrankaFormated_1">  TEMPERA d.d. Soboslikarski i ličilački radovi, te završni radovi u graditeljstvu zastupanog po punomoćniku Darko Blažević</derivirana_varijabla>
  </DomainObject.Predmet.ProtustrankaFormated>
  <DomainObject.Predmet.ProtustrankaFormatedOIB>
    <izvorni_sadrzaj>  TEMPERA d.d. Soboslikarski i ličilački radovi, te završni radovi u graditeljstvu, OIB 24249919217 zastupanog po punomoćniku Darko Blažević</izvorni_sadrzaj>
    <derivirana_varijabla naziv="DomainObject.Predmet.ProtustrankaFormatedOIB_1">  TEMPERA d.d. Soboslikarski i ličilački radovi, te završni radovi u graditeljstvu, OIB 24249919217 zastupanog po punomoćniku Darko Blažević</derivirana_varijabla>
  </DomainObject.Predmet.ProtustrankaFormatedOIB>
  <DomainObject.Predmet.ProtustrankaFormatedWithAdress>
    <izvorni_sadrzaj> TEMPERA d.d. Soboslikarski i ličilački radovi, te završni radovi u graditeljstvu, Augusta Šenoe 21, 10000 Zagreb zastupanog po punomoćniku Darko Blažević</izvorni_sadrzaj>
    <derivirana_varijabla naziv="DomainObject.Predmet.ProtustrankaFormatedWithAdress_1"> TEMPERA d.d. Soboslikarski i ličilački radovi, te završni radovi u graditeljstvu, Augusta Šenoe 21, 10000 Zagreb zastupanog po punomoćniku Darko Blažević</derivirana_varijabla>
  </DomainObject.Predmet.ProtustrankaFormatedWithAdress>
  <DomainObject.Predmet.ProtustrankaFormatedWithAdressOIB>
    <izvorni_sadrzaj> TEMPERA d.d. Soboslikarski i ličilački radovi, te završni radovi u graditeljstvu, OIB 24249919217, Augusta Šenoe 21, 10000 Zagreb zastupanog po punomoćniku Darko Blažević</izvorni_sadrzaj>
    <derivirana_varijabla naziv="DomainObject.Predmet.ProtustrankaFormatedWithAdressOIB_1"> TEMPERA d.d. Soboslikarski i ličilački radovi, te završni radovi u graditeljstvu, OIB 24249919217, Augusta Šenoe 21, 10000 Zagreb zastupanog po punomoćniku Darko Blažević</derivirana_varijabla>
  </DomainObject.Predmet.ProtustrankaFormatedWithAdressOIB>
  <DomainObject.Predmet.ProtustrankaWithAdress>
    <izvorni_sadrzaj>TEMPERA d.d. Soboslikarski i ličilački radovi, te završni radovi u graditeljstvu Augusta Šenoe 21, 10000 Zagreb</izvorni_sadrzaj>
    <derivirana_varijabla naziv="DomainObject.Predmet.ProtustrankaWithAdress_1">TEMPERA d.d. Soboslikarski i ličilački radovi, te završni radovi u graditeljstvu Augusta Šenoe 21, 10000 Zagreb</derivirana_varijabla>
  </DomainObject.Predmet.ProtustrankaWithAdress>
  <DomainObject.Predmet.ProtustrankaWithAdressOIB>
    <izvorni_sadrzaj>TEMPERA d.d. Soboslikarski i ličilački radovi, te završni radovi u graditeljstvu, OIB 24249919217, Augusta Šenoe 21, 10000 Zagreb</izvorni_sadrzaj>
    <derivirana_varijabla naziv="DomainObject.Predmet.ProtustrankaWithAdressOIB_1">TEMPERA d.d. Soboslikarski i ličilački radovi, te završni radovi u graditeljstvu, OIB 24249919217, Augusta Šenoe 21, 10000 Zagreb</derivirana_varijabla>
  </DomainObject.Predmet.ProtustrankaWithAdressOIB>
  <DomainObject.Predmet.ProtustrankaNazivFormated>
    <izvorni_sadrzaj>TEMPERA d.d. Soboslikarski i ličilački radovi, te završni radovi u graditeljstvu</izvorni_sadrzaj>
    <derivirana_varijabla naziv="DomainObject.Predmet.ProtustrankaNazivFormated_1">TEMPERA d.d. Soboslikarski i ličilački radovi, te završni radovi u graditeljstvu</derivirana_varijabla>
  </DomainObject.Predmet.ProtustrankaNazivFormated>
  <DomainObject.Predmet.ProtustrankaNazivFormatedOIB>
    <izvorni_sadrzaj>TEMPERA d.d. Soboslikarski i ličilački radovi, te završni radovi u graditeljstvu, OIB 24249919217</izvorni_sadrzaj>
    <derivirana_varijabla naziv="DomainObject.Predmet.ProtustrankaNazivFormatedOIB_1">TEMPERA d.d. Soboslikarski i ličilački radovi, te završni radovi u graditeljstvu, OIB 24249919217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Prišlin; ZAGREBAČKI HOLDING, društvo s ograničenom odgovornošću za javni prijevoz, opskrbu vodom, održavanje čistoće, putnička a; VODOPOSKRBA I ODVODNJA</izvorni_sadrzaj>
    <derivirana_varijabla naziv="DomainObject.Predmet.StrankaFormated_1">  Vladimir Prišlin; ZAGREBAČKI HOLDING, društvo s ograničenom odgovornošću za javni prijevoz, opskrbu vodom, održavanje čistoće, putnička a; VODOPOSKRBA I ODVODNJA</derivirana_varijabla>
  </DomainObject.Predmet.StrankaFormated>
  <DomainObject.Predmet.StrankaFormatedOIB>
    <izvorni_sadrzaj>  Vladimir Prišlin, OIB 07188706442; ZAGREBAČKI HOLDING, društvo s ograničenom odgovornošću za javni prijevoz, opskrbu vodom, održavanje čistoće, putnička a, OIB 85584865987; VODOPOSKRBA I ODVODNJA</izvorni_sadrzaj>
    <derivirana_varijabla naziv="DomainObject.Predmet.StrankaFormatedOIB_1">  Vladimir Prišlin, OIB 07188706442; ZAGREBAČKI HOLDING, društvo s ograničenom odgovornošću za javni prijevoz, opskrbu vodom, održavanje čistoće, putnička a, OIB 85584865987; VODOPOSKRBA I ODVODNJA</derivirana_varijabla>
  </DomainObject.Predmet.StrankaFormatedOIB>
  <DomainObject.Predmet.StrankaFormatedWithAdress>
    <izvorni_sadrzaj> Vladimir Prišlin, Vijenac Frane Gotovca 13, 10000 Zagreb; ZAGREBAČKI HOLDING, društvo s ograničenom odgovornošću za javni prijevoz, opskrbu vodom, održavanje čistoće, putnička a, Ulica grada Vukovara 41, 10000 Zagreb; VODOPOSKRBA I ODVODNJA</izvorni_sadrzaj>
    <derivirana_varijabla naziv="DomainObject.Predmet.StrankaFormatedWithAdress_1"> Vladimir Prišlin, Vijenac Frane Gotovca 13, 10000 Zagreb; ZAGREBAČKI HOLDING, društvo s ograničenom odgovornošću za javni prijevoz, opskrbu vodom, održavanje čistoće, putnička a, Ulica grada Vukovara 41, 10000 Zagreb; VODOPOSKRBA I ODVODNJA</derivirana_varijabla>
  </DomainObject.Predmet.StrankaFormatedWithAdress>
  <DomainObject.Predmet.StrankaFormatedWithAdressOIB>
    <izvorni_sadrzaj> Vladimir Prišlin, OIB 07188706442, Vijenac Frane Gotovca 13, 10000 Zagreb; ZAGREBAČKI HOLDING, društvo s ograničenom odgovornošću za javni prijevoz, opskrbu vodom, održavanje čistoće, putnička a, OIB 85584865987, Ulica grada Vukovara 41, 10000 Zagreb; VODOPOSKRBA I ODVODNJA</izvorni_sadrzaj>
    <derivirana_varijabla naziv="DomainObject.Predmet.StrankaFormatedWithAdressOIB_1"> Vladimir Prišlin, OIB 07188706442, Vijenac Frane Gotovca 13, 10000 Zagreb; ZAGREBAČKI HOLDING, društvo s ograničenom odgovornošću za javni prijevoz, opskrbu vodom, održavanje čistoće, putnička a, OIB 85584865987, Ulica grada Vukovara 41, 10000 Zagreb; VODOPOSKRBA I ODVODNJA</derivirana_varijabla>
  </DomainObject.Predmet.StrankaFormatedWithAdressOIB>
  <DomainObject.Predmet.StrankaWithAdress>
    <izvorni_sadrzaj>Vladimir Prišlin Vijenac Frane Gotovca 13,10000 Zagreb,ZAGREBAČKI HOLDING, društvo s ograničenom odgovornošću za javni prijevoz, opskrbu vodom, održavanje čistoće, putnička a Ulica grada Vukovara 41,10000 Zagreb,VODOPOSKRBA I ODVODNJA </izvorni_sadrzaj>
    <derivirana_varijabla naziv="DomainObject.Predmet.StrankaWithAdress_1">Vladimir Prišlin Vijenac Frane Gotovca 13,10000 Zagreb,ZAGREBAČKI HOLDING, društvo s ograničenom odgovornošću za javni prijevoz, opskrbu vodom, održavanje čistoće, putnička a Ulica grada Vukovara 41,10000 Zagreb,VODOPOSKRBA I ODVODNJA </derivirana_varijabla>
  </DomainObject.Predmet.StrankaWithAdress>
  <DomainObject.Predmet.StrankaWithAdressOIB>
    <izvorni_sadrzaj>Vladimir Prišlin, OIB 07188706442, Vijenac Frane Gotovca 13,10000 Zagreb,ZAGREBAČKI HOLDING, društvo s ograničenom odgovornošću za javni prijevoz, opskrbu vodom, održavanje čistoće, putnička a, OIB 85584865987, Ulica grada Vukovara 41,10000 Zagreb,VODOPOSKRBA I ODVODNJA</izvorni_sadrzaj>
    <derivirana_varijabla naziv="DomainObject.Predmet.StrankaWithAdressOIB_1">Vladimir Prišlin, OIB 07188706442, Vijenac Frane Gotovca 13,10000 Zagreb,ZAGREBAČKI HOLDING, društvo s ograničenom odgovornošću za javni prijevoz, opskrbu vodom, održavanje čistoće, putnička a, OIB 85584865987, Ulica grada Vukovara 41,10000 Zagreb,VODOPOSKRBA I ODVODNJA</derivirana_varijabla>
  </DomainObject.Predmet.StrankaWithAdressOIB>
  <DomainObject.Predmet.StrankaNazivFormated>
    <izvorni_sadrzaj>Vladimir Prišlin,ZAGREBAČKI HOLDING, društvo s ograničenom odgovornošću za javni prijevoz, opskrbu vodom, održavanje čistoće, putnička a,VODOPOSKRBA I ODVODNJA</izvorni_sadrzaj>
    <derivirana_varijabla naziv="DomainObject.Predmet.StrankaNazivFormated_1">Vladimir Prišlin,ZAGREBAČKI HOLDING, društvo s ograničenom odgovornošću za javni prijevoz, opskrbu vodom, održavanje čistoće, putnička a,VODOPOSKRBA I ODVODNJA</derivirana_varijabla>
  </DomainObject.Predmet.StrankaNazivFormated>
  <DomainObject.Predmet.StrankaNazivFormatedOIB>
    <izvorni_sadrzaj>Vladimir Prišlin, OIB 07188706442,ZAGREBAČKI HOLDING, društvo s ograničenom odgovornošću za javni prijevoz, opskrbu vodom, održavanje čistoće, putnička a, OIB 85584865987,VODOPOSKRBA I ODVODNJA</izvorni_sadrzaj>
    <derivirana_varijabla naziv="DomainObject.Predmet.StrankaNazivFormatedOIB_1">Vladimir Prišlin, OIB 07188706442,ZAGREBAČKI HOLDING, društvo s ograničenom odgovornošću za javni prijevoz, opskrbu vodom, održavanje čistoće, putnička a, OIB 85584865987,VODOPOSKRBA I ODVODNJA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Vladimir Prišlin</item>
      <item>ZAGREBAČKI HOLDING, društvo s ograničenom odgovornošću za javni prijevoz, opskrbu vodom, održavanje čistoće, putnička a</item>
      <item>VODOPOSKRBA I ODVODNJA</item>
    </izvorni_sadrzaj>
    <derivirana_varijabla naziv="DomainObject.Predmet.StrankaListFormated_1">
      <item>Vladimir Prišlin</item>
      <item>ZAGREBAČKI HOLDING, društvo s ograničenom odgovornošću za javni prijevoz, opskrbu vodom, održavanje čistoće, putnička a</item>
      <item>VODOPOSKRBA I ODVODNJA</item>
    </derivirana_varijabla>
  </DomainObject.Predmet.StrankaListFormated>
  <DomainObject.Predmet.StrankaListFormatedOIB>
    <izvorni_sadrzaj>
      <item>Vladimir Prišlin, OIB 07188706442</item>
      <item>ZAGREBAČKI HOLDING, društvo s ograničenom odgovornošću za javni prijevoz, opskrbu vodom, održavanje čistoće, putnička a, OIB 85584865987</item>
      <item>VODOPOSKRBA I ODVODNJA</item>
    </izvorni_sadrzaj>
    <derivirana_varijabla naziv="DomainObject.Predmet.StrankaListFormatedOIB_1">
      <item>Vladimir Prišlin, OIB 07188706442</item>
      <item>ZAGREBAČKI HOLDING, društvo s ograničenom odgovornošću za javni prijevoz, opskrbu vodom, održavanje čistoće, putnička a, OIB 85584865987</item>
      <item>VODOPOSKRBA I ODVODNJA</item>
    </derivirana_varijabla>
  </DomainObject.Predmet.StrankaListFormatedOIB>
  <DomainObject.Predmet.StrankaListFormatedWithAdress>
    <izvorni_sadrzaj>
      <item>Vladimir Prišlin, Vijenac Frane Gotovca 13, 10000 Zagreb</item>
      <item>ZAGREBAČKI HOLDING, društvo s ograničenom odgovornošću za javni prijevoz, opskrbu vodom, održavanje čistoće, putnička a, Ulica grada Vukovara 41, 10000 Zagreb</item>
      <item>VODOPOSKRBA I ODVODNJA</item>
    </izvorni_sadrzaj>
    <derivirana_varijabla naziv="DomainObject.Predmet.StrankaListFormatedWithAdress_1">
      <item>Vladimir Prišlin, Vijenac Frane Gotovca 13, 10000 Zagreb</item>
      <item>ZAGREBAČKI HOLDING, društvo s ograničenom odgovornošću za javni prijevoz, opskrbu vodom, održavanje čistoće, putnička a, Ulica grada Vukovara 41, 10000 Zagreb</item>
      <item>VODOPOSKRBA I ODVODNJA</item>
    </derivirana_varijabla>
  </DomainObject.Predmet.StrankaListFormatedWithAdress>
  <DomainObject.Predmet.StrankaListFormatedWithAdressOIB>
    <izvorni_sadrzaj>
      <item>Vladimir Prišlin, OIB 07188706442, Vijenac Frane Gotovca 13, 10000 Zagreb</item>
      <item>ZAGREBAČKI HOLDING, društvo s ograničenom odgovornošću za javni prijevoz, opskrbu vodom, održavanje čistoće, putnička a, OIB 85584865987, Ulica grada Vukovara 41, 10000 Zagreb</item>
      <item>VODOPOSKRBA I ODVODNJA</item>
    </izvorni_sadrzaj>
    <derivirana_varijabla naziv="DomainObject.Predmet.StrankaListFormatedWithAdressOIB_1">
      <item>Vladimir Prišlin, OIB 07188706442, Vijenac Frane Gotovca 13, 10000 Zagreb</item>
      <item>ZAGREBAČKI HOLDING, društvo s ograničenom odgovornošću za javni prijevoz, opskrbu vodom, održavanje čistoće, putnička a, OIB 85584865987, Ulica grada Vukovara 41, 10000 Zagreb</item>
      <item>VODOPOSKRBA I ODVODNJA</item>
    </derivirana_varijabla>
  </DomainObject.Predmet.StrankaListFormatedWithAdressOIB>
  <DomainObject.Predmet.StrankaListNazivFormated>
    <izvorni_sadrzaj>
      <item>Vladimir Prišlin</item>
      <item>ZAGREBAČKI HOLDING, društvo s ograničenom odgovornošću za javni prijevoz, opskrbu vodom, održavanje čistoće, putnička a</item>
      <item>VODOPOSKRBA I ODVODNJA</item>
    </izvorni_sadrzaj>
    <derivirana_varijabla naziv="DomainObject.Predmet.StrankaListNazivFormated_1">
      <item>Vladimir Prišlin</item>
      <item>ZAGREBAČKI HOLDING, društvo s ograničenom odgovornošću za javni prijevoz, opskrbu vodom, održavanje čistoće, putnička a</item>
      <item>VODOPOSKRBA I ODVODNJA</item>
    </derivirana_varijabla>
  </DomainObject.Predmet.StrankaListNazivFormated>
  <DomainObject.Predmet.StrankaListNazivFormatedOIB>
    <izvorni_sadrzaj>
      <item>Vladimir Prišlin, OIB 07188706442</item>
      <item>ZAGREBAČKI HOLDING, društvo s ograničenom odgovornošću za javni prijevoz, opskrbu vodom, održavanje čistoće, putnička a, OIB 85584865987</item>
      <item>VODOPOSKRBA I ODVODNJA</item>
    </izvorni_sadrzaj>
    <derivirana_varijabla naziv="DomainObject.Predmet.StrankaListNazivFormatedOIB_1">
      <item>Vladimir Prišlin, OIB 07188706442</item>
      <item>ZAGREBAČKI HOLDING, društvo s ograničenom odgovornošću za javni prijevoz, opskrbu vodom, održavanje čistoće, putnička a, OIB 85584865987</item>
      <item>VODOPOSKRBA I ODVODNJA</item>
    </derivirana_varijabla>
  </DomainObject.Predmet.StrankaListNazivFormatedOIB>
  <DomainObject.Predmet.ProtuStrankaListFormated>
    <izvorni_sadrzaj>
      <item>TEMPERA d.d. Soboslikarski i ličilački radovi, te završni radovi u graditeljstvu zastupanog po punomoćniku Darko Blažević</item>
    </izvorni_sadrzaj>
    <derivirana_varijabla naziv="DomainObject.Predmet.ProtuStrankaListFormated_1">
      <item>TEMPERA d.d. Soboslikarski i ličilački radovi, te završni radovi u graditeljstvu zastupanog po punomoćniku Darko Blažević</item>
    </derivirana_varijabla>
  </DomainObject.Predmet.ProtuStrankaListFormated>
  <DomainObject.Predmet.ProtuStrankaListFormatedOIB>
    <izvorni_sadrzaj>
      <item>TEMPERA d.d. Soboslikarski i ličilački radovi, te završni radovi u graditeljstvu, OIB 24249919217 zastupanog po punomoćniku Darko Blažević</item>
    </izvorni_sadrzaj>
    <derivirana_varijabla naziv="DomainObject.Predmet.ProtuStrankaListFormatedOIB_1">
      <item>TEMPERA d.d. Soboslikarski i ličilački radovi, te završni radovi u graditeljstvu, OIB 24249919217 zastupanog po punomoćniku Darko Blažević</item>
    </derivirana_varijabla>
  </DomainObject.Predmet.ProtuStrankaListFormatedOIB>
  <DomainObject.Predmet.ProtuStrankaListFormatedWithAdress>
    <izvorni_sadrzaj>
      <item>TEMPERA d.d. Soboslikarski i ličilački radovi, te završni radovi u graditeljstvu, Augusta Šenoe 21, 10000 Zagreb zastupanog po punomoćniku Darko Blažević</item>
    </izvorni_sadrzaj>
    <derivirana_varijabla naziv="DomainObject.Predmet.ProtuStrankaListFormatedWithAdress_1">
      <item>TEMPERA d.d. Soboslikarski i ličilački radovi, te završni radovi u graditeljstvu, Augusta Šenoe 21, 10000 Zagreb zastupanog po punomoćniku Darko Blažević</item>
    </derivirana_varijabla>
  </DomainObject.Predmet.ProtuStrankaListFormatedWithAdress>
  <DomainObject.Predmet.ProtuStrankaListFormatedWithAdressOIB>
    <izvorni_sadrzaj>
      <item>TEMPERA d.d. Soboslikarski i ličilački radovi, te završni radovi u graditeljstvu, OIB 24249919217, Augusta Šenoe 21, 10000 Zagreb zastupanog po punomoćniku Darko Blažević</item>
    </izvorni_sadrzaj>
    <derivirana_varijabla naziv="DomainObject.Predmet.ProtuStrankaListFormatedWithAdressOIB_1">
      <item>TEMPERA d.d. Soboslikarski i ličilački radovi, te završni radovi u graditeljstvu, OIB 24249919217, Augusta Šenoe 21, 10000 Zagreb zastupanog po punomoćniku Darko Blažević</item>
    </derivirana_varijabla>
  </DomainObject.Predmet.ProtuStrankaListFormatedWithAdressOIB>
  <DomainObject.Predmet.ProtuStrankaListNazivFormated>
    <izvorni_sadrzaj>
      <item>TEMPERA d.d. Soboslikarski i ličilački radovi, te završni radovi u graditeljstvu</item>
    </izvorni_sadrzaj>
    <derivirana_varijabla naziv="DomainObject.Predmet.ProtuStrankaListNazivFormated_1">
      <item>TEMPERA d.d. Soboslikarski i ličilački radovi, te završni radovi u graditeljstvu</item>
    </derivirana_varijabla>
  </DomainObject.Predmet.ProtuStrankaListNazivFormated>
  <DomainObject.Predmet.ProtuStrankaListNazivFormatedOIB>
    <izvorni_sadrzaj>
      <item>TEMPERA d.d. Soboslikarski i ličilački radovi, te završni radovi u graditeljstvu, OIB 24249919217</item>
    </izvorni_sadrzaj>
    <derivirana_varijabla naziv="DomainObject.Predmet.ProtuStrankaListNazivFormatedOIB_1">
      <item>TEMPERA d.d. Soboslikarski i ličilački radovi, te završni radovi u graditeljstvu, OIB 24249919217</item>
    </derivirana_varijabla>
  </DomainObject.Predmet.ProtuStrankaListNazivFormatedOIB>
  <DomainObject.Predmet.OstaliListFormated>
    <izvorni_sadrzaj>
      <item>Darko Blažević punomoćnik sudionika u postupku TEMPERA d.d. Soboslikarski i ličilački radovi, te završni radovi u graditeljstvu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izvorni_sadrzaj>
    <derivirana_varijabla naziv="DomainObject.Predmet.OstaliListFormated_1">
      <item>Darko Blažević punomoćnik sudionika u postupku TEMPERA d.d. Soboslikarski i ličilački radovi, te završni radovi u graditeljstvu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derivirana_varijabla>
  </DomainObject.Predmet.OstaliListFormated>
  <DomainObject.Predmet.OstaliListFormatedOIB>
    <izvorni_sadrzaj>
      <item>Darko Blažević, OIB 53633394325 punomoćnik sudionika u postupku TEMPERA d.d. Soboslikarski i ličilački radovi, te završni radovi u graditeljstvu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izvorni_sadrzaj>
    <derivirana_varijabla naziv="DomainObject.Predmet.OstaliListFormatedOIB_1">
      <item>Darko Blažević, OIB 53633394325 punomoćnik sudionika u postupku TEMPERA d.d. Soboslikarski i ličilački radovi, te završni radovi u graditeljstvu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derivirana_varijabla>
  </DomainObject.Predmet.OstaliListFormatedOIB>
  <DomainObject.Predmet.OstaliListFormatedWithAdress>
    <izvorni_sadrzaj>
      <item>Darko Blažević, Vladimira Nazora 151, 35400 Rešetari punomoćnik sudionika u postupku TEMPERA d.d. Soboslikarski i ličilački radovi, te završni radovi u graditeljstvu</item>
      <item>Božidar Brkljač, Šime Devčića 3, 10000 Zagreb</item>
      <item>Hrvatska radiotelevizija, Prisavlje 3, Zagreb</item>
      <item>GRADSKA PLINARA ZAGREB-OPSKRBA društvo s ograničenom odgovornošću za opskrbu plinom, Radnička cesta 1, Zagreb</item>
      <item>ZAGREBAČKI HOLDING, društvo s ograničenom odgovornošću za javni prijevoz, opskrbu vodom, održavanje čistoće, putnička a, Ulica grada Vukovara 41, Zagreb</item>
      <item>VODOOPSKRBA I ODVODNJA društvo s ograničenom odgovornošću za javnu vodoopskrbu i odvodnju, Folnegovićeva 1, Zagreb</item>
      <item>Zrinka Ferhatbegović, Lekneno 97, 10410 Lekneno</item>
      <item>Dragutin Kutija, Naselak 31, 10000 Zagreb</item>
    </izvorni_sadrzaj>
    <derivirana_varijabla naziv="DomainObject.Predmet.OstaliListFormatedWithAdress_1">
      <item>Darko Blažević, Vladimira Nazora 151, 35400 Rešetari punomoćnik sudionika u postupku TEMPERA d.d. Soboslikarski i ličilački radovi, te završni radovi u graditeljstvu</item>
      <item>Božidar Brkljač, Šime Devčića 3, 10000 Zagreb</item>
      <item>Hrvatska radiotelevizija, Prisavlje 3, Zagreb</item>
      <item>GRADSKA PLINARA ZAGREB-OPSKRBA društvo s ograničenom odgovornošću za opskrbu plinom, Radnička cesta 1, Zagreb</item>
      <item>ZAGREBAČKI HOLDING, društvo s ograničenom odgovornošću za javni prijevoz, opskrbu vodom, održavanje čistoće, putnička a, Ulica grada Vukovara 41, Zagreb</item>
      <item>VODOOPSKRBA I ODVODNJA društvo s ograničenom odgovornošću za javnu vodoopskrbu i odvodnju, Folnegovićeva 1, Zagreb</item>
      <item>Zrinka Ferhatbegović, Lekneno 97, 10410 Lekneno</item>
      <item>Dragutin Kutija, Naselak 31, 10000 Zagreb</item>
    </derivirana_varijabla>
  </DomainObject.Predmet.OstaliListFormatedWithAdress>
  <DomainObject.Predmet.OstaliListFormatedWithAdressOIB>
    <izvorni_sadrzaj>
      <item>Darko Blažević, OIB 53633394325, Vladimira Nazora 151, 35400 Rešetari punomoćnik sudionika u postupku TEMPERA d.d. Soboslikarski i ličilački radovi, te završni radovi u graditeljstvu</item>
      <item>Božidar Brkljač, OIB 58227850404, Šime Devčića 3, 10000 Zagreb</item>
      <item>Hrvatska radiotelevizija, OIB 68419124305, Prisavlje 3, Zagreb</item>
      <item>GRADSKA PLINARA ZAGREB-OPSKRBA društvo s ograničenom odgovornošću za opskrbu plinom, OIB 74364571096, Radnička cesta 1, Zagreb</item>
      <item>ZAGREBAČKI HOLDING, društvo s ograničenom odgovornošću za javni prijevoz, opskrbu vodom, održavanje čistoće, putnička a, OIB 85584865987, Ulica grada Vukovara 41, Zagreb</item>
      <item>VODOOPSKRBA I ODVODNJA društvo s ograničenom odgovornošću za javnu vodoopskrbu i odvodnju, OIB 83416546499, Folnegovićeva 1, Zagreb</item>
      <item>Zrinka Ferhatbegović, OIB 79245166907, Lekneno 97, 10410 Lekneno</item>
      <item>Dragutin Kutija, OIB 05357473691, Naselak 31, 10000 Zagreb</item>
    </izvorni_sadrzaj>
    <derivirana_varijabla naziv="DomainObject.Predmet.OstaliListFormatedWithAdressOIB_1">
      <item>Darko Blažević, OIB 53633394325, Vladimira Nazora 151, 35400 Rešetari punomoćnik sudionika u postupku TEMPERA d.d. Soboslikarski i ličilački radovi, te završni radovi u graditeljstvu</item>
      <item>Božidar Brkljač, OIB 58227850404, Šime Devčića 3, 10000 Zagreb</item>
      <item>Hrvatska radiotelevizija, OIB 68419124305, Prisavlje 3, Zagreb</item>
      <item>GRADSKA PLINARA ZAGREB-OPSKRBA društvo s ograničenom odgovornošću za opskrbu plinom, OIB 74364571096, Radnička cesta 1, Zagreb</item>
      <item>ZAGREBAČKI HOLDING, društvo s ograničenom odgovornošću za javni prijevoz, opskrbu vodom, održavanje čistoće, putnička a, OIB 85584865987, Ulica grada Vukovara 41, Zagreb</item>
      <item>VODOOPSKRBA I ODVODNJA društvo s ograničenom odgovornošću za javnu vodoopskrbu i odvodnju, OIB 83416546499, Folnegovićeva 1, Zagreb</item>
      <item>Zrinka Ferhatbegović, OIB 79245166907, Lekneno 97, 10410 Lekneno</item>
      <item>Dragutin Kutija, OIB 05357473691, Naselak 31, 10000 Zagreb</item>
    </derivirana_varijabla>
  </DomainObject.Predmet.OstaliListFormatedWithAdressOIB>
  <DomainObject.Predmet.OstaliListNazivFormated>
    <izvorni_sadrzaj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izvorni_sadrzaj>
    <derivirana_varijabla naziv="DomainObject.Predmet.OstaliListNazivFormated_1"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derivirana_varijabla>
  </DomainObject.Predmet.OstaliListNazivFormated>
  <DomainObject.Predmet.OstaliListNazivFormatedOIB>
    <izvorni_sadrzaj>
      <item>Darko Blažević, OIB 53633394325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izvorni_sadrzaj>
    <derivirana_varijabla naziv="DomainObject.Predmet.OstaliListNazivFormatedOIB_1">
      <item>Darko Blažević, OIB 53633394325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St-902/2014-37</izvorni_sadrzaj>
    <derivirana_varijabla naziv="DomainObject.PoslovniBrojDokumenta_1">St-902/2014-37</derivirana_varijabla>
  </DomainObject.PoslovniBrojDokumenta>
  <DomainObject.Predmet.StrankaIDrugi>
    <izvorni_sadrzaj>Vladimir Prišlin i dr.</izvorni_sadrzaj>
    <derivirana_varijabla naziv="DomainObject.Predmet.StrankaIDrugi_1">Vladimir Prišlin i dr.</derivirana_varijabla>
  </DomainObject.Predmet.StrankaIDrugi>
  <DomainObject.Predmet.ProtustrankaIDrugi>
    <izvorni_sadrzaj>TEMPERA d.d. Soboslikarski i ličilački radovi, te završni radovi u graditeljstvu</izvorni_sadrzaj>
    <derivirana_varijabla naziv="DomainObject.Predmet.ProtustrankaIDrugi_1">TEMPERA d.d. Soboslikarski i ličilački radovi, te završni radovi u graditeljstvu</derivirana_varijabla>
  </DomainObject.Predmet.ProtustrankaIDrugi>
  <DomainObject.Predmet.StrankaIDrugiAdressOIB>
    <izvorni_sadrzaj>Vladimir Prišlin, OIB 07188706442, Vijenac Frane Gotovca 13, 10000 Zagreb i dr.</izvorni_sadrzaj>
    <derivirana_varijabla naziv="DomainObject.Predmet.StrankaIDrugiAdressOIB_1">Vladimir Prišlin, OIB 07188706442, Vijenac Frane Gotovca 13, 10000 Zagreb i dr.</derivirana_varijabla>
  </DomainObject.Predmet.StrankaIDrugiAdressOIB>
  <DomainObject.Predmet.ProtustrankaIDrugiAdressOIB>
    <izvorni_sadrzaj>TEMPERA d.d. Soboslikarski i ličilački radovi, te završni radovi u graditeljstvu, OIB 24249919217, Augusta Šenoe 21, 10000 Zagreb</izvorni_sadrzaj>
    <derivirana_varijabla naziv="DomainObject.Predmet.ProtustrankaIDrugiAdressOIB_1">TEMPERA d.d. Soboslikarski i ličilački radovi, te završni radovi u graditeljstvu, OIB 24249919217, Augusta Šenoe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Prišlin</item>
      <item>TEMPERA d.d. Soboslikarski i ličilački radovi, te završni radovi u graditeljstvu</item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  <item>ZAGREBAČKI HOLDING, društvo s ograničenom odgovornošću za javni prijevoz, opskrbu vodom, održavanje čistoće, putnička a</item>
      <item>VODOPOSKRBA I ODVODNJA</item>
    </izvorni_sadrzaj>
    <derivirana_varijabla naziv="DomainObject.Predmet.SudioniciListNaziv_1">
      <item>Vladimir Prišlin</item>
      <item>TEMPERA d.d. Soboslikarski i ličilački radovi, te završni radovi u graditeljstvu</item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  <item>ZAGREBAČKI HOLDING, društvo s ograničenom odgovornošću za javni prijevoz, opskrbu vodom, održavanje čistoće, putnička a</item>
      <item>VODOPOSKRBA I ODVODNJA</item>
    </derivirana_varijabla>
  </DomainObject.Predmet.SudioniciListNaziv>
  <DomainObject.Predmet.SudioniciListAdressOIB>
    <izvorni_sadrzaj>
      <item>Vladimir Prišlin, OIB 07188706442, Vijenac Frane Gotovca 13,10000 Zagreb</item>
      <item>TEMPERA d.d. Soboslikarski i ličilački radovi, te završni radovi u graditeljstvu, OIB 24249919217, Augusta Šenoe 21,10000 Zagreb</item>
      <item>Darko Blažević, OIB 53633394325, Vladimira Nazora 151,35400 Rešetari</item>
      <item>Božidar Brkljač, OIB 58227850404, Šime Devčića 3,10000 Zagreb</item>
      <item>Hrvatska radiotelevizija, OIB 68419124305, Prisavlje 3,Zagreb</item>
      <item>GRADSKA PLINARA ZAGREB-OPSKRBA društvo s ograničenom odgovornošću za opskrbu plinom, OIB 74364571096, Radnička cesta 1,Zagreb</item>
      <item>ZAGREBAČKI HOLDING, društvo s ograničenom odgovornošću za javni prijevoz, opskrbu vodom, održavanje čistoće, putnička a, OIB 85584865987, Ulica grada Vukovara 41,Zagreb</item>
      <item>VODOOPSKRBA I ODVODNJA društvo s ograničenom odgovornošću za javnu vodoopskrbu i odvodnju, OIB 83416546499, Folnegovićeva 1,Zagreb</item>
      <item>Zrinka Ferhatbegović, OIB 79245166907, Lekneno 97,10410 Lekneno</item>
      <item>Dragutin Kutija, OIB 05357473691, Naselak 31,10000 Zagreb</item>
      <item>ZAGREBAČKI HOLDING, društvo s ograničenom odgovornošću za javni prijevoz, opskrbu vodom, održavanje čistoće, putnička a, OIB 85584865987, Ulica grada Vukovara 41,10000 Zagreb</item>
      <item>VODOPOSKRBA I ODVODNJA</item>
    </izvorni_sadrzaj>
    <derivirana_varijabla naziv="DomainObject.Predmet.SudioniciListAdressOIB_1">
      <item>Vladimir Prišlin, OIB 07188706442, Vijenac Frane Gotovca 13,10000 Zagreb</item>
      <item>TEMPERA d.d. Soboslikarski i ličilački radovi, te završni radovi u graditeljstvu, OIB 24249919217, Augusta Šenoe 21,10000 Zagreb</item>
      <item>Darko Blažević, OIB 53633394325, Vladimira Nazora 151,35400 Rešetari</item>
      <item>Božidar Brkljač, OIB 58227850404, Šime Devčića 3,10000 Zagreb</item>
      <item>Hrvatska radiotelevizija, OIB 68419124305, Prisavlje 3,Zagreb</item>
      <item>GRADSKA PLINARA ZAGREB-OPSKRBA društvo s ograničenom odgovornošću za opskrbu plinom, OIB 74364571096, Radnička cesta 1,Zagreb</item>
      <item>ZAGREBAČKI HOLDING, društvo s ograničenom odgovornošću za javni prijevoz, opskrbu vodom, održavanje čistoće, putnička a, OIB 85584865987, Ulica grada Vukovara 41,Zagreb</item>
      <item>VODOOPSKRBA I ODVODNJA društvo s ograničenom odgovornošću za javnu vodoopskrbu i odvodnju, OIB 83416546499, Folnegovićeva 1,Zagreb</item>
      <item>Zrinka Ferhatbegović, OIB 79245166907, Lekneno 97,10410 Lekneno</item>
      <item>Dragutin Kutija, OIB 05357473691, Naselak 31,10000 Zagreb</item>
      <item>ZAGREBAČKI HOLDING, društvo s ograničenom odgovornošću za javni prijevoz, opskrbu vodom, održavanje čistoće, putnička a, OIB 85584865987, Ulica grada Vukovara 41,10000 Zagreb</item>
      <item>VODOPOSKRBA I ODVODNJA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07188706442</item>
      <item>, OIB 24249919217</item>
      <item>, OIB 53633394325</item>
      <item>, OIB 58227850404</item>
      <item>, OIB 68419124305</item>
      <item>, OIB 74364571096</item>
      <item>, OIB 85584865987</item>
      <item>, OIB 83416546499</item>
      <item>, OIB 79245166907</item>
      <item>, OIB 05357473691</item>
      <item>, OIB 85584865987</item>
      <item>, OIB null</item>
    </izvorni_sadrzaj>
    <derivirana_varijabla naziv="DomainObject.Predmet.SudioniciListNazivOIB_1">
      <item>, OIB 07188706442</item>
      <item>, OIB 24249919217</item>
      <item>, OIB 53633394325</item>
      <item>, OIB 58227850404</item>
      <item>, OIB 68419124305</item>
      <item>, OIB 74364571096</item>
      <item>, OIB 85584865987</item>
      <item>, OIB 83416546499</item>
      <item>, OIB 79245166907</item>
      <item>, OIB 05357473691</item>
      <item>, OIB 85584865987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394</properties:Words>
  <properties:Characters>2130</properties:Characters>
  <properties:Lines>108</properties:Lines>
  <properties:Paragraphs>69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2016-06-01T07:52:00Z</dcterms:created>
  <dc:creator>Administrator</dc:creator>
  <cp:lastModifiedBy>Valentina Kranjčić</cp:lastModifiedBy>
  <cp:lastPrinted>2016-06-01T07:53:00Z</cp:lastPrinted>
  <dcterms:modified xmlns:xsi="http://www.w3.org/2001/XMLSchema-instance" xsi:type="dcterms:W3CDTF">2016-06-01T07:54:00Z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St-902/2014-37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