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d537" w14:paraId="170d537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6914EA">
        <w:t>411/13-37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6914EA">
        <w:t>COOCOI d.o.o. Posedarje u stečaju,  OIB: 22153567471</w:t>
      </w:r>
      <w:r w:rsidR="00AD608D">
        <w:t>,</w:t>
      </w:r>
      <w:r w:rsidR="006639AA" w:rsidRPr="00D60A67">
        <w:t xml:space="preserve">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 xml:space="preserve">u </w:t>
      </w:r>
      <w:r w:rsidR="006914EA">
        <w:t>Branku Moriću</w:t>
      </w:r>
      <w:r w:rsidRPr="009219F7">
        <w:t xml:space="preserve">, dana </w:t>
      </w:r>
      <w:r w:rsidR="006914EA">
        <w:t>12</w:t>
      </w:r>
      <w:r w:rsidR="00AD608D">
        <w:t>.</w:t>
      </w:r>
      <w:r w:rsidR="0014223C">
        <w:t xml:space="preserve"> studenoga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6914EA">
        <w:t xml:space="preserve">411/13-3 </w:t>
      </w:r>
      <w:r>
        <w:t xml:space="preserve">od </w:t>
      </w:r>
      <w:r w:rsidR="006914EA">
        <w:t>15. studenoga 2013</w:t>
      </w:r>
      <w:r>
        <w:t xml:space="preserve">. godine dopunjuje se na način </w:t>
      </w:r>
      <w:r w:rsidR="00071091">
        <w:t xml:space="preserve">da se dodaju točke </w:t>
      </w:r>
      <w:r w:rsidR="00261DA2" w:rsidRPr="000F0617">
        <w:t>V i VI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</w:t>
      </w:r>
      <w:r w:rsidR="006914EA">
        <w:t xml:space="preserve">COOCOI d.o.o. Posedarje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VI</w:t>
      </w:r>
      <w:r w:rsidR="00071091">
        <w:t xml:space="preserve"> Stečajni upravitelj stečajne mase stečajnog dužnika </w:t>
      </w:r>
      <w:r w:rsidR="006914EA">
        <w:t>COOCOI d.o.o. Posedarje</w:t>
      </w:r>
      <w:r w:rsidR="00181E87">
        <w:t xml:space="preserve"> </w:t>
      </w:r>
      <w:r w:rsidR="00071091">
        <w:t xml:space="preserve">u stečaju je </w:t>
      </w:r>
      <w:r w:rsidR="006914EA">
        <w:t>Branko Morić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St-</w:t>
      </w:r>
      <w:r w:rsidR="006914EA">
        <w:t>411/13-3 od 15. studenoga 2013</w:t>
      </w:r>
      <w:r>
        <w:t xml:space="preserve">. godine </w:t>
      </w:r>
      <w:r w:rsidR="006914EA">
        <w:t>otvoren</w:t>
      </w:r>
      <w:r w:rsidR="00234DC5">
        <w:t xml:space="preserve"> je i </w:t>
      </w:r>
      <w:r>
        <w:t xml:space="preserve">zaključen stečajni postupak nad stečajnim dužnikom </w:t>
      </w:r>
      <w:r w:rsidR="006914EA">
        <w:t>COOCOI d.o.o. Posedarje</w:t>
      </w:r>
      <w:r w:rsidR="008E6DB3" w:rsidRPr="00D60A67">
        <w:t xml:space="preserve"> </w:t>
      </w:r>
      <w:r>
        <w:t>u stečaju.</w:t>
      </w:r>
    </w:p>
    <w:p w:rsidRDefault="003D16F6" w:rsidP="000D77A7" w:rsidR="00AE03AE">
      <w:pPr>
        <w:pStyle w:val="Tijeloteksta"/>
        <w:ind w:firstLine="709"/>
      </w:pPr>
      <w:r>
        <w:t xml:space="preserve">Podneskom od 06. studenoga 2015. godine stečajni upravitelj stečajne mase stečajnog dužnika je dostavio izvješće o stanju stečajne mase, slijedom čega je sud utvrdio da su ispunjeni uvjeti za upis stečajne mase </w:t>
      </w:r>
      <w:r w:rsidR="000D77A7">
        <w:t>u sudski registar temeljem čl. 43</w:t>
      </w:r>
      <w:r w:rsidR="00261DA2">
        <w:t>8</w:t>
      </w:r>
      <w:r w:rsidR="000D77A7"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AD608D">
        <w:t>1</w:t>
      </w:r>
      <w:r w:rsidR="006914EA">
        <w:t>2</w:t>
      </w:r>
      <w:r w:rsidR="00AD608D">
        <w:t>.</w:t>
      </w:r>
      <w:r w:rsidR="0014223C">
        <w:t xml:space="preserve"> studenoga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C9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6914EA">
          <w:t>411/13-37</w:t>
        </w:r>
      </w:p>
      <w:p w:rsidRDefault="003E4C9A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61DA2"/>
    <w:rsid w:val="00365D1F"/>
    <w:rsid w:val="003D16F6"/>
    <w:rsid w:val="003E4C9A"/>
    <w:rsid w:val="003F1475"/>
    <w:rsid w:val="004616BF"/>
    <w:rsid w:val="004B42D9"/>
    <w:rsid w:val="004D663C"/>
    <w:rsid w:val="006466C1"/>
    <w:rsid w:val="006639AA"/>
    <w:rsid w:val="006914EA"/>
    <w:rsid w:val="006B45E8"/>
    <w:rsid w:val="006D5987"/>
    <w:rsid w:val="00710FFA"/>
    <w:rsid w:val="007A5740"/>
    <w:rsid w:val="008021B9"/>
    <w:rsid w:val="008E1367"/>
    <w:rsid w:val="008E6DB3"/>
    <w:rsid w:val="009219F7"/>
    <w:rsid w:val="00A94666"/>
    <w:rsid w:val="00AB02AB"/>
    <w:rsid w:val="00AD608D"/>
    <w:rsid w:val="00AE03AE"/>
    <w:rsid w:val="00B2536D"/>
    <w:rsid w:val="00BE6C59"/>
    <w:rsid w:val="00D13B38"/>
    <w:rsid w:val="00E00E4D"/>
    <w:rsid w:val="00E52B77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C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prosinca 2014.</izvorni_sadrzaj>
    <derivirana_varijabla naziv="DomainObject.Predmet.DatumArhiviranja_1">31. prosinca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2014.</izvorni_sadrzaj>
    <derivirana_varijabla naziv="DomainObject.Predmet.DatumRjesavanja_1">13. listopada 2014.</derivirana_varijabla>
  </DomainObject.Predmet.DatumRjesavanja>
  <DomainObject.Predmet.DatumRokaCuvanja>
    <izvorni_sadrzaj>10. lipnja 2024.</izvorni_sadrzaj>
    <derivirana_varijabla naziv="DomainObject.Predmet.DatumRokaCuvanja_1">10. lipnja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prosinca 2014.</izvorni_sadrzaj>
    <derivirana_varijabla naziv="DomainObject.Predmet.DatumZatvaranja_1">31. prosinca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hr.ibm.icms.common.model.sluzbeneosobe.UstrojstvenaJedinica@1f071f07[id=5815, dbStatus=null, naziv=Referada 1, oznaka=null, sudac=null]</izvorni_sadrzaj>
    <derivirana_varijabla naziv="DomainObject.Predmet.MjestoCuvanja_1">hr.ibm.icms.common.model.sluzbeneosobe.UstrojstvenaJedinica@1f071f07[id=5815,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St-411/2013</izvorni_sadrzaj>
    <derivirana_varijabla naziv="DomainObject.Predmet.OznakaBroj_1">St-411/2013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07.07.2014.</izvorni_sadrzaj>
    <derivirana_varijabla naziv="DomainObject.Predmet.PrimjedbaSuca_1">BRISAN 07.07.2014.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COOCOI društvo s ograničenom odgovornošću za trgovinu i usluge</izvorni_sadrzaj>
    <derivirana_varijabla naziv="DomainObject.Predmet.ProtustrankaFormated_1">  COOCOI društvo s ograničenom odgovornošću za trgovinu i usluge</derivirana_varijabla>
  </DomainObject.Predmet.ProtustrankaFormated>
  <DomainObject.Predmet.ProtustrankaFormatedOIB>
    <izvorni_sadrzaj>  COOCOI društvo s ograničenom odgovornošću za trgovinu i usluge, OIB 22153567471</izvorni_sadrzaj>
    <derivirana_varijabla naziv="DomainObject.Predmet.ProtustrankaFormatedOIB_1">  COOCOI društvo s ograničenom odgovornošću za trgovinu i usluge, OIB 22153567471</derivirana_varijabla>
  </DomainObject.Predmet.ProtustrankaFormatedOIB>
  <DomainObject.Predmet.ProtustrankaFormatedWithAdress>
    <izvorni_sadrzaj> COOCOI društvo s ograničenom odgovornošću za trgovinu i usluge, Ulica Dragana Klanac Dadele/bb, Posedarje</izvorni_sadrzaj>
    <derivirana_varijabla naziv="DomainObject.Predmet.ProtustrankaFormatedWithAdress_1"> COOCOI društvo s ograničenom odgovornošću za trgovinu i usluge, Ulica Dragana Klanac Dadele/bb, Posedarje</derivirana_varijabla>
  </DomainObject.Predmet.ProtustrankaFormatedWithAdress>
  <DomainObject.Predmet.ProtustrankaFormatedWithAdressOIB>
    <izvorni_sadrzaj> COOCOI društvo s ograničenom odgovornošću za trgovinu i usluge, OIB 22153567471, Ulica Dragana Klanac Dadele/bb, Posedarje</izvorni_sadrzaj>
    <derivirana_varijabla naziv="DomainObject.Predmet.ProtustrankaFormatedWithAdressOIB_1"> COOCOI društvo s ograničenom odgovornošću za trgovinu i usluge, OIB 22153567471, Ulica Dragana Klanac Dadele/bb, Posedarje</derivirana_varijabla>
  </DomainObject.Predmet.ProtustrankaFormatedWithAdressOIB>
  <DomainObject.Predmet.ProtustrankaWithAdress>
    <izvorni_sadrzaj>COOCOI društvo s ograničenom odgovornošću za trgovinu i usluge Ulica Dragana Klanac Dadele/bb, Posedarje</izvorni_sadrzaj>
    <derivirana_varijabla naziv="DomainObject.Predmet.ProtustrankaWithAdress_1">COOCOI društvo s ograničenom odgovornošću za trgovinu i usluge Ulica Dragana Klanac Dadele/bb, Posedarje</derivirana_varijabla>
  </DomainObject.Predmet.ProtustrankaWithAdress>
  <DomainObject.Predmet.ProtustrankaWithAdressOIB>
    <izvorni_sadrzaj>COOCOI društvo s ograničenom odgovornošću za trgovinu i usluge, OIB 22153567471, Ulica Dragana Klanac Dadele/bb, Posedarje</izvorni_sadrzaj>
    <derivirana_varijabla naziv="DomainObject.Predmet.ProtustrankaWithAdressOIB_1">COOCOI društvo s ograničenom odgovornošću za trgovinu i usluge, OIB 22153567471, Ulica Dragana Klanac Dadele/bb, Posedarje</derivirana_varijabla>
  </DomainObject.Predmet.ProtustrankaWithAdressOIB>
  <DomainObject.Predmet.ProtustrankaNazivFormated>
    <izvorni_sadrzaj>COOCOI društvo s ograničenom odgovornošću za trgovinu i usluge</izvorni_sadrzaj>
    <derivirana_varijabla naziv="DomainObject.Predmet.ProtustrankaNazivFormated_1">COOCOI društvo s ograničenom odgovornošću za trgovinu i usluge</derivirana_varijabla>
  </DomainObject.Predmet.ProtustrankaNazivFormated>
  <DomainObject.Predmet.ProtustrankaNazivFormatedOIB>
    <izvorni_sadrzaj>COOCOI društvo s ograničenom odgovornošću za trgovinu i usluge, OIB 22153567471</izvorni_sadrzaj>
    <derivirana_varijabla naziv="DomainObject.Predmet.ProtustrankaNazivFormatedOIB_1">COOCOI društvo s ograničenom odgovornošću za trgovinu i usluge, OIB 22153567471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ZADAR, služba za ovrhu</izvorni_sadrzaj>
    <derivirana_varijabla naziv="DomainObject.Predmet.StrankaFormated_1">  MINISTARSTVO FINANCIJA POREZNA UPRAVA PU ZADAR, služba za ovrhu</derivirana_varijabla>
  </DomainObject.Predmet.StrankaFormated>
  <DomainObject.Predmet.StrankaFormatedOIB>
    <izvorni_sadrzaj>  MINISTARSTVO FINANCIJA POREZNA UPRAVA PU ZADAR, služba za ovrhu, OIB 18683136487</izvorni_sadrzaj>
    <derivirana_varijabla naziv="DomainObject.Predmet.StrankaFormatedOIB_1">  MINISTARSTVO FINANCIJA POREZNA UPRAVA PU ZADAR, služba za ovrhu, OIB 18683136487</derivirana_varijabla>
  </DomainObject.Predmet.StrankaFormatedOIB>
  <DomainObject.Predmet.StrankaFormatedWithAdress>
    <izvorni_sadrzaj> MINISTARSTVO FINANCIJA POREZNA UPRAVA PU ZADAR, služba za ovrhu</izvorni_sadrzaj>
    <derivirana_varijabla naziv="DomainObject.Predmet.StrankaFormatedWithAdress_1"> MINISTARSTVO FINANCIJA POREZNA UPRAVA PU ZADAR, služba za ovrhu</derivirana_varijabla>
  </DomainObject.Predmet.StrankaFormatedWithAdress>
  <DomainObject.Predmet.StrankaFormatedWithAdressOIB>
    <izvorni_sadrzaj> MINISTARSTVO FINANCIJA POREZNA UPRAVA PU ZADAR, služba za ovrhu, OIB 18683136487</izvorni_sadrzaj>
    <derivirana_varijabla naziv="DomainObject.Predmet.StrankaFormatedWithAdressOIB_1"> MINISTARSTVO FINANCIJA POREZNA UPRAVA PU ZADAR, služba za ovrhu, OIB 18683136487</derivirana_varijabla>
  </DomainObject.Predmet.StrankaFormatedWithAdressOIB>
  <DomainObject.Predmet.StrankaWithAdress>
    <izvorni_sadrzaj>MINISTARSTVO FINANCIJA POREZNA UPRAVA PU ZADAR, služba za ovrhu </izvorni_sadrzaj>
    <derivirana_varijabla naziv="DomainObject.Predmet.StrankaWithAdress_1">MINISTARSTVO FINANCIJA POREZNA UPRAVA PU ZADAR, služba za ovrhu </derivirana_varijabla>
  </DomainObject.Predmet.StrankaWithAdress>
  <DomainObject.Predmet.StrankaWithAdressOIB>
    <izvorni_sadrzaj>MINISTARSTVO FINANCIJA POREZNA UPRAVA PU ZADAR, služba za ovrhu, OIB 18683136487</izvorni_sadrzaj>
    <derivirana_varijabla naziv="DomainObject.Predmet.StrankaWithAdressOIB_1">MINISTARSTVO FINANCIJA POREZNA UPRAVA PU ZADAR, služba za ovrhu, OIB 18683136487</derivirana_varijabla>
  </DomainObject.Predmet.StrankaWithAdressOIB>
  <DomainObject.Predmet.StrankaNazivFormated>
    <izvorni_sadrzaj>MINISTARSTVO FINANCIJA POREZNA UPRAVA PU ZADAR, služba za ovrhu</izvorni_sadrzaj>
    <derivirana_varijabla naziv="DomainObject.Predmet.StrankaNazivFormated_1">MINISTARSTVO FINANCIJA POREZNA UPRAVA PU ZADAR, služba za ovrhu</derivirana_varijabla>
  </DomainObject.Predmet.StrankaNazivFormated>
  <DomainObject.Predmet.StrankaNazivFormatedOIB>
    <izvorni_sadrzaj>MINISTARSTVO FINANCIJA POREZNA UPRAVA PU ZADAR, služba za ovrhu, OIB 18683136487</izvorni_sadrzaj>
    <derivirana_varijabla naziv="DomainObject.Predmet.StrankaNazivFormatedOIB_1">MINISTARSTVO FINANCIJA POREZNA UPRAVA PU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MINISTARSTVO FINANCIJA POREZNA UPRAVA PU ZADAR, služba za ovrhu</item>
    </izvorni_sadrzaj>
    <derivirana_varijabla naziv="DomainObject.Predmet.StrankaListFormated_1">
      <item>MINISTARSTVO FINANCIJA POREZNA UPRAVA PU ZADAR, služba za ovrhu</item>
    </derivirana_varijabla>
  </DomainObject.Predmet.StrankaListFormated>
  <DomainObject.Predmet.StrankaListFormatedOIB>
    <izvorni_sadrzaj>
      <item>MINISTARSTVO FINANCIJA POREZNA UPRAVA PU ZADAR, služba za ovrhu, OIB 18683136487</item>
    </izvorni_sadrzaj>
    <derivirana_varijabla naziv="DomainObject.Predmet.StrankaListFormatedOIB_1">
      <item>MINISTARSTVO FINANCIJA POREZNA UPRAVA PU ZADAR, služba za ovrhu, OIB 18683136487</item>
    </derivirana_varijabla>
  </DomainObject.Predmet.StrankaListFormatedOIB>
  <DomainObject.Predmet.StrankaListFormatedWithAdress>
    <izvorni_sadrzaj>
      <item>MINISTARSTVO FINANCIJA POREZNA UPRAVA PU ZADAR, služba za ovrhu</item>
    </izvorni_sadrzaj>
    <derivirana_varijabla naziv="DomainObject.Predmet.StrankaListFormatedWithAdress_1">
      <item>MINISTARSTVO FINANCIJA POREZNA UPRAVA PU ZADAR, služba za ovrhu</item>
    </derivirana_varijabla>
  </DomainObject.Predmet.StrankaListFormatedWithAdress>
  <DomainObject.Predmet.StrankaListFormatedWithAdressOIB>
    <izvorni_sadrzaj>
      <item>MINISTARSTVO FINANCIJA POREZNA UPRAVA PU ZADAR, služba za ovrhu, OIB 18683136487</item>
    </izvorni_sadrzaj>
    <derivirana_varijabla naziv="DomainObject.Predmet.StrankaListFormatedWithAdressOIB_1">
      <item>MINISTARSTVO FINANCIJA POREZNA UPRAVA PU ZADAR, služba za ovrhu, OIB 18683136487</item>
    </derivirana_varijabla>
  </DomainObject.Predmet.StrankaListFormatedWithAdressOIB>
  <DomainObject.Predmet.StrankaListNazivFormated>
    <izvorni_sadrzaj>
      <item>MINISTARSTVO FINANCIJA POREZNA UPRAVA PU ZADAR, služba za ovrhu</item>
    </izvorni_sadrzaj>
    <derivirana_varijabla naziv="DomainObject.Predmet.StrankaListNazivFormated_1">
      <item>MINISTARSTVO FINANCIJA POREZNA UPRAVA PU ZADAR, služba za ovrhu</item>
    </derivirana_varijabla>
  </DomainObject.Predmet.StrankaListNazivFormated>
  <DomainObject.Predmet.StrankaListNazivFormatedOIB>
    <izvorni_sadrzaj>
      <item>MINISTARSTVO FINANCIJA POREZNA UPRAVA PU ZADAR, služba za ovrhu, OIB 18683136487</item>
    </izvorni_sadrzaj>
    <derivirana_varijabla naziv="DomainObject.Predmet.StrankaListNazivFormatedOIB_1">
      <item>MINISTARSTVO FINANCIJA POREZNA UPRAVA PU ZADAR, služba za ovrhu, OIB 18683136487</item>
    </derivirana_varijabla>
  </DomainObject.Predmet.StrankaListNazivFormatedOIB>
  <DomainObject.Predmet.ProtuStrankaListFormated>
    <izvorni_sadrzaj>
      <item>COOCOI društvo s ograničenom odgovornošću za trgovinu i usluge</item>
    </izvorni_sadrzaj>
    <derivirana_varijabla naziv="DomainObject.Predmet.ProtuStrankaListFormated_1">
      <item>COOCOI društvo s ograničenom odgovornošću za trgovinu i usluge</item>
    </derivirana_varijabla>
  </DomainObject.Predmet.ProtuStrankaListFormated>
  <DomainObject.Predmet.ProtuStrankaListFormatedOIB>
    <izvorni_sadrzaj>
      <item>COOCOI društvo s ograničenom odgovornošću za trgovinu i usluge, OIB 22153567471</item>
    </izvorni_sadrzaj>
    <derivirana_varijabla naziv="DomainObject.Predmet.ProtuStrankaListFormatedOIB_1">
      <item>COOCOI društvo s ograničenom odgovornošću za trgovinu i usluge, OIB 22153567471</item>
    </derivirana_varijabla>
  </DomainObject.Predmet.ProtuStrankaListFormatedOIB>
  <DomainObject.Predmet.ProtuStrankaListFormatedWithAdress>
    <izvorni_sadrzaj>
      <item>COOCOI društvo s ograničenom odgovornošću za trgovinu i usluge, Ulica Dragana Klanac Dadele/bb, Posedarje</item>
    </izvorni_sadrzaj>
    <derivirana_varijabla naziv="DomainObject.Predmet.ProtuStrankaListFormatedWithAdress_1">
      <item>COOCOI društvo s ograničenom odgovornošću za trgovinu i usluge, Ulica Dragana Klanac Dadele/bb, Posedarje</item>
    </derivirana_varijabla>
  </DomainObject.Predmet.ProtuStrankaListFormatedWithAdress>
  <DomainObject.Predmet.ProtuStrankaListFormatedWithAdressOIB>
    <izvorni_sadrzaj>
      <item>COOCOI društvo s ograničenom odgovornošću za trgovinu i usluge, OIB 22153567471, Ulica Dragana Klanac Dadele/bb, Posedarje</item>
    </izvorni_sadrzaj>
    <derivirana_varijabla naziv="DomainObject.Predmet.ProtuStrankaListFormatedWithAdressOIB_1">
      <item>COOCOI društvo s ograničenom odgovornošću za trgovinu i usluge, OIB 22153567471, Ulica Dragana Klanac Dadele/bb, Posedarje</item>
    </derivirana_varijabla>
  </DomainObject.Predmet.ProtuStrankaListFormatedWithAdressOIB>
  <DomainObject.Predmet.ProtuStrankaListNazivFormated>
    <izvorni_sadrzaj>
      <item>COOCOI društvo s ograničenom odgovornošću za trgovinu i usluge</item>
    </izvorni_sadrzaj>
    <derivirana_varijabla naziv="DomainObject.Predmet.ProtuStrankaListNazivFormated_1">
      <item>COOCOI društvo s ograničenom odgovornošću za trgovinu i usluge</item>
    </derivirana_varijabla>
  </DomainObject.Predmet.ProtuStrankaListNazivFormated>
  <DomainObject.Predmet.ProtuStrankaListNazivFormatedOIB>
    <izvorni_sadrzaj>
      <item>COOCOI društvo s ograničenom odgovornošću za trgovinu i usluge, OIB 22153567471</item>
    </izvorni_sadrzaj>
    <derivirana_varijabla naziv="DomainObject.Predmet.ProtuStrankaListNazivFormatedOIB_1">
      <item>COOCOI društvo s ograničenom odgovornošću za trgovinu i usluge, OIB 22153567471</item>
    </derivirana_varijabla>
  </DomainObject.Predmet.ProtuStrankaListNazivFormatedOIB>
  <DomainObject.Predmet.OstaliListFormated>
    <izvorni_sadrzaj>
      <item>Branko Morić</item>
    </izvorni_sadrzaj>
    <derivirana_varijabla naziv="DomainObject.Predmet.OstaliListFormated_1">
      <item>Branko Morić</item>
    </derivirana_varijabla>
  </DomainObject.Predmet.OstaliListFormated>
  <DomainObject.Predmet.OstaliListFormatedOIB>
    <izvorni_sadrzaj>
      <item>Branko Morić, OIB 89888559843</item>
    </izvorni_sadrzaj>
    <derivirana_varijabla naziv="DomainObject.Predmet.OstaliListFormatedOIB_1">
      <item>Branko Morić, OIB 89888559843</item>
    </derivirana_varijabla>
  </DomainObject.Predmet.OstaliListFormatedOIB>
  <DomainObject.Predmet.OstaliListFormatedWithAdress>
    <izvorni_sadrzaj>
      <item>Branko Morić, Miroslava Krleže 1E, Zadar</item>
    </izvorni_sadrzaj>
    <derivirana_varijabla naziv="DomainObject.Predmet.OstaliListFormatedWithAdress_1">
      <item>Branko Morić, Miroslava Krleže 1E, Zadar</item>
    </derivirana_varijabla>
  </DomainObject.Predmet.OstaliListFormatedWithAdress>
  <DomainObject.Predmet.OstaliListFormatedWithAdressOIB>
    <izvorni_sadrzaj>
      <item>Branko Morić, OIB 89888559843, Miroslava Krleže 1E, Zadar</item>
    </izvorni_sadrzaj>
    <derivirana_varijabla naziv="DomainObject.Predmet.OstaliListFormatedWithAdressOIB_1">
      <item>Branko Morić, OIB 89888559843, Miroslava Krleže 1E, Zadar</item>
    </derivirana_varijabla>
  </DomainObject.Predmet.OstaliListFormatedWithAdressOIB>
  <DomainObject.Predmet.OstaliListNazivFormated>
    <izvorni_sadrzaj>
      <item>Branko Morić</item>
    </izvorni_sadrzaj>
    <derivirana_varijabla naziv="DomainObject.Predmet.OstaliListNazivFormated_1">
      <item>Branko Morić</item>
    </derivirana_varijabla>
  </DomainObject.Predmet.OstaliListNazivFormated>
  <DomainObject.Predmet.OstaliListNazivFormatedOIB>
    <izvorni_sadrzaj>
      <item>Branko Morić, OIB 89888559843</item>
    </izvorni_sadrzaj>
    <derivirana_varijabla naziv="DomainObject.Predmet.OstaliListNazivFormatedOIB_1"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ZADAR, služba za ovrhu</izvorni_sadrzaj>
    <derivirana_varijabla naziv="DomainObject.Predmet.StrankaIDrugi_1">MINISTARSTVO FINANCIJA POREZNA UPRAVA PU ZADAR, služba za ovrhu</derivirana_varijabla>
  </DomainObject.Predmet.StrankaIDrugi>
  <DomainObject.Predmet.ProtustrankaIDrugi>
    <izvorni_sadrzaj>COOCOI društvo s ograničenom odgovornošću za trgovinu i usluge</izvorni_sadrzaj>
    <derivirana_varijabla naziv="DomainObject.Predmet.ProtustrankaIDrugi_1">COOCOI društvo s ograničenom odgovornošću za trgovinu i usluge</derivirana_varijabla>
  </DomainObject.Predmet.ProtustrankaIDrugi>
  <DomainObject.Predmet.StrankaIDrugiAdressOIB>
    <izvorni_sadrzaj>MINISTARSTVO FINANCIJA POREZNA UPRAVA PU ZADAR, služba za ovrhu, OIB 18683136487</izvorni_sadrzaj>
    <derivirana_varijabla naziv="DomainObject.Predmet.StrankaIDrugiAdressOIB_1">MINISTARSTVO FINANCIJA POREZNA UPRAVA PU ZADAR, služba za ovrhu, OIB 18683136487</derivirana_varijabla>
  </DomainObject.Predmet.StrankaIDrugiAdressOIB>
  <DomainObject.Predmet.ProtustrankaIDrugiAdressOIB>
    <izvorni_sadrzaj>COOCOI društvo s ograničenom odgovornošću za trgovinu i usluge, OIB 22153567471, Ulica Dragana Klanac Dadele/bb, Posedarje</izvorni_sadrzaj>
    <derivirana_varijabla naziv="DomainObject.Predmet.ProtustrankaIDrugiAdressOIB_1">COOCOI društvo s ograničenom odgovornošću za trgovinu i usluge, OIB 22153567471, Ulica Dragana Klanac Dadele/bb,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10. lipnja 2014.</izvorni_sadrzaj>
    <derivirana_varijabla naziv="DomainObject.Predmet.OdlukaRjesenje.DatumPravomocnosti_1">10. lipnja 2014.</derivirana_varijabla>
  </DomainObject.Predmet.OdlukaRjesenje.DatumPravomocnosti>
  <DomainObject.Predmet.OdlukaRjesenje.Oznaka>
    <izvorni_sadrzaj>St-411/2013-7</izvorni_sadrzaj>
    <derivirana_varijabla naziv="DomainObject.Predmet.OdlukaRjesenje.Oznaka_1">St-411/2013-7</derivirana_varijabla>
  </DomainObject.Predmet.OdlukaRjesenje.Oznaka>
  <DomainObject.Predmet.SudioniciListNaziv>
    <izvorni_sadrzaj>
      <item>MINISTARSTVO FINANCIJA POREZNA UPRAVA PU ZADAR, služba za ovrhu</item>
      <item>COOCOI društvo s ograničenom odgovornošću za trgovinu i usluge</item>
      <item>Branko Morić</item>
    </izvorni_sadrzaj>
    <derivirana_varijabla naziv="DomainObject.Predmet.SudioniciListNaziv_1">
      <item>MINISTARSTVO FINANCIJA POREZNA UPRAVA PU ZADAR, služba za ovrhu</item>
      <item>COOCOI društvo s ograničenom odgovornošću za trgovinu i usluge</item>
      <item>Branko Morić</item>
    </derivirana_varijabla>
  </DomainObject.Predmet.SudioniciListNaziv>
  <DomainObject.Predmet.SudioniciListAdressOIB>
    <izvorni_sadrzaj>
      <item>MINISTARSTVO FINANCIJA POREZNA UPRAVA PU ZADAR, služba za ovrhu, OIB 18683136487</item>
      <item>COOCOI društvo s ograničenom odgovornošću za trgovinu i usluge, OIB 22153567471, Ulica Dragana Klanac Dadele/bb,Posedarje</item>
      <item>Branko Morić, OIB 89888559843, Miroslava Krleže 1E,Zadar</item>
    </izvorni_sadrzaj>
    <derivirana_varijabla naziv="DomainObject.Predmet.SudioniciListAdressOIB_1">
      <item>MINISTARSTVO FINANCIJA POREZNA UPRAVA PU ZADAR, služba za ovrhu, OIB 18683136487</item>
      <item>COOCOI društvo s ograničenom odgovornošću za trgovinu i usluge, OIB 22153567471, Ulica Dragana Klanac Dadele/bb,Posedarje</item>
      <item>Branko Morić, OIB 89888559843, Miroslava Krleže 1E,Zadar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22153567471</item>
      <item>, OIB 89888559843</item>
    </izvorni_sadrzaj>
    <derivirana_varijabla naziv="DomainObject.Predmet.SudioniciListNazivOIB_1">
      <item>, OIB 18683136487</item>
      <item>, OIB 22153567471</item>
      <item>, OIB 89888559843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294</properties:Words>
  <properties:Characters>1355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2015-11-11T12:14:00Z</dcterms:created>
  <dc:creator>Ardena Bajlo</dc:creator>
  <cp:lastModifiedBy>wsadmin</cp:lastModifiedBy>
  <cp:lastPrinted>2010-02-05T10:42:00Z</cp:lastPrinted>
  <dcterms:modified xmlns:xsi="http://www.w3.org/2001/XMLSchema-instance" xsi:type="dcterms:W3CDTF">2015-11-12T11:50:00Z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