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1ca2" w14:paraId="07d1ca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279D3">
        <w:rPr>
          <w:szCs w:val="24"/>
          <w:lang w:val="hr-HR"/>
        </w:rPr>
        <w:t>501/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279D3">
        <w:rPr>
          <w:lang w:val="hr-HR"/>
        </w:rPr>
        <w:t xml:space="preserve">BOLID d.o.o. za poljoprivredu i trgovinu, Mikleuš, Nikole Šubića Zrinskog 105, </w:t>
      </w:r>
      <w:r w:rsidR="004279D3" w:rsidRPr="000664E3">
        <w:rPr>
          <w:lang w:val="hr-HR"/>
        </w:rPr>
        <w:t>MB</w:t>
      </w:r>
      <w:r w:rsidR="004279D3">
        <w:rPr>
          <w:lang w:val="hr-HR"/>
        </w:rPr>
        <w:t>S: 010071491, OIB: 79085792016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4279D3">
        <w:rPr>
          <w:lang w:val="hr-HR"/>
        </w:rPr>
        <w:t>8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279D3">
        <w:rPr>
          <w:lang w:val="hr-HR"/>
        </w:rPr>
        <w:t xml:space="preserve">BOLID d.o.o. za poljoprivredu i trgovinu, Mikleuš, Nikole Šubića Zrinskog 105, </w:t>
      </w:r>
      <w:r w:rsidR="004279D3" w:rsidRPr="000664E3">
        <w:rPr>
          <w:lang w:val="hr-HR"/>
        </w:rPr>
        <w:t>MB</w:t>
      </w:r>
      <w:r w:rsidR="004279D3">
        <w:rPr>
          <w:lang w:val="hr-HR"/>
        </w:rPr>
        <w:t>S: 010071491, OIB: 79085792016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A531CB">
        <w:rPr>
          <w:szCs w:val="24"/>
          <w:lang w:val="hr-HR"/>
        </w:rPr>
        <w:t>ZVONKO TOMLJANOVIĆ</w:t>
      </w:r>
      <w:r w:rsidR="00BF207A">
        <w:rPr>
          <w:szCs w:val="24"/>
          <w:lang w:val="hr-HR"/>
        </w:rPr>
        <w:t xml:space="preserve">, </w:t>
      </w:r>
      <w:r w:rsidR="00A531CB">
        <w:rPr>
          <w:szCs w:val="24"/>
          <w:lang w:val="hr-HR"/>
        </w:rPr>
        <w:t>Našice</w:t>
      </w:r>
      <w:r w:rsidR="002554EA">
        <w:rPr>
          <w:szCs w:val="24"/>
          <w:lang w:val="hr-HR"/>
        </w:rPr>
        <w:t xml:space="preserve">, </w:t>
      </w:r>
      <w:r w:rsidR="00A531CB">
        <w:rPr>
          <w:szCs w:val="24"/>
          <w:lang w:val="hr-HR"/>
        </w:rPr>
        <w:t>J. Runjanina 7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531CB" w:rsidRPr="00A531CB">
        <w:rPr>
          <w:szCs w:val="24"/>
          <w:lang w:val="hr-HR"/>
        </w:rPr>
        <w:t xml:space="preserve"> </w:t>
      </w:r>
      <w:r w:rsidR="00A531CB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4279D3">
        <w:rPr>
          <w:lang w:val="hr-HR"/>
        </w:rPr>
        <w:t xml:space="preserve">BOLID d.o.o. za poljoprivredu i trgovinu, Mikleuš, Nikole Šubića Zrinskog 105, </w:t>
      </w:r>
      <w:r w:rsidR="004279D3" w:rsidRPr="000664E3">
        <w:rPr>
          <w:lang w:val="hr-HR"/>
        </w:rPr>
        <w:t>MB</w:t>
      </w:r>
      <w:r w:rsidR="004279D3">
        <w:rPr>
          <w:lang w:val="hr-HR"/>
        </w:rPr>
        <w:t>S: 010071491, OIB: 79085792016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4279D3">
        <w:rPr>
          <w:szCs w:val="24"/>
          <w:lang w:val="hr-HR"/>
        </w:rPr>
        <w:t>501/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279D3">
        <w:rPr>
          <w:szCs w:val="24"/>
          <w:lang w:val="hr-HR"/>
        </w:rPr>
        <w:t>22</w:t>
      </w:r>
      <w:r w:rsidR="00BA4AD7">
        <w:rPr>
          <w:szCs w:val="24"/>
          <w:lang w:val="hr-HR"/>
        </w:rPr>
        <w:t>. 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422" w:rsidR="00972422">
      <w:r>
        <w:separator/>
      </w:r>
    </w:p>
  </w:endnote>
  <w:endnote w:id="0" w:type="continuationSeparator">
    <w:p w:rsidRDefault="00972422" w:rsidR="00972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422" w:rsidR="00972422">
      <w:r>
        <w:separator/>
      </w:r>
    </w:p>
  </w:footnote>
  <w:footnote w:id="0" w:type="continuationSeparator">
    <w:p w:rsidRDefault="00972422" w:rsidR="009724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2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4279D3">
      <w:t>501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B528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5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2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5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2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St-501/2015-3</izvorni_sadrzaj>
    <derivirana_varijabla naziv="DomainObject.Oznaka_1">St-501/2015-3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BOLID d.o.o. za poljoprivredu i trgovinu, Mikleuš zastupanog po punomoćniku Damjan Božiček</izvorni_sadrzaj>
    <derivirana_varijabla naziv="DomainObject.Predmet.ProtustrankaFormated_1">  BOLID d.o.o. za poljoprivredu i trgovinu, Mikleuš zastupanog po punomoćniku Damjan Božiček</derivirana_varijabla>
  </DomainObject.Predmet.ProtustrankaFormated>
  <DomainObject.Predmet.ProtustrankaFormatedOIB>
    <izvorni_sadrzaj>  BOLID d.o.o. za poljoprivredu i trgovinu, Mikleuš, OIB 79085792016 zastupanog po punomoćniku Damjan Božiček</izvorni_sadrzaj>
    <derivirana_varijabla naziv="DomainObject.Predmet.ProtustrankaFormatedOIB_1">  BOLID d.o.o. za poljoprivredu i trgovinu, Mikleuš, OIB 79085792016 zastupanog po punomoćniku Damjan Božiček</derivirana_varijabla>
  </DomainObject.Predmet.ProtustrankaFormatedOIB>
  <DomainObject.Predmet.ProtustrankaFormatedWithAdress>
    <izvorni_sadrzaj> BOLID d.o.o. za poljoprivredu i trgovinu, Mikleuš, Nikole Šubića Zrinskog 105, 33514 Mikleuš zastupanog po punomoćniku Damjan Božiček</izvorni_sadrzaj>
    <derivirana_varijabla naziv="DomainObject.Predmet.ProtustrankaFormatedWithAdress_1"> BOLID d.o.o. za poljoprivredu i trgovinu, Mikleuš, Nikole Šubića Zrinskog 105, 33514 Mikleuš zastupanog po punomoćniku Damjan Božiček</derivirana_varijabla>
  </DomainObject.Predmet.ProtustrankaFormatedWithAdress>
  <DomainObject.Predmet.ProtustrankaFormatedWithAdressOIB>
    <izvorni_sadrzaj> BOLID d.o.o. za poljoprivredu i trgovinu, Mikleuš, OIB 79085792016, Nikole Šubića Zrinskog 105, 33514 Mikleuš zastupanog po punomoćniku Damjan Božiček</izvorni_sadrzaj>
    <derivirana_varijabla naziv="DomainObject.Predmet.ProtustrankaFormatedWithAdressOIB_1"> BOLID d.o.o. za poljoprivredu i trgovinu, Mikleuš, OIB 79085792016, Nikole Šubića Zrinskog 105, 33514 Mikleuš zastupanog po punomoćniku Damjan Božiček</derivirana_varijabla>
  </DomainObject.Predmet.ProtustrankaFormatedWithAdressOIB>
  <DomainObject.Predmet.ProtustrankaWithAdress>
    <izvorni_sadrzaj>BOLID d.o.o. za poljoprivredu i trgovinu, Mikleuš Nikole Šubića Zrinskog 105, 33514 Mikleuš</izvorni_sadrzaj>
    <derivirana_varijabla naziv="DomainObject.Predmet.ProtustrankaWithAdress_1">BOLID d.o.o. za poljoprivredu i trgovinu, Mikleuš Nikole Šubića Zrinskog 105, 33514 Mikleuš</derivirana_varijabla>
  </DomainObject.Predmet.ProtustrankaWithAdress>
  <DomainObject.Predmet.ProtustrankaWithAdressOIB>
    <izvorni_sadrzaj>BOLID d.o.o. za poljoprivredu i trgovinu, Mikleuš, OIB 79085792016, Nikole Šubića Zrinskog 105, 33514 Mikleuš</izvorni_sadrzaj>
    <derivirana_varijabla naziv="DomainObject.Predmet.ProtustrankaWithAdressOIB_1">BOLID d.o.o. za poljoprivredu i trgovinu, Mikleuš, OIB 79085792016, Nikole Šubića Zrinskog 105, 33514 Mikleuš</derivirana_varijabla>
  </DomainObject.Predmet.ProtustrankaWithAdressOIB>
  <DomainObject.Predmet.ProtustrankaNazivFormated>
    <izvorni_sadrzaj>BOLID d.o.o. za poljoprivredu i trgovinu, Mikleuš</izvorni_sadrzaj>
    <derivirana_varijabla naziv="DomainObject.Predmet.ProtustrankaNazivFormated_1">BOLID d.o.o. za poljoprivredu i trgovinu, Mikleuš</derivirana_varijabla>
  </DomainObject.Predmet.ProtustrankaNazivFormated>
  <DomainObject.Predmet.ProtustrankaNazivFormatedOIB>
    <izvorni_sadrzaj>BOLID d.o.o. za poljoprivredu i trgovinu, Mikleuš, OIB 79085792016</izvorni_sadrzaj>
    <derivirana_varijabla naziv="DomainObject.Predmet.ProtustrankaNazivFormatedOIB_1">BOLID d.o.o. za poljoprivredu i trgovinu, Mikleuš, OIB 79085792016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BOLID d.o.o. za poljoprivredu i trgovinu, Mikleuš zastupanog po punomoćniku Damjan Božiček</item>
    </izvorni_sadrzaj>
    <derivirana_varijabla naziv="DomainObject.Predmet.ProtuStrankaListFormated_1">
      <item>BOLID d.o.o. za poljoprivredu i trgovinu, Mikleuš zastupanog po punomoćniku Damjan Božiček</item>
    </derivirana_varijabla>
  </DomainObject.Predmet.ProtuStrankaListFormated>
  <DomainObject.Predmet.ProtuStrankaListFormatedOIB>
    <izvorni_sadrzaj>
      <item>BOLID d.o.o. za poljoprivredu i trgovinu, Mikleuš, OIB 79085792016 zastupanog po punomoćniku Damjan Božiček</item>
    </izvorni_sadrzaj>
    <derivirana_varijabla naziv="DomainObject.Predmet.ProtuStrankaListFormatedOIB_1">
      <item>BOLID d.o.o. za poljoprivredu i trgovinu, Mikleuš, OIB 79085792016 zastupanog po punomoćniku Damjan Božiček</item>
    </derivirana_varijabla>
  </DomainObject.Predmet.ProtuStrankaListFormatedOIB>
  <DomainObject.Predmet.ProtuStrankaListFormatedWithAdress>
    <izvorni_sadrzaj>
      <item>BOLID d.o.o. za poljoprivredu i trgovinu, Mikleuš, Nikole Šubića Zrinskog 105, 33514 Mikleuš zastupanog po punomoćniku Damjan Božiček</item>
    </izvorni_sadrzaj>
    <derivirana_varijabla naziv="DomainObject.Predmet.ProtuStrankaListFormatedWithAdress_1">
      <item>BOLID d.o.o. za poljoprivredu i trgovinu, Mikleuš, Nikole Šubića Zrinskog 105, 33514 Mikleuš zastupanog po punomoćniku Damjan Božiček</item>
    </derivirana_varijabla>
  </DomainObject.Predmet.ProtuStrankaListFormatedWithAdress>
  <DomainObject.Predmet.ProtuStrankaListFormatedWithAdressOIB>
    <izvorni_sadrzaj>
      <item>BOLID d.o.o. za poljoprivredu i trgovinu, Mikleuš, OIB 79085792016, Nikole Šubića Zrinskog 105, 33514 Mikleuš zastupanog po punomoćniku Damjan Božiček</item>
    </izvorni_sadrzaj>
    <derivirana_varijabla naziv="DomainObject.Predmet.ProtuStrankaListFormatedWithAdressOIB_1">
      <item>BOLID d.o.o. za poljoprivredu i trgovinu, Mikleuš, OIB 79085792016, Nikole Šubića Zrinskog 105, 33514 Mikleuš zastupanog po punomoćniku Damjan Božiček</item>
    </derivirana_varijabla>
  </DomainObject.Predmet.ProtuStrankaListFormatedWithAdressOIB>
  <DomainObject.Predmet.ProtuStrankaListNazivFormated>
    <izvorni_sadrzaj>
      <item>BOLID d.o.o. za poljoprivredu i trgovinu, Mikleuš</item>
    </izvorni_sadrzaj>
    <derivirana_varijabla naziv="DomainObject.Predmet.ProtuStrankaListNazivFormated_1">
      <item>BOLID d.o.o. za poljoprivredu i trgovinu, Mikleuš</item>
    </derivirana_varijabla>
  </DomainObject.Predmet.ProtuStrankaListNazivFormated>
  <DomainObject.Predmet.ProtuStrankaListNazivFormatedOIB>
    <izvorni_sadrzaj>
      <item>BOLID d.o.o. za poljoprivredu i trgovinu, Mikleuš, OIB 79085792016</item>
    </izvorni_sadrzaj>
    <derivirana_varijabla naziv="DomainObject.Predmet.ProtuStrankaListNazivFormatedOIB_1">
      <item>BOLID d.o.o. za poljoprivredu i trgovinu, Mikleuš, OIB 79085792016</item>
    </derivirana_varijabla>
  </DomainObject.Predmet.ProtuStrankaListNazivFormatedOIB>
  <DomainObject.Predmet.OstaliListFormated>
    <izvorni_sadrzaj>
      <item>Damjan Božiček punomoćnik sudionika u postupku BOLID d.o.o. za poljoprivredu i trgovinu, Mikleuš</item>
    </izvorni_sadrzaj>
    <derivirana_varijabla naziv="DomainObject.Predmet.OstaliListFormated_1">
      <item>Damjan Božiček punomoćnik sudionika u postupku BOLID d.o.o. za poljoprivredu i trgovinu, Mikleuš</item>
    </derivirana_varijabla>
  </DomainObject.Predmet.OstaliListFormated>
  <DomainObject.Predmet.OstaliListFormatedOIB>
    <izvorni_sadrzaj>
      <item>Damjan Božiček, OIB 56708415602 punomoćnik sudionika u postupku BOLID d.o.o. za poljoprivredu i trgovinu, Mikleuš</item>
    </izvorni_sadrzaj>
    <derivirana_varijabla naziv="DomainObject.Predmet.OstaliListFormatedOIB_1">
      <item>Damjan Božiček, OIB 56708415602 punomoćnik sudionika u postupku BOLID d.o.o. za poljoprivredu i trgovinu, Mikleuš</item>
    </derivirana_varijabla>
  </DomainObject.Predmet.OstaliListFormatedOIB>
  <DomainObject.Predmet.OstaliListFormatedWithAdress>
    <izvorni_sadrzaj>
      <item>Damjan Božiček, Ivanić Desinićki, 49216 Ivanić Desinićki punomoćnik sudionika u postupku BOLID d.o.o. za poljoprivredu i trgovinu, Mikleuš</item>
    </izvorni_sadrzaj>
    <derivirana_varijabla naziv="DomainObject.Predmet.OstaliListFormatedWithAdress_1">
      <item>Damjan Božiček, Ivanić Desinićki, 49216 Ivanić Desinićki punomoćnik sudionika u postupku BOLID d.o.o. za poljoprivredu i trgovinu, Mikleuš</item>
    </derivirana_varijabla>
  </DomainObject.Predmet.OstaliListFormatedWithAdress>
  <DomainObject.Predmet.OstaliListFormatedWithAdressOIB>
    <izvorni_sadrzaj>
      <item>Damjan Božiček, OIB 56708415602, Ivanić Desinićki, 49216 Ivanić Desinićki punomoćnik sudionika u postupku BOLID d.o.o. za poljoprivredu i trgovinu, Mikleuš</item>
    </izvorni_sadrzaj>
    <derivirana_varijabla naziv="DomainObject.Predmet.OstaliListFormatedWithAdressOIB_1">
      <item>Damjan Božiček, OIB 56708415602, Ivanić Desinićki, 49216 Ivanić Desinićki punomoćnik sudionika u postupku BOLID d.o.o. za poljoprivredu i trgovinu, Mikleuš</item>
    </derivirana_varijabla>
  </DomainObject.Predmet.OstaliListFormatedWithAdressOIB>
  <DomainObject.Predmet.OstaliListNazivFormated>
    <izvorni_sadrzaj>
      <item>Damjan Božiček</item>
    </izvorni_sadrzaj>
    <derivirana_varijabla naziv="DomainObject.Predmet.OstaliListNazivFormated_1">
      <item>Damjan Božiček</item>
    </derivirana_varijabla>
  </DomainObject.Predmet.OstaliListNazivFormated>
  <DomainObject.Predmet.OstaliListNazivFormatedOIB>
    <izvorni_sadrzaj>
      <item>Damjan Božiček, OIB 56708415602</item>
    </izvorni_sadrzaj>
    <derivirana_varijabla naziv="DomainObject.Predmet.OstaliListNazivFormatedOIB_1">
      <item>Damjan Božiček, OIB 56708415602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St-501/2015-3</izvorni_sadrzaj>
    <derivirana_varijabla naziv="DomainObject.PoslovniBrojDokumenta_1">St-501/2015-3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BOLID d.o.o. za poljoprivredu i trgovinu, Mikleuš</izvorni_sadrzaj>
    <derivirana_varijabla naziv="DomainObject.Predmet.ProtustrankaIDrugi_1">BOLID d.o.o. za poljoprivredu i trgovinu, Mikleuš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BOLID d.o.o. za poljoprivredu i trgovinu, Mikleuš, OIB 79085792016, Nikole Šubića Zrinskog 105, 33514 Mikleuš</izvorni_sadrzaj>
    <derivirana_varijabla naziv="DomainObject.Predmet.ProtustrankaIDrugiAdressOIB_1">BOLID d.o.o. za poljoprivredu i trgovinu, Mikleuš, OIB 79085792016, Nikole Šubića Zrinskog 105, 33514 Mikleuš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BOLID d.o.o. za poljoprivredu i trgovinu, Mikleuš</item>
      <item>Damjan Božiček</item>
    </izvorni_sadrzaj>
    <derivirana_varijabla naziv="DomainObject.Predmet.SudioniciListNaziv_1">
      <item>FINA, RC ZAGREB, Podružnica Bjelovar</item>
      <item>BOLID d.o.o. za poljoprivredu i trgovinu, Mikleuš</item>
      <item>Damjan Božiček</item>
    </derivirana_varijabla>
  </DomainObject.Predmet.SudioniciListNaziv>
  <DomainObject.Predmet.SudioniciListAdressOIB>
    <izvorni_sadrzaj>
      <item>FINA, RC ZAGREB, Podružnica Bjelovar, OIB 85821130368, F. Supila 4,43000 Bjelovar</item>
      <item>BOLID d.o.o. za poljoprivredu i trgovinu, Mikleuš, OIB 79085792016, Nikole Šubića Zrinskog 105,33514 Mikleuš</item>
      <item>Damjan Božiček, OIB 56708415602, Ivanić Desinićki,49216 Ivanić Desinićki</item>
    </izvorni_sadrzaj>
    <derivirana_varijabla naziv="DomainObject.Predmet.SudioniciListAdressOIB_1">
      <item>FINA, RC ZAGREB, Podružnica Bjelovar, OIB 85821130368, F. Supila 4,43000 Bjelovar</item>
      <item>BOLID d.o.o. za poljoprivredu i trgovinu, Mikleuš, OIB 79085792016, Nikole Šubića Zrinskog 105,33514 Mikleuš</item>
      <item>Damjan Božiček, OIB 56708415602, Ivanić Desinićki,49216 Ivanić Desinićki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79085792016</item>
      <item>, OIB 56708415602</item>
    </izvorni_sadrzaj>
    <derivirana_varijabla naziv="DomainObject.Predmet.SudioniciListNazivOIB_1">
      <item>, OIB 85821130368</item>
      <item>, OIB 79085792016</item>
      <item>, OIB 56708415602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2B353-0F39-489E-AC2A-EE1E38070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715</properties:Words>
  <properties:Characters>3840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2016-02-18T06:41:00Z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2016-02-18T06:43:00Z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