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5e74" w14:paraId="5815e74" w:rsidRDefault="00E45EF2" w:rsidR="002C5A29" w:rsidRPr="00417E5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206FEF" w:rsidRPr="00417E53">
        <w:t xml:space="preserve"> </w:t>
      </w:r>
      <w:r w:rsidR="00BD0446" w:rsidRPr="00417E53">
        <w:t>Stpn</w:t>
      </w:r>
      <w:r w:rsidR="00DC2F22">
        <w:t xml:space="preserve"> </w:t>
      </w:r>
      <w:r w:rsidR="00BD0446" w:rsidRPr="00417E53">
        <w:t>-</w:t>
      </w:r>
      <w:r w:rsidR="00F725AA">
        <w:t>160</w:t>
      </w:r>
      <w:r w:rsidR="00BD0446" w:rsidRPr="00417E53">
        <w:t>/1</w:t>
      </w:r>
      <w:r w:rsidR="00EA442F" w:rsidRPr="00417E53">
        <w:t>5-</w:t>
      </w:r>
      <w:r w:rsidR="00F725AA">
        <w:t>7</w:t>
      </w:r>
    </w:p>
    <w:p w:rsidRDefault="00C7322E" w:rsidR="00C7322E" w:rsidRPr="00417E53"/>
    <w:p w:rsidRDefault="002C5A29" w:rsidR="002C5A29" w:rsidRPr="00417E53"/>
    <w:p w:rsidRDefault="00EE4329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>Karlovac, Ljudevita Šestića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F725AA" w:rsidRPr="00F725AA">
        <w:t xml:space="preserve"> </w:t>
      </w:r>
      <w:r w:rsidR="00F725AA">
        <w:t>IGORA CAREVIĆA vl. Podopolagačkog obrta ADRIACOP iz Zagreba, Drage Ivaniševića 12</w:t>
      </w:r>
      <w:r w:rsidR="00F725AA" w:rsidRPr="00707ABE">
        <w:t>, OIB:</w:t>
      </w:r>
      <w:r w:rsidR="00F725AA">
        <w:t>91212583639</w:t>
      </w:r>
      <w:r w:rsidR="007441B1" w:rsidRPr="00417E53">
        <w:t>,</w:t>
      </w:r>
      <w:r w:rsidR="00BD0446" w:rsidRPr="00417E53">
        <w:t xml:space="preserve"> </w:t>
      </w:r>
      <w:r w:rsidR="00FD6E7D" w:rsidRPr="00417E53">
        <w:t>pod brojem Stpn-</w:t>
      </w:r>
      <w:r w:rsidR="00F725AA">
        <w:t>160</w:t>
      </w:r>
      <w:r w:rsidR="00FD6E7D" w:rsidRPr="00417E53">
        <w:t>/1</w:t>
      </w:r>
      <w:r w:rsidR="00EA442F" w:rsidRPr="00417E53">
        <w:t>5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predstečajnoj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>Određuje se ročište radi sklapanja predstečajne nagodbe nad dužnikom</w:t>
      </w:r>
      <w:r w:rsidR="00F725AA" w:rsidRPr="00F725AA">
        <w:t xml:space="preserve"> </w:t>
      </w:r>
      <w:r w:rsidR="00F725AA">
        <w:t>IGOROM CAREVIĆEM vl. Podopolagačkog obrta ADRIACOP iz Zagreba, Drage Ivaniševića 12</w:t>
      </w:r>
      <w:r w:rsidR="00F725AA" w:rsidRPr="00707ABE">
        <w:t>, OIB:</w:t>
      </w:r>
      <w:r w:rsidR="00F725AA">
        <w:t>91212583639</w:t>
      </w:r>
      <w:r w:rsidR="00EA442F" w:rsidRPr="00417E53">
        <w:t xml:space="preserve">, </w:t>
      </w:r>
      <w:r w:rsidR="00194A82" w:rsidRPr="00417E53">
        <w:t xml:space="preserve">za dan </w:t>
      </w:r>
      <w:r w:rsidR="00EA442F" w:rsidRPr="00417E53">
        <w:t>16. studenog</w:t>
      </w:r>
      <w:r w:rsidR="000F3AE7" w:rsidRPr="00417E53">
        <w:t xml:space="preserve"> 201</w:t>
      </w:r>
      <w:r w:rsidR="00EA442F" w:rsidRPr="00417E53">
        <w:t>5</w:t>
      </w:r>
      <w:r w:rsidR="00194A82" w:rsidRPr="00417E53">
        <w:t xml:space="preserve">. godine u </w:t>
      </w:r>
      <w:r w:rsidR="0061280D" w:rsidRPr="00417E53">
        <w:t>1</w:t>
      </w:r>
      <w:r w:rsidR="00F725AA">
        <w:t>2</w:t>
      </w:r>
      <w:r w:rsidR="00194A82" w:rsidRPr="00417E53">
        <w:t>,</w:t>
      </w:r>
      <w:r w:rsidR="00F725AA">
        <w:t>15</w:t>
      </w:r>
      <w:r w:rsidR="00194A82" w:rsidRPr="00417E53">
        <w:t xml:space="preserve"> sati, u zgradi Trgovačkog suda u Zagrebu, Stalna služba</w:t>
      </w:r>
      <w:r w:rsidR="00EA442F" w:rsidRPr="00417E53">
        <w:t>, Karlovac, Ljudevita Šestića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EA442F" w:rsidRPr="00417E53">
        <w:t>1</w:t>
      </w:r>
      <w:r w:rsidR="00F725AA">
        <w:t>5</w:t>
      </w:r>
      <w:r w:rsidR="00EA442F" w:rsidRPr="00417E53">
        <w:t>. listopada 2015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1E6E43" w:rsidR="00D8705D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</w:p>
    <w:p w:rsidRDefault="001E6E43" w:rsidP="001E6E43" w:rsidR="001E6E43">
      <w:pPr>
        <w:jc w:val="right"/>
      </w:pPr>
    </w:p>
    <w:p w:rsidRDefault="001E6E43" w:rsidP="001E6E43" w:rsidR="001E6E43">
      <w:pPr>
        <w:jc w:val="right"/>
      </w:pPr>
    </w:p>
    <w:p w:rsidRDefault="001E6E43" w:rsidP="001E6E43" w:rsidR="001E6E43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 xml:space="preserve">FINA radi objave na web stranicama, </w:t>
      </w:r>
      <w:r w:rsidR="00194A82" w:rsidRPr="00417E53">
        <w:t xml:space="preserve">faksom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190" w:rsidR="00382190">
      <w:r>
        <w:separator/>
      </w:r>
    </w:p>
  </w:endnote>
  <w:endnote w:id="0" w:type="continuationSeparator">
    <w:p w:rsidRDefault="00382190" w:rsidR="00382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190" w:rsidR="00382190">
      <w:r>
        <w:separator/>
      </w:r>
    </w:p>
  </w:footnote>
  <w:footnote w:id="0" w:type="continuationSeparator">
    <w:p w:rsidRDefault="00382190" w:rsidR="00382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5765"/>
    <w:rsid w:val="00055E4C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1E6E43"/>
    <w:rsid w:val="00204A95"/>
    <w:rsid w:val="00206FEF"/>
    <w:rsid w:val="002221EB"/>
    <w:rsid w:val="00225AFD"/>
    <w:rsid w:val="002269F0"/>
    <w:rsid w:val="002A2D88"/>
    <w:rsid w:val="002C5A29"/>
    <w:rsid w:val="002D1BA2"/>
    <w:rsid w:val="002D56CF"/>
    <w:rsid w:val="00304EF9"/>
    <w:rsid w:val="00324B87"/>
    <w:rsid w:val="00347D31"/>
    <w:rsid w:val="00382190"/>
    <w:rsid w:val="00384992"/>
    <w:rsid w:val="00385B86"/>
    <w:rsid w:val="00396039"/>
    <w:rsid w:val="003A364F"/>
    <w:rsid w:val="003C0F69"/>
    <w:rsid w:val="003C1A4A"/>
    <w:rsid w:val="003D2959"/>
    <w:rsid w:val="003F59EF"/>
    <w:rsid w:val="00417E53"/>
    <w:rsid w:val="004722CB"/>
    <w:rsid w:val="0049309C"/>
    <w:rsid w:val="00511110"/>
    <w:rsid w:val="00516632"/>
    <w:rsid w:val="0058326B"/>
    <w:rsid w:val="00583CB5"/>
    <w:rsid w:val="005D06CE"/>
    <w:rsid w:val="005D1392"/>
    <w:rsid w:val="005F7658"/>
    <w:rsid w:val="0061280D"/>
    <w:rsid w:val="006319EC"/>
    <w:rsid w:val="006538FC"/>
    <w:rsid w:val="00664D91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36E15"/>
    <w:rsid w:val="00867D6E"/>
    <w:rsid w:val="008B5D4F"/>
    <w:rsid w:val="009068DA"/>
    <w:rsid w:val="00912C87"/>
    <w:rsid w:val="0091326A"/>
    <w:rsid w:val="009708CB"/>
    <w:rsid w:val="00990979"/>
    <w:rsid w:val="009F4825"/>
    <w:rsid w:val="00A14C72"/>
    <w:rsid w:val="00A45B49"/>
    <w:rsid w:val="00A80BE9"/>
    <w:rsid w:val="00AD6B16"/>
    <w:rsid w:val="00B00C49"/>
    <w:rsid w:val="00B46AF4"/>
    <w:rsid w:val="00B67087"/>
    <w:rsid w:val="00B72A42"/>
    <w:rsid w:val="00B8067A"/>
    <w:rsid w:val="00B918B5"/>
    <w:rsid w:val="00BB0BB8"/>
    <w:rsid w:val="00BD0446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D2088D"/>
    <w:rsid w:val="00D347D2"/>
    <w:rsid w:val="00D8705D"/>
    <w:rsid w:val="00DC2F22"/>
    <w:rsid w:val="00DC3D66"/>
    <w:rsid w:val="00E01512"/>
    <w:rsid w:val="00E15211"/>
    <w:rsid w:val="00E307C2"/>
    <w:rsid w:val="00E45EF2"/>
    <w:rsid w:val="00E80B4A"/>
    <w:rsid w:val="00EA442F"/>
    <w:rsid w:val="00EC0BCA"/>
    <w:rsid w:val="00EE4329"/>
    <w:rsid w:val="00F134E9"/>
    <w:rsid w:val="00F20831"/>
    <w:rsid w:val="00F718BA"/>
    <w:rsid w:val="00F725AA"/>
    <w:rsid w:val="00F76FDF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6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Stpn-160/2015</izvorni_sadrzaj>
    <derivirana_varijabla naziv="DomainObject.Predmet.OznakaBroj_1">Stpn-160/2015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 Carević</izvorni_sadrzaj>
    <derivirana_varijabla naziv="DomainObject.Predmet.ProtustrankaFormated_1">  Igor Carević</derivirana_varijabla>
  </DomainObject.Predmet.ProtustrankaFormated>
  <DomainObject.Predmet.ProtustrankaFormatedOIB>
    <izvorni_sadrzaj>  Igor Carević, OIB 91212583639</izvorni_sadrzaj>
    <derivirana_varijabla naziv="DomainObject.Predmet.ProtustrankaFormatedOIB_1">  Igor Carević, OIB 91212583639</derivirana_varijabla>
  </DomainObject.Predmet.ProtustrankaFormatedOIB>
  <DomainObject.Predmet.ProtustrankaFormatedWithAdress>
    <izvorni_sadrzaj> Igor Carević, Drage Ivaniševića 12, 10000 Zagreb</izvorni_sadrzaj>
    <derivirana_varijabla naziv="DomainObject.Predmet.ProtustrankaFormatedWithAdress_1"> Igor Carević, Drage Ivaniševića 12, 10000 Zagreb</derivirana_varijabla>
  </DomainObject.Predmet.ProtustrankaFormatedWithAdress>
  <DomainObject.Predmet.ProtustrankaFormatedWithAdressOIB>
    <izvorni_sadrzaj> Igor Carević, OIB 91212583639, Drage Ivaniševića 12, 10000 Zagreb</izvorni_sadrzaj>
    <derivirana_varijabla naziv="DomainObject.Predmet.ProtustrankaFormatedWithAdressOIB_1"> Igor Carević, OIB 91212583639, Drage Ivaniševića 12, 10000 Zagreb</derivirana_varijabla>
  </DomainObject.Predmet.ProtustrankaFormatedWithAdressOIB>
  <DomainObject.Predmet.ProtustrankaWithAdress>
    <izvorni_sadrzaj>Igor Carević Drage Ivaniševića 12, 10000 Zagreb</izvorni_sadrzaj>
    <derivirana_varijabla naziv="DomainObject.Predmet.ProtustrankaWithAdress_1">Igor Carević Drage Ivaniševića 12, 10000 Zagreb</derivirana_varijabla>
  </DomainObject.Predmet.ProtustrankaWithAdress>
  <DomainObject.Predmet.ProtustrankaWithAdressOIB>
    <izvorni_sadrzaj>Igor Carević, OIB 91212583639, Drage Ivaniševića 12, 10000 Zagreb</izvorni_sadrzaj>
    <derivirana_varijabla naziv="DomainObject.Predmet.ProtustrankaWithAdressOIB_1">Igor Carević, OIB 91212583639, Drage Ivaniševića 12, 10000 Zagreb</derivirana_varijabla>
  </DomainObject.Predmet.ProtustrankaWithAdressOIB>
  <DomainObject.Predmet.ProtustrankaNazivFormated>
    <izvorni_sadrzaj>Igor Carević</izvorni_sadrzaj>
    <derivirana_varijabla naziv="DomainObject.Predmet.ProtustrankaNazivFormated_1">Igor Carević</derivirana_varijabla>
  </DomainObject.Predmet.ProtustrankaNazivFormated>
  <DomainObject.Predmet.ProtustrankaNazivFormatedOIB>
    <izvorni_sadrzaj>Igor Carević, OIB 91212583639</izvorni_sadrzaj>
    <derivirana_varijabla naziv="DomainObject.Predmet.ProtustrankaNazivFormatedOIB_1">Igor Carević, OIB 91212583639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Carević</izvorni_sadrzaj>
    <derivirana_varijabla naziv="DomainObject.Predmet.StrankaFormated_1">  Igor Carević</derivirana_varijabla>
  </DomainObject.Predmet.StrankaFormated>
  <DomainObject.Predmet.StrankaFormatedOIB>
    <izvorni_sadrzaj>  Igor Carević, OIB 91212583639</izvorni_sadrzaj>
    <derivirana_varijabla naziv="DomainObject.Predmet.StrankaFormatedOIB_1">  Igor Carević, OIB 91212583639</derivirana_varijabla>
  </DomainObject.Predmet.StrankaFormatedOIB>
  <DomainObject.Predmet.StrankaFormatedWithAdress>
    <izvorni_sadrzaj> Igor Carević, Drage Ivaniševića 12, 10000 Zagreb</izvorni_sadrzaj>
    <derivirana_varijabla naziv="DomainObject.Predmet.StrankaFormatedWithAdress_1"> Igor Carević, Drage Ivaniševića 12, 10000 Zagreb</derivirana_varijabla>
  </DomainObject.Predmet.StrankaFormatedWithAdress>
  <DomainObject.Predmet.StrankaFormatedWithAdressOIB>
    <izvorni_sadrzaj> Igor Carević, OIB 91212583639, Drage Ivaniševića 12, 10000 Zagreb</izvorni_sadrzaj>
    <derivirana_varijabla naziv="DomainObject.Predmet.StrankaFormatedWithAdressOIB_1"> Igor Carević, OIB 91212583639, Drage Ivaniševića 12, 10000 Zagreb</derivirana_varijabla>
  </DomainObject.Predmet.StrankaFormatedWithAdressOIB>
  <DomainObject.Predmet.StrankaWithAdress>
    <izvorni_sadrzaj>Igor Carević Drage Ivaniševića 12,10000 Zagreb</izvorni_sadrzaj>
    <derivirana_varijabla naziv="DomainObject.Predmet.StrankaWithAdress_1">Igor Carević Drage Ivaniševića 12,10000 Zagreb</derivirana_varijabla>
  </DomainObject.Predmet.StrankaWithAdress>
  <DomainObject.Predmet.StrankaWithAdressOIB>
    <izvorni_sadrzaj>Igor Carević, OIB 91212583639, Drage Ivaniševića 12,10000 Zagreb</izvorni_sadrzaj>
    <derivirana_varijabla naziv="DomainObject.Predmet.StrankaWithAdressOIB_1">Igor Carević, OIB 91212583639, Drage Ivaniševića 12,10000 Zagreb</derivirana_varijabla>
  </DomainObject.Predmet.StrankaWithAdressOIB>
  <DomainObject.Predmet.StrankaNazivFormated>
    <izvorni_sadrzaj>Igor Carević</izvorni_sadrzaj>
    <derivirana_varijabla naziv="DomainObject.Predmet.StrankaNazivFormated_1">Igor Carević</derivirana_varijabla>
  </DomainObject.Predmet.StrankaNazivFormated>
  <DomainObject.Predmet.StrankaNazivFormatedOIB>
    <izvorni_sadrzaj>Igor Carević, OIB 91212583639</izvorni_sadrzaj>
    <derivirana_varijabla naziv="DomainObject.Predmet.StrankaNazivFormatedOIB_1">Igor Carević, OIB 91212583639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Igor Carević</item>
    </izvorni_sadrzaj>
    <derivirana_varijabla naziv="DomainObject.Predmet.StrankaListFormated_1">
      <item>Igor Carević</item>
    </derivirana_varijabla>
  </DomainObject.Predmet.StrankaListFormated>
  <DomainObject.Predmet.StrankaListFormatedOIB>
    <izvorni_sadrzaj>
      <item>Igor Carević, OIB 91212583639</item>
    </izvorni_sadrzaj>
    <derivirana_varijabla naziv="DomainObject.Predmet.StrankaListFormatedOIB_1">
      <item>Igor Carević, OIB 91212583639</item>
    </derivirana_varijabla>
  </DomainObject.Predmet.StrankaListFormatedOIB>
  <DomainObject.Predmet.StrankaListFormatedWithAdress>
    <izvorni_sadrzaj>
      <item>Igor Carević, Drage Ivaniševića 12, 10000 Zagreb</item>
    </izvorni_sadrzaj>
    <derivirana_varijabla naziv="DomainObject.Predmet.StrankaListFormatedWithAdress_1">
      <item>Igor Carević, Drage Ivaniševića 12, 10000 Zagreb</item>
    </derivirana_varijabla>
  </DomainObject.Predmet.StrankaListFormatedWithAdress>
  <DomainObject.Predmet.StrankaListFormatedWithAdressOIB>
    <izvorni_sadrzaj>
      <item>Igor Carević, OIB 91212583639, Drage Ivaniševića 12, 10000 Zagreb</item>
    </izvorni_sadrzaj>
    <derivirana_varijabla naziv="DomainObject.Predmet.StrankaListFormatedWithAdressOIB_1">
      <item>Igor Carević, OIB 91212583639, Drage Ivaniševića 12, 10000 Zagreb</item>
    </derivirana_varijabla>
  </DomainObject.Predmet.StrankaListFormatedWithAdressOIB>
  <DomainObject.Predmet.StrankaListNazivFormated>
    <izvorni_sadrzaj>
      <item>Igor Carević</item>
    </izvorni_sadrzaj>
    <derivirana_varijabla naziv="DomainObject.Predmet.StrankaListNazivFormated_1">
      <item>Igor Carević</item>
    </derivirana_varijabla>
  </DomainObject.Predmet.StrankaListNazivFormated>
  <DomainObject.Predmet.StrankaListNazivFormatedOIB>
    <izvorni_sadrzaj>
      <item>Igor Carević, OIB 91212583639</item>
    </izvorni_sadrzaj>
    <derivirana_varijabla naziv="DomainObject.Predmet.StrankaListNazivFormatedOIB_1">
      <item>Igor Carević, OIB 91212583639</item>
    </derivirana_varijabla>
  </DomainObject.Predmet.StrankaListNazivFormatedOIB>
  <DomainObject.Predmet.ProtuStrankaListFormated>
    <izvorni_sadrzaj>
      <item>Igor Carević</item>
    </izvorni_sadrzaj>
    <derivirana_varijabla naziv="DomainObject.Predmet.ProtuStrankaListFormated_1">
      <item>Igor Carević</item>
    </derivirana_varijabla>
  </DomainObject.Predmet.ProtuStrankaListFormated>
  <DomainObject.Predmet.ProtuStrankaListFormatedOIB>
    <izvorni_sadrzaj>
      <item>Igor Carević, OIB 91212583639</item>
    </izvorni_sadrzaj>
    <derivirana_varijabla naziv="DomainObject.Predmet.ProtuStrankaListFormatedOIB_1">
      <item>Igor Carević, OIB 91212583639</item>
    </derivirana_varijabla>
  </DomainObject.Predmet.ProtuStrankaListFormatedOIB>
  <DomainObject.Predmet.ProtuStrankaListFormatedWithAdress>
    <izvorni_sadrzaj>
      <item>Igor Carević, Drage Ivaniševića 12, 10000 Zagreb</item>
    </izvorni_sadrzaj>
    <derivirana_varijabla naziv="DomainObject.Predmet.ProtuStrankaListFormatedWithAdress_1">
      <item>Igor Carević, Drage Ivaniševića 12, 10000 Zagreb</item>
    </derivirana_varijabla>
  </DomainObject.Predmet.ProtuStrankaListFormatedWithAdress>
  <DomainObject.Predmet.ProtuStrankaListFormatedWithAdressOIB>
    <izvorni_sadrzaj>
      <item>Igor Carević, OIB 91212583639, Drage Ivaniševića 12, 10000 Zagreb</item>
    </izvorni_sadrzaj>
    <derivirana_varijabla naziv="DomainObject.Predmet.ProtuStrankaListFormatedWithAdressOIB_1">
      <item>Igor Carević, OIB 91212583639, Drage Ivaniševića 12, 10000 Zagreb</item>
    </derivirana_varijabla>
  </DomainObject.Predmet.ProtuStrankaListFormatedWithAdressOIB>
  <DomainObject.Predmet.ProtuStrankaListNazivFormated>
    <izvorni_sadrzaj>
      <item>Igor Carević</item>
    </izvorni_sadrzaj>
    <derivirana_varijabla naziv="DomainObject.Predmet.ProtuStrankaListNazivFormated_1">
      <item>Igor Carević</item>
    </derivirana_varijabla>
  </DomainObject.Predmet.ProtuStrankaListNazivFormated>
  <DomainObject.Predmet.ProtuStrankaListNazivFormatedOIB>
    <izvorni_sadrzaj>
      <item>Igor Carević, OIB 91212583639</item>
    </izvorni_sadrzaj>
    <derivirana_varijabla naziv="DomainObject.Predmet.ProtuStrankaListNazivFormatedOIB_1">
      <item>Igor Carević, OIB 91212583639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Carević</izvorni_sadrzaj>
    <derivirana_varijabla naziv="DomainObject.Predmet.StrankaIDrugi_1">Igor Carević</derivirana_varijabla>
  </DomainObject.Predmet.StrankaIDrugi>
  <DomainObject.Predmet.ProtustrankaIDrugi>
    <izvorni_sadrzaj>Igor Carević</izvorni_sadrzaj>
    <derivirana_varijabla naziv="DomainObject.Predmet.ProtustrankaIDrugi_1">Igor Carević</derivirana_varijabla>
  </DomainObject.Predmet.ProtustrankaIDrugi>
  <DomainObject.Predmet.StrankaIDrugiAdressOIB>
    <izvorni_sadrzaj>Igor Carević, OIB 91212583639, Drage Ivaniševića 12, 10000 Zagreb</izvorni_sadrzaj>
    <derivirana_varijabla naziv="DomainObject.Predmet.StrankaIDrugiAdressOIB_1">Igor Carević, OIB 91212583639, Drage Ivaniševića 12, 10000 Zagreb</derivirana_varijabla>
  </DomainObject.Predmet.StrankaIDrugiAdressOIB>
  <DomainObject.Predmet.ProtustrankaIDrugiAdressOIB>
    <izvorni_sadrzaj>Igor Carević, OIB 91212583639, Drage Ivaniševića 12, 10000 Zagreb</izvorni_sadrzaj>
    <derivirana_varijabla naziv="DomainObject.Predmet.ProtustrankaIDrugiAdressOIB_1">Igor Carević, OIB 91212583639, Drage Ivaniševića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Carević</item>
      <item>Igor Carević</item>
    </izvorni_sadrzaj>
    <derivirana_varijabla naziv="DomainObject.Predmet.SudioniciListNaziv_1">
      <item>Igor Carević</item>
      <item>Igor Carević</item>
    </derivirana_varijabla>
  </DomainObject.Predmet.SudioniciListNaziv>
  <DomainObject.Predmet.SudioniciListAdressOIB>
    <izvorni_sadrzaj>
      <item>Igor Carević, OIB 91212583639, Drage Ivaniševića 12,10000 Zagreb</item>
      <item>Igor Carević, OIB 91212583639, Drage Ivaniševića 12,10000 Zagreb</item>
    </izvorni_sadrzaj>
    <derivirana_varijabla naziv="DomainObject.Predmet.SudioniciListAdressOIB_1">
      <item>Igor Carević, OIB 91212583639, Drage Ivaniševića 12,10000 Zagreb</item>
      <item>Igor Carević, OIB 91212583639,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91212583639</item>
      <item>, OIB 91212583639</item>
    </izvorni_sadrzaj>
    <derivirana_varijabla naziv="DomainObject.Predmet.SudioniciListNazivOIB_1">
      <item>, OIB 91212583639</item>
      <item>, OIB 91212583639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7AC77-B708-49FB-957D-1266A1795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160</properties:Words>
  <properties:Characters>920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2015-10-15T11:50:00Z</dcterms:created>
  <dc:creator>Korisnik</dc:creator>
  <cp:lastModifiedBy>Marina Markić</cp:lastModifiedBy>
  <cp:lastPrinted>2015-10-15T11:54:00Z</cp:lastPrinted>
  <dcterms:modified xmlns:xsi="http://www.w3.org/2001/XMLSchema-instance" xsi:type="dcterms:W3CDTF">2015-10-15T11:55:00Z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