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024" w14:paraId="4846024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63748">
        <w:t>409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63748">
        <w:t>ZAMAH d.o.o., Zadar, Franje Krežme 4, OIB: 36237992324</w:t>
      </w:r>
      <w:r>
        <w:t xml:space="preserve">, zastupanom po </w:t>
      </w:r>
      <w:r w:rsidR="00CA74E8">
        <w:t>članovima</w:t>
      </w:r>
      <w:r w:rsidR="00226979">
        <w:t xml:space="preserve"> uprave</w:t>
      </w:r>
      <w:r>
        <w:t xml:space="preserve"> </w:t>
      </w:r>
      <w:r w:rsidR="00C63748">
        <w:t>Marijanu Maruni iz Zadra i Mariu Ćukoviću iz Zadra</w:t>
      </w:r>
      <w:r>
        <w:t xml:space="preserve">,  </w:t>
      </w:r>
      <w:r w:rsidR="003657D5">
        <w:t>5.</w:t>
      </w:r>
      <w:r w:rsidR="00C63748">
        <w:t xml:space="preserve"> listopada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748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63748" w:rsidRPr="00C63748">
        <w:rPr>
          <w:b/>
        </w:rPr>
        <w:t>18</w:t>
      </w:r>
      <w:r w:rsidR="009F6F8A" w:rsidRPr="00C63748">
        <w:rPr>
          <w:b/>
        </w:rPr>
        <w:t>. listopada</w:t>
      </w:r>
      <w:r w:rsidR="00A67650" w:rsidRPr="00C63748">
        <w:rPr>
          <w:b/>
        </w:rPr>
        <w:t xml:space="preserve"> 2017. u </w:t>
      </w:r>
      <w:r w:rsidR="00C63748" w:rsidRPr="00C63748">
        <w:rPr>
          <w:b/>
        </w:rPr>
        <w:t>11,25</w:t>
      </w:r>
      <w:r w:rsidR="00C45E7D">
        <w:t xml:space="preserve"> sati </w:t>
      </w:r>
      <w:r w:rsidR="00C63748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 w:rsidR="00CA74E8">
        <w:t xml:space="preserve"> se osobe ovlaštene</w:t>
      </w:r>
      <w:r>
        <w:t xml:space="preserve"> za zastupanje dužnika po zakonu </w:t>
      </w:r>
      <w:r w:rsidR="00C63748">
        <w:t>Marijan Maruna iz Zadra i Mario Ćuković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CA74E8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 w:rsidR="00C63748">
        <w:t>Marijan Maruna iz Zadra i Mario Ćuković iz Zadra</w:t>
      </w:r>
      <w:r w:rsidR="00C45E7D" w:rsidRPr="00CD5002">
        <w:t xml:space="preserve"> </w:t>
      </w:r>
      <w:r>
        <w:t>ne pristupe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za iduće ročište odrediti </w:t>
      </w:r>
      <w:r>
        <w:t>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3657D5">
        <w:t>5.</w:t>
      </w:r>
      <w:r w:rsidR="00C63748">
        <w:t xml:space="preserve"> listopada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CA74E8" w:rsidP="00A576FE" w:rsidR="00A576FE">
      <w:pPr>
        <w:pStyle w:val="Odlomakpopisa"/>
        <w:numPr>
          <w:ilvl w:val="0"/>
          <w:numId w:val="11"/>
        </w:numPr>
      </w:pPr>
      <w:r>
        <w:t>Članovima</w:t>
      </w:r>
      <w:r w:rsidR="00226979">
        <w:t xml:space="preserve"> uprave</w:t>
      </w:r>
      <w:r w:rsidR="00A576FE">
        <w:t xml:space="preserve"> dužnika </w:t>
      </w:r>
      <w:r w:rsidR="00C63748">
        <w:t>Marijanu Maruni iz Zadra</w:t>
      </w:r>
      <w:r>
        <w:t xml:space="preserve">, </w:t>
      </w:r>
      <w:r w:rsidR="00C63748">
        <w:t>Rivanjski prilaz 10</w:t>
      </w:r>
      <w:r>
        <w:t xml:space="preserve"> i </w:t>
      </w:r>
      <w:r w:rsidR="00C63748">
        <w:t xml:space="preserve">Mariu Ćukoviću iz Zadra, Viktora Vide 21/A </w:t>
      </w:r>
      <w:r>
        <w:t xml:space="preserve">- </w:t>
      </w:r>
      <w:r w:rsidR="00C45E7D">
        <w:t xml:space="preserve">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5711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63748">
      <w:t>409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022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7D5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4323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711B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45E7D"/>
    <w:rsid w:val="00C506C7"/>
    <w:rsid w:val="00C51610"/>
    <w:rsid w:val="00C554C2"/>
    <w:rsid w:val="00C600E0"/>
    <w:rsid w:val="00C61F85"/>
    <w:rsid w:val="00C63748"/>
    <w:rsid w:val="00C71C83"/>
    <w:rsid w:val="00C73130"/>
    <w:rsid w:val="00C81367"/>
    <w:rsid w:val="00C862B5"/>
    <w:rsid w:val="00C91F8D"/>
    <w:rsid w:val="00C92011"/>
    <w:rsid w:val="00CA62CF"/>
    <w:rsid w:val="00CA74E8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7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7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ZAMAH d.o.o. za internet trgovinu i usluge</izvorni_sadrzaj>
    <derivirana_varijabla naziv="DomainObject.Predmet.ProtustrankaFormated_1">  ZAMAH d.o.o. za internet trgovinu i usluge</derivirana_varijabla>
  </DomainObject.Predmet.ProtustrankaFormated>
  <DomainObject.Predmet.ProtustrankaFormatedOIB>
    <izvorni_sadrzaj>  ZAMAH d.o.o. za internet trgovinu i usluge, OIB 36237992324</izvorni_sadrzaj>
    <derivirana_varijabla naziv="DomainObject.Predmet.ProtustrankaFormatedOIB_1">  ZAMAH d.o.o. za internet trgovinu i usluge, OIB 36237992324</derivirana_varijabla>
  </DomainObject.Predmet.ProtustrankaFormatedOIB>
  <DomainObject.Predmet.ProtustrankaFormatedWithAdress>
    <izvorni_sadrzaj> ZAMAH d.o.o. za internet trgovinu i usluge, Franje Krežme 4, 23000 Zadar</izvorni_sadrzaj>
    <derivirana_varijabla naziv="DomainObject.Predmet.ProtustrankaFormatedWithAdress_1"> ZAMAH d.o.o. za internet trgovinu i usluge, Franje Krežme 4, 23000 Zadar</derivirana_varijabla>
  </DomainObject.Predmet.ProtustrankaFormatedWithAdress>
  <DomainObject.Predmet.ProtustrankaFormatedWithAdressOIB>
    <izvorni_sadrzaj> ZAMAH d.o.o. za internet trgovinu i usluge, OIB 36237992324, Franje Krežme 4, 23000 Zadar</izvorni_sadrzaj>
    <derivirana_varijabla naziv="DomainObject.Predmet.ProtustrankaFormatedWithAdressOIB_1"> ZAMAH d.o.o. za internet trgovinu i usluge, OIB 36237992324, Franje Krežme 4, 23000 Zadar</derivirana_varijabla>
  </DomainObject.Predmet.ProtustrankaFormatedWithAdressOIB>
  <DomainObject.Predmet.ProtustrankaWithAdress>
    <izvorni_sadrzaj>ZAMAH d.o.o. za internet trgovinu i usluge Franje Krežme 4, 23000 Zadar</izvorni_sadrzaj>
    <derivirana_varijabla naziv="DomainObject.Predmet.ProtustrankaWithAdress_1">ZAMAH d.o.o. za internet trgovinu i usluge Franje Krežme 4, 23000 Zadar</derivirana_varijabla>
  </DomainObject.Predmet.ProtustrankaWithAdress>
  <DomainObject.Predmet.ProtustrankaWithAdressOIB>
    <izvorni_sadrzaj>ZAMAH d.o.o. za internet trgovinu i usluge, OIB 36237992324, Franje Krežme 4, 23000 Zadar</izvorni_sadrzaj>
    <derivirana_varijabla naziv="DomainObject.Predmet.ProtustrankaWithAdressOIB_1">ZAMAH d.o.o. za internet trgovinu i usluge, OIB 36237992324, Franje Krežme 4, 23000 Zadar</derivirana_varijabla>
  </DomainObject.Predmet.ProtustrankaWithAdressOIB>
  <DomainObject.Predmet.ProtustrankaNazivFormated>
    <izvorni_sadrzaj>ZAMAH d.o.o. za internet trgovinu i usluge</izvorni_sadrzaj>
    <derivirana_varijabla naziv="DomainObject.Predmet.ProtustrankaNazivFormated_1">ZAMAH d.o.o. za internet trgovinu i usluge</derivirana_varijabla>
  </DomainObject.Predmet.ProtustrankaNazivFormated>
  <DomainObject.Predmet.ProtustrankaNazivFormatedOIB>
    <izvorni_sadrzaj>ZAMAH d.o.o. za internet trgovinu i usluge, OIB 36237992324</izvorni_sadrzaj>
    <derivirana_varijabla naziv="DomainObject.Predmet.ProtustrankaNazivFormatedOIB_1">ZAMAH d.o.o. za internet trgovinu i usluge, OIB 36237992324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ZAMAH d.o.o. za internet trgovinu i usluge</item>
    </izvorni_sadrzaj>
    <derivirana_varijabla naziv="DomainObject.Predmet.ProtuStrankaListFormated_1">
      <item>ZAMAH d.o.o. za internet trgovinu i usluge</item>
    </derivirana_varijabla>
  </DomainObject.Predmet.ProtuStrankaListFormated>
  <DomainObject.Predmet.ProtuStrankaListFormatedOIB>
    <izvorni_sadrzaj>
      <item>ZAMAH d.o.o. za internet trgovinu i usluge, OIB 36237992324</item>
    </izvorni_sadrzaj>
    <derivirana_varijabla naziv="DomainObject.Predmet.ProtuStrankaListFormatedOIB_1">
      <item>ZAMAH d.o.o. za internet trgovinu i usluge, OIB 36237992324</item>
    </derivirana_varijabla>
  </DomainObject.Predmet.ProtuStrankaListFormatedOIB>
  <DomainObject.Predmet.ProtuStrankaListFormatedWithAdress>
    <izvorni_sadrzaj>
      <item>ZAMAH d.o.o. za internet trgovinu i usluge, Franje Krežme 4, 23000 Zadar</item>
    </izvorni_sadrzaj>
    <derivirana_varijabla naziv="DomainObject.Predmet.ProtuStrankaListFormatedWithAdress_1">
      <item>ZAMAH d.o.o. za internet trgovinu i usluge, Franje Krežme 4, 23000 Zadar</item>
    </derivirana_varijabla>
  </DomainObject.Predmet.ProtuStrankaListFormatedWithAdress>
  <DomainObject.Predmet.ProtuStrankaListFormatedWithAdressOIB>
    <izvorni_sadrzaj>
      <item>ZAMAH d.o.o. za internet trgovinu i usluge, OIB 36237992324, Franje Krežme 4, 23000 Zadar</item>
    </izvorni_sadrzaj>
    <derivirana_varijabla naziv="DomainObject.Predmet.ProtuStrankaListFormatedWithAdressOIB_1">
      <item>ZAMAH d.o.o. za internet trgovinu i usluge, OIB 36237992324, Franje Krežme 4, 23000 Zadar</item>
    </derivirana_varijabla>
  </DomainObject.Predmet.ProtuStrankaListFormatedWithAdressOIB>
  <DomainObject.Predmet.ProtuStrankaListNazivFormated>
    <izvorni_sadrzaj>
      <item>ZAMAH d.o.o. za internet trgovinu i usluge</item>
    </izvorni_sadrzaj>
    <derivirana_varijabla naziv="DomainObject.Predmet.ProtuStrankaListNazivFormated_1">
      <item>ZAMAH d.o.o. za internet trgovinu i usluge</item>
    </derivirana_varijabla>
  </DomainObject.Predmet.ProtuStrankaListNazivFormated>
  <DomainObject.Predmet.ProtuStrankaListNazivFormatedOIB>
    <izvorni_sadrzaj>
      <item>ZAMAH d.o.o. za internet trgovinu i usluge, OIB 36237992324</item>
    </izvorni_sadrzaj>
    <derivirana_varijabla naziv="DomainObject.Predmet.ProtuStrankaListNazivFormatedOIB_1">
      <item>ZAMAH d.o.o. za internet trgovinu i usluge, OIB 36237992324</item>
    </derivirana_varijabla>
  </DomainObject.Predmet.ProtuStrankaListNazivFormatedOIB>
  <DomainObject.Predmet.OstaliListFormated>
    <izvorni_sadrzaj>
      <item>Marijan Maruna</item>
      <item>Mario Ćuković</item>
    </izvorni_sadrzaj>
    <derivirana_varijabla naziv="DomainObject.Predmet.OstaliListFormated_1">
      <item>Marijan Maruna</item>
      <item>Mario Ćuković</item>
    </derivirana_varijabla>
  </DomainObject.Predmet.OstaliListFormated>
  <DomainObject.Predmet.OstaliListFormatedOIB>
    <izvorni_sadrzaj>
      <item>Marijan Maruna, OIB 16120626816</item>
      <item>Mario Ćuković, OIB 88027737698</item>
    </izvorni_sadrzaj>
    <derivirana_varijabla naziv="DomainObject.Predmet.OstaliListFormatedOIB_1">
      <item>Marijan Maruna, OIB 16120626816</item>
      <item>Mario Ćuković, OIB 88027737698</item>
    </derivirana_varijabla>
  </DomainObject.Predmet.OstaliListFormatedOIB>
  <DomainObject.Predmet.OstaliListFormatedWithAdress>
    <izvorni_sadrzaj>
      <item>Marijan Maruna, Rivanjski Prilaz 10, 23000 Zadar</item>
      <item>Mario Ćuković, Viktora Vide 21 A, 23000 Zadar</item>
    </izvorni_sadrzaj>
    <derivirana_varijabla naziv="DomainObject.Predmet.OstaliListFormatedWithAdress_1">
      <item>Marijan Maruna, Rivanjski Prilaz 10, 23000 Zadar</item>
      <item>Mario Ćuković, Viktora Vide 21 A, 23000 Zadar</item>
    </derivirana_varijabla>
  </DomainObject.Predmet.OstaliListFormatedWithAdress>
  <DomainObject.Predmet.OstaliListFormatedWithAdressOIB>
    <izvorni_sadrzaj>
      <item>Marijan Maruna, OIB 16120626816, Rivanjski Prilaz 10, 23000 Zadar</item>
      <item>Mario Ćuković, OIB 88027737698, Viktora Vide 21 A, 23000 Zadar</item>
    </izvorni_sadrzaj>
    <derivirana_varijabla naziv="DomainObject.Predmet.OstaliListFormatedWithAdressOIB_1">
      <item>Marijan Maruna, OIB 16120626816, Rivanjski Prilaz 10, 23000 Zadar</item>
      <item>Mario Ćuković, OIB 88027737698, Viktora Vide 21 A, 23000 Zadar</item>
    </derivirana_varijabla>
  </DomainObject.Predmet.OstaliListFormatedWithAdressOIB>
  <DomainObject.Predmet.OstaliListNazivFormated>
    <izvorni_sadrzaj>
      <item>Marijan Maruna</item>
      <item>Mario Ćuković</item>
    </izvorni_sadrzaj>
    <derivirana_varijabla naziv="DomainObject.Predmet.OstaliListNazivFormated_1">
      <item>Marijan Maruna</item>
      <item>Mario Ćuković</item>
    </derivirana_varijabla>
  </DomainObject.Predmet.OstaliListNazivFormated>
  <DomainObject.Predmet.OstaliListNazivFormatedOIB>
    <izvorni_sadrzaj>
      <item>Marijan Maruna, OIB 16120626816</item>
      <item>Mario Ćuković, OIB 88027737698</item>
    </izvorni_sadrzaj>
    <derivirana_varijabla naziv="DomainObject.Predmet.OstaliListNazivFormatedOIB_1">
      <item>Marijan Maruna, OIB 16120626816</item>
      <item>Mario Ćuković, OIB 88027737698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ZAMAH d.o.o. za internet trgovinu i usluge</izvorni_sadrzaj>
    <derivirana_varijabla naziv="DomainObject.Predmet.ProtustrankaIDrugi_1">ZAMAH d.o.o. za internet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ZAMAH d.o.o. za internet trgovinu i usluge, OIB 36237992324, Franje Krežme 4, 23000 Zadar</izvorni_sadrzaj>
    <derivirana_varijabla naziv="DomainObject.Predmet.ProtustrankaIDrugiAdressOIB_1">ZAMAH d.o.o. za internet trgovinu i usluge, OIB 36237992324, Franje Krežme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ZAMAH d.o.o. za internet trgovinu i usluge</item>
      <item>Marijan Maruna</item>
      <item>Mario Ćuković</item>
    </izvorni_sadrzaj>
    <derivirana_varijabla naziv="DomainObject.Predmet.SudioniciListNaziv_1">
      <item>FINA</item>
      <item>ZAMAH d.o.o. za internet trgovinu i usluge</item>
      <item>Marijan Maruna</item>
      <item>Mario Ćuković</item>
    </derivirana_varijabla>
  </DomainObject.Predmet.SudioniciListNaziv>
  <DomainObject.Predmet.SudioniciListAdressOIB>
    <izvorni_sadrzaj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izvorni_sadrzaj>
    <derivirana_varijabla naziv="DomainObject.Predmet.SudioniciListAdressOIB_1"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36237992324</item>
      <item>, OIB 16120626816</item>
      <item>, OIB 88027737698</item>
    </izvorni_sadrzaj>
    <derivirana_varijabla naziv="DomainObject.Predmet.SudioniciListNazivOIB_1">
      <item>, OIB 85821130368</item>
      <item>, OIB 36237992324</item>
      <item>, OIB 16120626816</item>
      <item>, OIB 88027737698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B0E72-FCD0-408A-821F-68F8F4592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1806</properties:Characters>
  <properties:Lines>61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2017-10-02T09:02:00Z</dcterms:created>
  <dc:creator>Administrator</dc:creator>
  <cp:lastModifiedBy>Ante Rubelj</cp:lastModifiedBy>
  <cp:lastPrinted>2017-09-20T07:56:00Z</cp:lastPrinted>
  <dcterms:modified xmlns:xsi="http://www.w3.org/2001/XMLSchema-instance" xsi:type="dcterms:W3CDTF">2017-10-05T12:51:00Z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