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c195" w14:paraId="eb7c195" w:rsidRDefault="00B16DE4" w:rsidP="00B16DE4" w:rsidR="00E20669" w:rsidRPr="00B16DE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136059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36059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0669" w:rsidRPr="00B16D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4E7B"/>
    <w:rsid w:val="00215D25"/>
    <w:rsid w:val="00586ABE"/>
    <w:rsid w:val="005E5245"/>
    <w:rsid w:val="00677AAB"/>
    <w:rsid w:val="007D7707"/>
    <w:rsid w:val="0088325A"/>
    <w:rsid w:val="008F5A15"/>
    <w:rsid w:val="00B16DE4"/>
    <w:rsid w:val="00BC7C74"/>
    <w:rsid w:val="00CC4E7B"/>
    <w:rsid w:val="00D54BE3"/>
    <w:rsid w:val="00D931F2"/>
    <w:rsid w:val="00DB0D48"/>
    <w:rsid w:val="00DD5610"/>
    <w:rsid w:val="00E17A12"/>
    <w:rsid w:val="00E20669"/>
    <w:rsid w:val="00E8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4E7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C4E7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6D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6D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A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A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A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A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4E7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C4E7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6D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6D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A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A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A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A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St-5232/2016-537</izvorni_sadrzaj>
    <derivirana_varijabla naziv="DomainObject.Oznaka_1">St-5232/2016-537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9BCBC5-93E8-4B47-82C2-1752C6436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2017-08-21T09:10:00Z</dcterms:created>
  <dc:creator>Zdravko</dc:creator>
  <cp:lastModifiedBy>Valentina Delač</cp:lastModifiedBy>
  <cp:lastPrinted>2017-07-30T09:15:00Z</cp:lastPrinted>
  <dcterms:modified xmlns:xsi="http://www.w3.org/2001/XMLSchema-instance" xsi:type="dcterms:W3CDTF">2017-08-21T09:12:00Z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St-5232/2016-537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