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793c" w14:paraId="778793c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CB7211">
        <w:t>388</w:t>
      </w:r>
      <w:r w:rsidR="00CC78BD">
        <w:t>/2018</w:t>
      </w:r>
      <w:r w:rsidR="00946625">
        <w:t>-</w:t>
      </w:r>
      <w:r w:rsidR="00CB7211">
        <w:t>7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57019F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CB7211">
        <w:t>ZMORAC NEKRETNINE d.o.o.</w:t>
      </w:r>
      <w:r w:rsidR="00CB7211" w:rsidRPr="00E1312F">
        <w:t xml:space="preserve">, </w:t>
      </w:r>
      <w:r w:rsidR="00CB7211">
        <w:t>Preko</w:t>
      </w:r>
      <w:r w:rsidR="00CB7211" w:rsidRPr="00E1312F">
        <w:t xml:space="preserve">, </w:t>
      </w:r>
      <w:r w:rsidR="00CB7211">
        <w:t>Vrulja 2</w:t>
      </w:r>
      <w:r w:rsidR="00CB7211" w:rsidRPr="00E1312F">
        <w:t xml:space="preserve">, OIB: </w:t>
      </w:r>
      <w:r w:rsidR="00BA65E7">
        <w:t>28752794352, 11</w:t>
      </w:r>
      <w:r w:rsidR="00CC5885">
        <w:t xml:space="preserve">. </w:t>
      </w:r>
      <w:r w:rsidR="00BE0AF9">
        <w:t>siječnja 2019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BA65E7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BA65E7">
        <w:t>Ante Vukašina</w:t>
      </w:r>
      <w:r w:rsidR="00BF45B7" w:rsidRPr="00BA65E7">
        <w:t xml:space="preserve"> iz </w:t>
      </w:r>
      <w:r w:rsidRPr="00BA65E7">
        <w:t>Zadra</w:t>
      </w:r>
      <w:r w:rsidR="00F456F6" w:rsidRPr="00BA65E7">
        <w:t xml:space="preserve">, </w:t>
      </w:r>
      <w:r w:rsidRPr="00BA65E7">
        <w:t>Dr. Franje Tuđmana 46C</w:t>
      </w:r>
      <w:r w:rsidR="00F456F6" w:rsidRPr="00BA65E7">
        <w:t xml:space="preserve">, OIB: </w:t>
      </w:r>
      <w:r w:rsidRPr="00BA65E7">
        <w:t>65643961597</w:t>
      </w:r>
      <w:r w:rsidR="00BB7CB3" w:rsidRPr="00BA65E7">
        <w:t>,</w:t>
      </w:r>
      <w:r w:rsidR="00CE0D2C" w:rsidRPr="00CE0D2C">
        <w:t xml:space="preserve"> imenuje se</w:t>
      </w:r>
      <w:r w:rsidR="006D5CBE">
        <w:t xml:space="preserve"> za privremenog</w:t>
      </w:r>
      <w:r w:rsidR="00466EF4">
        <w:t xml:space="preserve"> stečajn</w:t>
      </w:r>
      <w:r w:rsidR="006D5CBE">
        <w:t>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CB7211">
        <w:t>ZMORAC NEKRETNINE d.o.o.</w:t>
      </w:r>
      <w:r w:rsidR="00CB7211" w:rsidRPr="00E1312F">
        <w:t xml:space="preserve">, </w:t>
      </w:r>
      <w:r w:rsidR="00CB7211">
        <w:t>Preko</w:t>
      </w:r>
      <w:r w:rsidR="00CB7211" w:rsidRPr="00E1312F">
        <w:t xml:space="preserve">, </w:t>
      </w:r>
      <w:r w:rsidR="00CB7211">
        <w:t>Vrulja 2</w:t>
      </w:r>
      <w:r w:rsidR="00CB7211" w:rsidRPr="00E1312F">
        <w:t xml:space="preserve">, OIB: </w:t>
      </w:r>
      <w:r w:rsidR="00CB7211">
        <w:t>28752794352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6D5CB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466EF4">
        <w:t xml:space="preserve"> upravitelj</w:t>
      </w:r>
      <w:r w:rsidR="00CE0D2C">
        <w:t xml:space="preserve"> </w:t>
      </w:r>
      <w:r>
        <w:t>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6D5CB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723173" w:rsidP="00723173" w:rsidR="00723173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CB7211">
        <w:t>ZMORAC NEKRETNINE d.o.o.</w:t>
      </w:r>
      <w:r w:rsidR="00CB7211" w:rsidRPr="00E1312F">
        <w:t xml:space="preserve">, </w:t>
      </w:r>
      <w:r w:rsidR="00CB7211">
        <w:t>Preko</w:t>
      </w:r>
      <w:r>
        <w:t>.</w:t>
      </w:r>
    </w:p>
    <w:p w:rsidRDefault="009E2C85" w:rsidP="009E2C85" w:rsidR="009E2C85">
      <w:pPr>
        <w:ind w:firstLine="708"/>
        <w:jc w:val="both"/>
      </w:pPr>
      <w:r>
        <w:t xml:space="preserve">Postupak je inicirala Financijska agencija. </w:t>
      </w:r>
      <w:r w:rsidRPr="00EF7C9A">
        <w:t xml:space="preserve"> </w:t>
      </w:r>
      <w:r>
        <w:t xml:space="preserve">       </w:t>
      </w:r>
    </w:p>
    <w:p w:rsidRDefault="00CB7211" w:rsidP="00CB7211" w:rsidR="00CB7211" w:rsidRPr="003039D7">
      <w:pPr>
        <w:ind w:firstLine="708"/>
        <w:jc w:val="both"/>
      </w:pPr>
      <w:r>
        <w:t>Zastupnik po zakonu</w:t>
      </w:r>
      <w:r w:rsidRPr="003F2345">
        <w:t xml:space="preserve"> stečajnog dužnika</w:t>
      </w:r>
      <w:r>
        <w:t xml:space="preserve"> nije se odazivao pozivu suda radi davanja potrebnih obavijesti o imovini i drugim okolnostima za donošenje odluke u ovom predmetu. Kako dakle zastupnik po zakonu stečajnog dužnika nije pristupio na ročište, valjalo je imenovati privremenog stečajnog upravitelja </w:t>
      </w:r>
      <w:r w:rsidRPr="003039D7">
        <w:t>koj</w:t>
      </w:r>
      <w:r>
        <w:t>i</w:t>
      </w:r>
      <w:r w:rsidRPr="003039D7">
        <w:t xml:space="preserve"> će ispitati ima li stečajni dužnik imovine </w:t>
      </w:r>
      <w:r>
        <w:t xml:space="preserve">u dovoljnoj vrijednosti da </w:t>
      </w:r>
      <w:r w:rsidRPr="003039D7">
        <w:t>bi se mogli pokriti troškovi postupka i dijelom vjerovnici</w:t>
      </w:r>
      <w:r>
        <w:t xml:space="preserve">. </w:t>
      </w:r>
    </w:p>
    <w:p w:rsidRDefault="002F5CAE" w:rsidP="002F5CAE" w:rsidR="002F5CAE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</w:t>
      </w:r>
      <w:r>
        <w:t xml:space="preserve"> da li je imovina dostatna za podmirenje troškova postupka i barem djelomično vjerovnika. </w:t>
      </w:r>
    </w:p>
    <w:p w:rsidRDefault="002F5CAE" w:rsidP="002F5CAE" w:rsidR="002F5CAE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2F5CAE" w:rsidP="002F5CAE" w:rsidR="002F5CAE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2F5CAE" w:rsidP="002F5CAE" w:rsidR="002F5CAE">
      <w:pPr>
        <w:ind w:firstLine="708"/>
        <w:jc w:val="both"/>
      </w:pPr>
      <w:r>
        <w:t xml:space="preserve">Stoga je odlučeno kao u izreci. </w:t>
      </w:r>
    </w:p>
    <w:p w:rsidRDefault="006A6847" w:rsidP="009E2C85" w:rsidR="006A6847">
      <w:pPr>
        <w:ind w:firstLine="708"/>
        <w:jc w:val="both"/>
      </w:pPr>
      <w:r>
        <w:t xml:space="preserve"> </w:t>
      </w:r>
    </w:p>
    <w:p w:rsidRDefault="008F3AD6" w:rsidP="008F03DE" w:rsidR="008F3AD6" w:rsidRPr="00EF7C9A">
      <w:pPr>
        <w:jc w:val="center"/>
      </w:pPr>
      <w:r w:rsidRPr="00EF7C9A">
        <w:t xml:space="preserve">U Zadru, </w:t>
      </w:r>
      <w:r w:rsidR="00BA65E7">
        <w:t>11</w:t>
      </w:r>
      <w:r w:rsidR="00CC5885">
        <w:t xml:space="preserve">. </w:t>
      </w:r>
      <w:r w:rsidR="00BE0AF9">
        <w:t>siječnja 2019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4D6B2A" w:rsidP="004D6B2A" w:rsidR="0006623B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5885">
        <w:t>Sutkinja</w:t>
      </w:r>
    </w:p>
    <w:p w:rsidRDefault="004D6B2A" w:rsidP="004D6B2A" w:rsidR="00034AA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2F5CAE" w:rsidP="008F03DE" w:rsidR="002F5CAE"/>
    <w:p w:rsidRDefault="001E1F98" w:rsidP="008F03DE" w:rsidR="008F3AD6" w:rsidRPr="00EF7C9A">
      <w:r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B2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CB7211">
          <w:t>388</w:t>
        </w:r>
        <w:r w:rsidR="00D26084">
          <w:t>/</w:t>
        </w:r>
        <w:r w:rsidR="00CC78BD">
          <w:t>2018</w:t>
        </w:r>
        <w:r w:rsidR="00CC5885">
          <w:t>-</w:t>
        </w:r>
        <w:r w:rsidR="00CB7211">
          <w:t>7</w:t>
        </w:r>
      </w:p>
      <w:p w:rsidRDefault="00E12FEA" w:rsidP="009C0FF2" w:rsidR="00E12FEA" w:rsidRPr="00EF7C9A">
        <w:pPr>
          <w:jc w:val="right"/>
        </w:pPr>
      </w:p>
      <w:p w:rsidRDefault="004D6B2A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3DF68B82"/>
    <w:lvl w:tplc="7BE81440" w:ilvl="0">
      <w:start w:val="1"/>
      <w:numFmt w:val="decimal"/>
      <w:lvlText w:val="%1."/>
      <w:lvlJc w:val="left"/>
      <w:pPr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956D4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43782"/>
    <w:rsid w:val="00246D6F"/>
    <w:rsid w:val="00281BC7"/>
    <w:rsid w:val="002A16E1"/>
    <w:rsid w:val="002B23E5"/>
    <w:rsid w:val="002C1019"/>
    <w:rsid w:val="002C2C42"/>
    <w:rsid w:val="002D4148"/>
    <w:rsid w:val="002D4165"/>
    <w:rsid w:val="002E4032"/>
    <w:rsid w:val="002F591D"/>
    <w:rsid w:val="002F5CAE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80F54"/>
    <w:rsid w:val="00496E35"/>
    <w:rsid w:val="004A1BFA"/>
    <w:rsid w:val="004B768C"/>
    <w:rsid w:val="004C1592"/>
    <w:rsid w:val="004C4A14"/>
    <w:rsid w:val="004D6B2A"/>
    <w:rsid w:val="004F1515"/>
    <w:rsid w:val="00515656"/>
    <w:rsid w:val="00531CC9"/>
    <w:rsid w:val="00563127"/>
    <w:rsid w:val="0057019F"/>
    <w:rsid w:val="00572568"/>
    <w:rsid w:val="005A29BC"/>
    <w:rsid w:val="005A2E2A"/>
    <w:rsid w:val="005B70D6"/>
    <w:rsid w:val="005D284B"/>
    <w:rsid w:val="005D55D4"/>
    <w:rsid w:val="00662940"/>
    <w:rsid w:val="00665069"/>
    <w:rsid w:val="006A6847"/>
    <w:rsid w:val="006D1468"/>
    <w:rsid w:val="006D5CBE"/>
    <w:rsid w:val="006F2006"/>
    <w:rsid w:val="006F6B60"/>
    <w:rsid w:val="007002A2"/>
    <w:rsid w:val="007042E6"/>
    <w:rsid w:val="00710885"/>
    <w:rsid w:val="00717AA5"/>
    <w:rsid w:val="00723173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74ECB"/>
    <w:rsid w:val="00881A15"/>
    <w:rsid w:val="00895943"/>
    <w:rsid w:val="008B123A"/>
    <w:rsid w:val="008D53DA"/>
    <w:rsid w:val="008F03DE"/>
    <w:rsid w:val="008F3AD6"/>
    <w:rsid w:val="008F6C7D"/>
    <w:rsid w:val="00906BA3"/>
    <w:rsid w:val="00920D5C"/>
    <w:rsid w:val="00932520"/>
    <w:rsid w:val="00946625"/>
    <w:rsid w:val="00991E99"/>
    <w:rsid w:val="009A01A3"/>
    <w:rsid w:val="009B4456"/>
    <w:rsid w:val="009C0FF2"/>
    <w:rsid w:val="009C1D6E"/>
    <w:rsid w:val="009D30E8"/>
    <w:rsid w:val="009E2C85"/>
    <w:rsid w:val="009F62F2"/>
    <w:rsid w:val="00A23214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65E7"/>
    <w:rsid w:val="00BA7CDC"/>
    <w:rsid w:val="00BB4F73"/>
    <w:rsid w:val="00BB7CB3"/>
    <w:rsid w:val="00BC26D1"/>
    <w:rsid w:val="00BC6535"/>
    <w:rsid w:val="00BE0AF9"/>
    <w:rsid w:val="00BE6E59"/>
    <w:rsid w:val="00BF45B7"/>
    <w:rsid w:val="00C02FA1"/>
    <w:rsid w:val="00C14EBF"/>
    <w:rsid w:val="00C34253"/>
    <w:rsid w:val="00C354D2"/>
    <w:rsid w:val="00C75ACF"/>
    <w:rsid w:val="00C7697C"/>
    <w:rsid w:val="00C85781"/>
    <w:rsid w:val="00C9120F"/>
    <w:rsid w:val="00CB7211"/>
    <w:rsid w:val="00CC5885"/>
    <w:rsid w:val="00CC78BD"/>
    <w:rsid w:val="00CE0D2C"/>
    <w:rsid w:val="00CF72E5"/>
    <w:rsid w:val="00D12CD2"/>
    <w:rsid w:val="00D26084"/>
    <w:rsid w:val="00D87172"/>
    <w:rsid w:val="00DC1F8D"/>
    <w:rsid w:val="00DF0026"/>
    <w:rsid w:val="00E0562E"/>
    <w:rsid w:val="00E05B11"/>
    <w:rsid w:val="00E12FEA"/>
    <w:rsid w:val="00E2438C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4110"/>
    <w:rsid w:val="00F456F6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6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B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B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B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B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6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B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B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B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B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St-388/2018</izvorni_sadrzaj>
    <derivirana_varijabla naziv="DomainObject.Predmet.OznakaBroj_1">St-388/2018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ZMORAC NEKRETNINE društvo s ograničenom odgovornošću za poslovanje nekretninama</izvorni_sadrzaj>
    <derivirana_varijabla naziv="DomainObject.Predmet.ProtustrankaFormated_1">  ZMORAC NEKRETNINE društvo s ograničenom odgovornošću za poslovanje nekretninama</derivirana_varijabla>
  </DomainObject.Predmet.ProtustrankaFormated>
  <DomainObject.Predmet.ProtustrankaFormatedOIB>
    <izvorni_sadrzaj>  ZMORAC NEKRETNINE društvo s ograničenom odgovornošću za poslovanje nekretninama, OIB 28752794352</izvorni_sadrzaj>
    <derivirana_varijabla naziv="DomainObject.Predmet.ProtustrankaFormatedOIB_1">  ZMORAC NEKRETNINE društvo s ograničenom odgovornošću za poslovanje nekretninama, OIB 28752794352</derivirana_varijabla>
  </DomainObject.Predmet.ProtustrankaFormatedOIB>
  <DomainObject.Predmet.ProtustrankaFormatedWithAdress>
    <izvorni_sadrzaj> ZMORAC NEKRETNINE društvo s ograničenom odgovornošću za poslovanje nekretninama, Vrulja 2, 23273 Preko</izvorni_sadrzaj>
    <derivirana_varijabla naziv="DomainObject.Predmet.ProtustrankaFormatedWithAdress_1"> ZMORAC NEKRETNINE društvo s ograničenom odgovornošću za poslovanje nekretninama, Vrulja 2, 23273 Preko</derivirana_varijabla>
  </DomainObject.Predmet.ProtustrankaFormatedWithAdress>
  <DomainObject.Predmet.ProtustrankaFormatedWithAdressOIB>
    <izvorni_sadrzaj> ZMORAC NEKRETNINE društvo s ograničenom odgovornošću za poslovanje nekretninama, OIB 28752794352, Vrulja 2, 23273 Preko</izvorni_sadrzaj>
    <derivirana_varijabla naziv="DomainObject.Predmet.ProtustrankaFormatedWithAdressOIB_1"> ZMORAC NEKRETNINE društvo s ograničenom odgovornošću za poslovanje nekretninama, OIB 28752794352, Vrulja 2, 23273 Preko</derivirana_varijabla>
  </DomainObject.Predmet.ProtustrankaFormatedWithAdressOIB>
  <DomainObject.Predmet.ProtustrankaWithAdress>
    <izvorni_sadrzaj>ZMORAC NEKRETNINE društvo s ograničenom odgovornošću za poslovanje nekretninama Vrulja 2, 23273 Preko</izvorni_sadrzaj>
    <derivirana_varijabla naziv="DomainObject.Predmet.ProtustrankaWithAdress_1">ZMORAC NEKRETNINE društvo s ograničenom odgovornošću za poslovanje nekretninama Vrulja 2, 23273 Preko</derivirana_varijabla>
  </DomainObject.Predmet.ProtustrankaWithAdress>
  <DomainObject.Predmet.ProtustrankaWithAdressOIB>
    <izvorni_sadrzaj>ZMORAC NEKRETNINE društvo s ograničenom odgovornošću za poslovanje nekretninama, OIB 28752794352, Vrulja 2, 23273 Preko</izvorni_sadrzaj>
    <derivirana_varijabla naziv="DomainObject.Predmet.ProtustrankaWithAdressOIB_1">ZMORAC NEKRETNINE društvo s ograničenom odgovornošću za poslovanje nekretninama, OIB 28752794352, Vrulja 2, 23273 Preko</derivirana_varijabla>
  </DomainObject.Predmet.ProtustrankaWithAdressOIB>
  <DomainObject.Predmet.ProtustrankaNazivFormated>
    <izvorni_sadrzaj>ZMORAC NEKRETNINE društvo s ograničenom odgovornošću za poslovanje nekretninama</izvorni_sadrzaj>
    <derivirana_varijabla naziv="DomainObject.Predmet.ProtustrankaNazivFormated_1">ZMORAC NEKRETNINE društvo s ograničenom odgovornošću za poslovanje nekretninama</derivirana_varijabla>
  </DomainObject.Predmet.ProtustrankaNazivFormated>
  <DomainObject.Predmet.ProtustrankaNazivFormatedOIB>
    <izvorni_sadrzaj>ZMORAC NEKRETNINE društvo s ograničenom odgovornošću za poslovanje nekretninama, OIB 28752794352</izvorni_sadrzaj>
    <derivirana_varijabla naziv="DomainObject.Predmet.ProtustrankaNazivFormatedOIB_1">ZMORAC NEKRETNINE društvo s ograničenom odgovornošću za poslovanje nekretninama, OIB 28752794352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ZMORAC NEKRETNINE društvo s ograničenom odgovornošću za poslovanje nekretninama</item>
    </izvorni_sadrzaj>
    <derivirana_varijabla naziv="DomainObject.Predmet.ProtuStrankaListFormated_1">
      <item>ZMORAC NEKRETNINE društvo s ograničenom odgovornošću za poslovanje nekretninama</item>
    </derivirana_varijabla>
  </DomainObject.Predmet.ProtuStrankaListFormated>
  <DomainObject.Predmet.ProtuStrankaListFormatedOIB>
    <izvorni_sadrzaj>
      <item>ZMORAC NEKRETNINE društvo s ograničenom odgovornošću za poslovanje nekretninama, OIB 28752794352</item>
    </izvorni_sadrzaj>
    <derivirana_varijabla naziv="DomainObject.Predmet.ProtuStrankaListFormatedOIB_1">
      <item>ZMORAC NEKRETNINE društvo s ograničenom odgovornošću za poslovanje nekretninama, OIB 28752794352</item>
    </derivirana_varijabla>
  </DomainObject.Predmet.ProtuStrankaListFormatedOIB>
  <DomainObject.Predmet.ProtuStrankaListFormatedWithAdress>
    <izvorni_sadrzaj>
      <item>ZMORAC NEKRETNINE društvo s ograničenom odgovornošću za poslovanje nekretninama, Vrulja 2, 23273 Preko</item>
    </izvorni_sadrzaj>
    <derivirana_varijabla naziv="DomainObject.Predmet.ProtuStrankaListFormatedWithAdress_1">
      <item>ZMORAC NEKRETNINE društvo s ograničenom odgovornošću za poslovanje nekretninama, Vrulja 2, 23273 Preko</item>
    </derivirana_varijabla>
  </DomainObject.Predmet.ProtuStrankaListFormatedWithAdress>
  <DomainObject.Predmet.ProtuStrankaListFormatedWithAdressOIB>
    <izvorni_sadrzaj>
      <item>ZMORAC NEKRETNINE društvo s ograničenom odgovornošću za poslovanje nekretninama, OIB 28752794352, Vrulja 2, 23273 Preko</item>
    </izvorni_sadrzaj>
    <derivirana_varijabla naziv="DomainObject.Predmet.ProtuStrankaListFormatedWithAdressOIB_1">
      <item>ZMORAC NEKRETNINE društvo s ograničenom odgovornošću za poslovanje nekretninama, OIB 28752794352, Vrulja 2, 23273 Preko</item>
    </derivirana_varijabla>
  </DomainObject.Predmet.ProtuStrankaListFormatedWithAdressOIB>
  <DomainObject.Predmet.ProtuStrankaListNazivFormated>
    <izvorni_sadrzaj>
      <item>ZMORAC NEKRETNINE društvo s ograničenom odgovornošću za poslovanje nekretninama</item>
    </izvorni_sadrzaj>
    <derivirana_varijabla naziv="DomainObject.Predmet.ProtuStrankaListNazivFormated_1">
      <item>ZMORAC NEKRETNINE društvo s ograničenom odgovornošću za poslovanje nekretninama</item>
    </derivirana_varijabla>
  </DomainObject.Predmet.ProtuStrankaListNazivFormated>
  <DomainObject.Predmet.ProtuStrankaListNazivFormatedOIB>
    <izvorni_sadrzaj>
      <item>ZMORAC NEKRETNINE društvo s ograničenom odgovornošću za poslovanje nekretninama, OIB 28752794352</item>
    </izvorni_sadrzaj>
    <derivirana_varijabla naziv="DomainObject.Predmet.ProtuStrankaListNazivFormatedOIB_1">
      <item>ZMORAC NEKRETNINE društvo s ograničenom odgovornošću za poslovanje nekretninama, OIB 28752794352</item>
    </derivirana_varijabla>
  </DomainObject.Predmet.ProtuStrankaListNazivFormatedOIB>
  <DomainObject.Predmet.OstaliListFormated>
    <izvorni_sadrzaj>
      <item>Davor Jerolimov</item>
    </izvorni_sadrzaj>
    <derivirana_varijabla naziv="DomainObject.Predmet.OstaliListFormated_1">
      <item>Davor Jerolimov</item>
    </derivirana_varijabla>
  </DomainObject.Predmet.OstaliListFormated>
  <DomainObject.Predmet.OstaliListFormatedOIB>
    <izvorni_sadrzaj>
      <item>Davor Jerolimov, OIB 87260956402</item>
    </izvorni_sadrzaj>
    <derivirana_varijabla naziv="DomainObject.Predmet.OstaliListFormatedOIB_1">
      <item>Davor Jerolimov, OIB 87260956402</item>
    </derivirana_varijabla>
  </DomainObject.Predmet.OstaliListFormatedOIB>
  <DomainObject.Predmet.OstaliListFormatedWithAdress>
    <izvorni_sadrzaj>
      <item>Davor Jerolimov, Soline 9, 23273 Preko</item>
    </izvorni_sadrzaj>
    <derivirana_varijabla naziv="DomainObject.Predmet.OstaliListFormatedWithAdress_1">
      <item>Davor Jerolimov, Soline 9, 23273 Preko</item>
    </derivirana_varijabla>
  </DomainObject.Predmet.OstaliListFormatedWithAdress>
  <DomainObject.Predmet.OstaliListFormatedWithAdressOIB>
    <izvorni_sadrzaj>
      <item>Davor Jerolimov, OIB 87260956402, Soline 9, 23273 Preko</item>
    </izvorni_sadrzaj>
    <derivirana_varijabla naziv="DomainObject.Predmet.OstaliListFormatedWithAdressOIB_1">
      <item>Davor Jerolimov, OIB 87260956402, Soline 9, 23273 Preko</item>
    </derivirana_varijabla>
  </DomainObject.Predmet.OstaliListFormatedWithAdressOIB>
  <DomainObject.Predmet.OstaliListNazivFormated>
    <izvorni_sadrzaj>
      <item>Davor Jerolimov</item>
    </izvorni_sadrzaj>
    <derivirana_varijabla naziv="DomainObject.Predmet.OstaliListNazivFormated_1">
      <item>Davor Jerolimov</item>
    </derivirana_varijabla>
  </DomainObject.Predmet.OstaliListNazivFormated>
  <DomainObject.Predmet.OstaliListNazivFormatedOIB>
    <izvorni_sadrzaj>
      <item>Davor Jerolimov, OIB 87260956402</item>
    </izvorni_sadrzaj>
    <derivirana_varijabla naziv="DomainObject.Predmet.OstaliListNazivFormatedOIB_1">
      <item>Davor Jerolimov, OIB 87260956402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ZMORAC NEKRETNINE društvo s ograničenom odgovornošću za poslovanje nekretninama</izvorni_sadrzaj>
    <derivirana_varijabla naziv="DomainObject.Predmet.ProtustrankaIDrugi_1">ZMORAC NEKRETNINE društvo s ograničenom odgovornošću za poslovanje nekretninama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ZMORAC NEKRETNINE društvo s ograničenom odgovornošću za poslovanje nekretninama, OIB 28752794352, Vrulja 2, 23273 Preko</izvorni_sadrzaj>
    <derivirana_varijabla naziv="DomainObject.Predmet.ProtustrankaIDrugiAdressOIB_1">ZMORAC NEKRETNINE društvo s ograničenom odgovornošću za poslovanje nekretninama, OIB 28752794352, Vrulja 2,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ZMORAC NEKRETNINE društvo s ograničenom odgovornošću za poslovanje nekretninama</item>
      <item>FINA</item>
      <item>Davor Jerolimov</item>
    </izvorni_sadrzaj>
    <derivirana_varijabla naziv="DomainObject.Predmet.SudioniciListNaziv_1">
      <item>ZMORAC NEKRETNINE društvo s ograničenom odgovornošću za poslovanje nekretninama</item>
      <item>FINA</item>
      <item>Davor Jerolimov</item>
    </derivirana_varijabla>
  </DomainObject.Predmet.SudioniciListNaziv>
  <DomainObject.Predmet.SudioniciListAdressOIB>
    <izvorni_sadrzaj>
      <item>ZMORAC NEKRETNINE društvo s ograničenom odgovornošću za poslovanje nekretninama, OIB 28752794352, Vrulja 2,23273 Preko</item>
      <item>FINA, OIB 85821130368, Ivana Danila 4,23000 Zadar</item>
      <item>Davor Jerolimov, OIB 87260956402, Soline 9,23273 Preko</item>
    </izvorni_sadrzaj>
    <derivirana_varijabla naziv="DomainObject.Predmet.SudioniciListAdressOIB_1">
      <item>ZMORAC NEKRETNINE društvo s ograničenom odgovornošću za poslovanje nekretninama, OIB 28752794352, Vrulja 2,23273 Preko</item>
      <item>FINA, OIB 85821130368, Ivana Danila 4,23000 Zadar</item>
      <item>Davor Jerolimov, OIB 87260956402, Soline 9,23273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28752794352</item>
      <item>, OIB 85821130368</item>
      <item>, OIB 87260956402</item>
    </izvorni_sadrzaj>
    <derivirana_varijabla naziv="DomainObject.Predmet.SudioniciListNazivOIB_1">
      <item>, OIB 28752794352</item>
      <item>, OIB 85821130368</item>
      <item>, OIB 87260956402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St-388/2018-2</izvorni_sadrzaj>
    <derivirana_varijabla naziv="DomainObject.PredzadnjaOdlukaIzPredmeta.Oznaka_1">St-388/2018-2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1969</properties:Characters>
  <properties:Lines>64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2019-01-11T07:54:00Z</dcterms:created>
  <dc:creator>Ardena Bajlo</dc:creator>
  <cp:lastModifiedBy>Ante Rubelj</cp:lastModifiedBy>
  <cp:lastPrinted>2019-01-18T13:03:00Z</cp:lastPrinted>
  <dcterms:modified xmlns:xsi="http://www.w3.org/2001/XMLSchema-instance" xsi:type="dcterms:W3CDTF">2019-01-18T13:03:00Z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St-388-18-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