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d1e8" w14:paraId="c3fd1e8" w:rsidRDefault="00F11A2C" w:rsidP="00F11A2C" w:rsidR="00F11A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A2C" w:rsidP="00F11A2C" w:rsidR="00F11A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1A2C" w:rsidP="00F11A2C" w:rsidR="00F11A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1A2C" w:rsidP="00F11A2C" w:rsidR="00F11A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1A2C" w:rsidP="00F11A2C" w:rsidR="00F11A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1A2C" w:rsidP="00F11A2C" w:rsidR="00F11A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1A2C" w:rsidP="00F11A2C" w:rsidR="00F11A2C" w:rsidRPr="005D578C">
      <w:pPr>
        <w:jc w:val="center"/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3F1A51" w:rsidP="00F11A2C" w:rsidR="00F11A2C">
      <w:pPr>
        <w:ind w:firstLine="708"/>
        <w:rPr>
          <w:rFonts w:cs="Times New Roman" w:eastAsia="Times New Roman"/>
          <w:szCs w:val="24"/>
        </w:rPr>
      </w:pPr>
      <w:r w:rsidRPr="003F1A5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11A2C" w:rsidRPr="003F1A51">
        <w:rPr>
          <w:rFonts w:cs="Times New Roman" w:eastAsia="Times New Roman"/>
          <w:szCs w:val="24"/>
        </w:rPr>
        <w:t>,</w:t>
      </w:r>
      <w:r w:rsidR="00F11A2C" w:rsidRPr="003F1A51">
        <w:t xml:space="preserve"> </w:t>
      </w:r>
      <w:r w:rsidR="00F11A2C" w:rsidRPr="003F1A51">
        <w:rPr>
          <w:rFonts w:cs="Times New Roman" w:eastAsia="Times New Roman"/>
          <w:szCs w:val="24"/>
        </w:rPr>
        <w:t>u postupku</w:t>
      </w:r>
      <w:r w:rsidR="00F11A2C" w:rsidRPr="005D578C">
        <w:rPr>
          <w:rFonts w:cs="Times New Roman" w:eastAsia="Times New Roman"/>
          <w:szCs w:val="24"/>
        </w:rPr>
        <w:t xml:space="preserve"> provedbe </w:t>
      </w:r>
      <w:r w:rsidR="00F11A2C">
        <w:rPr>
          <w:rFonts w:cs="Times New Roman" w:eastAsia="Times New Roman"/>
          <w:szCs w:val="24"/>
        </w:rPr>
        <w:t xml:space="preserve">skraćenog stečajnog postupka nad </w:t>
      </w:r>
      <w:r w:rsidR="00F11A2C" w:rsidRPr="005D578C">
        <w:rPr>
          <w:rFonts w:cs="Times New Roman" w:eastAsia="Times New Roman"/>
          <w:szCs w:val="24"/>
        </w:rPr>
        <w:t>pravnom osobom (dužnikom)</w:t>
      </w:r>
      <w:r w:rsidR="00F11A2C">
        <w:rPr>
          <w:rFonts w:cs="Times New Roman" w:eastAsia="Times New Roman"/>
          <w:szCs w:val="24"/>
        </w:rPr>
        <w:t xml:space="preserve"> B. M. B. LINGUA PLUS </w:t>
      </w:r>
      <w:r w:rsidR="00F11A2C" w:rsidRPr="00F10AAD">
        <w:rPr>
          <w:rFonts w:cs="Times New Roman" w:eastAsia="Times New Roman"/>
          <w:szCs w:val="24"/>
        </w:rPr>
        <w:t xml:space="preserve">d. o. o. </w:t>
      </w:r>
      <w:r w:rsidR="00F11A2C">
        <w:rPr>
          <w:rFonts w:cs="Times New Roman" w:eastAsia="Times New Roman"/>
          <w:szCs w:val="24"/>
        </w:rPr>
        <w:t>Poreč,</w:t>
      </w:r>
      <w:r w:rsidR="00F11A2C" w:rsidRPr="00F10AAD">
        <w:rPr>
          <w:rFonts w:cs="Times New Roman" w:eastAsia="Times New Roman"/>
          <w:szCs w:val="24"/>
        </w:rPr>
        <w:t xml:space="preserve"> </w:t>
      </w:r>
      <w:r w:rsidR="00F11A2C">
        <w:rPr>
          <w:rFonts w:cs="Times New Roman" w:eastAsia="Times New Roman"/>
          <w:szCs w:val="24"/>
        </w:rPr>
        <w:t>Vukovarska 19</w:t>
      </w:r>
      <w:r w:rsidR="00F11A2C" w:rsidRPr="00F10AAD">
        <w:rPr>
          <w:rFonts w:cs="Times New Roman" w:eastAsia="Times New Roman"/>
          <w:szCs w:val="24"/>
        </w:rPr>
        <w:t xml:space="preserve">, OIB </w:t>
      </w:r>
      <w:r w:rsidR="00F11A2C">
        <w:rPr>
          <w:rFonts w:cs="Times New Roman" w:eastAsia="Times New Roman"/>
          <w:szCs w:val="24"/>
        </w:rPr>
        <w:t xml:space="preserve">00797665996, MBS 130018308, povodom zahtjeva </w:t>
      </w:r>
      <w:r w:rsidR="00F11A2C" w:rsidRPr="008C0525">
        <w:rPr>
          <w:rFonts w:cs="Times New Roman" w:eastAsia="Times New Roman"/>
          <w:szCs w:val="24"/>
        </w:rPr>
        <w:t xml:space="preserve">Financijske agencije, </w:t>
      </w:r>
      <w:r w:rsidR="00F11A2C">
        <w:rPr>
          <w:rFonts w:cs="Times New Roman" w:eastAsia="Times New Roman"/>
          <w:szCs w:val="24"/>
        </w:rPr>
        <w:t xml:space="preserve">OIB 85821130368, </w:t>
      </w:r>
      <w:r w:rsidR="00F11A2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11A2C">
        <w:rPr>
          <w:rFonts w:cs="Times New Roman" w:eastAsia="Times New Roman"/>
          <w:szCs w:val="24"/>
        </w:rPr>
        <w:t xml:space="preserve">Pula, </w:t>
      </w:r>
      <w:r w:rsidR="00F11A2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F11A2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F11A2C">
        <w:rPr>
          <w:rFonts w:cs="Times New Roman" w:eastAsia="Times New Roman"/>
          <w:szCs w:val="24"/>
        </w:rPr>
        <w:t xml:space="preserve"> 2016.</w:t>
      </w: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B. M. B. LINGUA PLUS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Vukovarska 19</w:t>
      </w:r>
      <w:r w:rsidRPr="00F10AAD">
        <w:rPr>
          <w:rFonts w:cs="Times New Roman" w:eastAsia="Times New Roman"/>
          <w:szCs w:val="24"/>
        </w:rPr>
        <w:t xml:space="preserve">, OIB </w:t>
      </w:r>
      <w:r w:rsidR="009C4840">
        <w:rPr>
          <w:rFonts w:cs="Times New Roman" w:eastAsia="Times New Roman"/>
          <w:szCs w:val="24"/>
        </w:rPr>
        <w:t>00797665996, MBS 130018308.</w:t>
      </w: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11A2C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F11A2C" w:rsidP="00F11A2C" w:rsidR="00F11A2C">
      <w:pPr>
        <w:ind w:firstLine="708"/>
        <w:rPr>
          <w:rFonts w:cs="Times New Roman" w:eastAsia="Times New Roman"/>
          <w:szCs w:val="20"/>
        </w:rPr>
      </w:pPr>
    </w:p>
    <w:p w:rsidRDefault="00F11A2C" w:rsidP="00F11A2C" w:rsidR="00F11A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B. M. B. LINGUA PLUS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Vukovarska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00797665996, MBS 130018308.</w:t>
      </w:r>
    </w:p>
    <w:p w:rsidRDefault="00F11A2C" w:rsidP="00F11A2C" w:rsidR="00F11A2C">
      <w:pPr>
        <w:ind w:firstLine="709"/>
        <w:rPr>
          <w:rFonts w:cs="Times New Roman" w:eastAsia="Times New Roman"/>
          <w:szCs w:val="24"/>
        </w:rPr>
      </w:pPr>
    </w:p>
    <w:p w:rsidRDefault="00F11A2C" w:rsidP="00F11A2C" w:rsidR="00F11A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B. M. B. LINGUA PLUS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Vukovarska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00797665996, MBS 130018308.</w:t>
      </w:r>
    </w:p>
    <w:p w:rsidRDefault="00F11A2C" w:rsidP="00F11A2C" w:rsidR="00F11A2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1A2C" w:rsidP="00F11A2C" w:rsidR="00F11A2C">
      <w:pPr>
        <w:ind w:firstLine="708"/>
        <w:rPr>
          <w:rFonts w:cs="Times New Roman" w:eastAsia="Times New Roman"/>
          <w:szCs w:val="24"/>
        </w:rPr>
      </w:pPr>
    </w:p>
    <w:p w:rsidRDefault="00F11A2C" w:rsidP="00F11A2C" w:rsidR="00F11A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B. M. B. LINGUA PLUS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11A2C" w:rsidP="00F11A2C" w:rsidR="00F11A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E3876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BE387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1A2C" w:rsidP="00F11A2C" w:rsidR="00F11A2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1A2C" w:rsidP="00F11A2C" w:rsidR="00F11A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316AA">
        <w:rPr>
          <w:rFonts w:cs="Times New Roman" w:eastAsia="Times New Roman"/>
          <w:szCs w:val="24"/>
        </w:rPr>
        <w:t>, v.r.</w:t>
      </w:r>
    </w:p>
    <w:p w:rsidRDefault="00F11A2C" w:rsidP="00F11A2C" w:rsidR="00F11A2C">
      <w:pPr>
        <w:jc w:val="left"/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left"/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528E1" w:rsidP="004528E1" w:rsidR="004528E1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528E1" w:rsidP="004528E1" w:rsidR="004528E1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F11A2C" w:rsidP="00F11A2C" w:rsidR="00F11A2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rPr>
          <w:rFonts w:cs="Times New Roman" w:eastAsia="Times New Roman"/>
          <w:szCs w:val="24"/>
        </w:rPr>
      </w:pPr>
    </w:p>
    <w:p w:rsidRDefault="00F11A2C" w:rsidP="00F11A2C" w:rsidR="00F11A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1A2C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11A2C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B. M. B. LINGUA PLUS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Vukovarska 19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50541E" w:rsidP="00F11A2C" w:rsidR="00F11A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11A2C">
        <w:rPr>
          <w:rFonts w:cs="Times New Roman" w:eastAsia="Times New Roman"/>
          <w:szCs w:val="24"/>
        </w:rPr>
        <w:t xml:space="preserve">. RH, Ministarstvo financija, Porezna uprava, </w:t>
      </w:r>
      <w:r w:rsidR="00F11A2C" w:rsidRPr="00386167">
        <w:rPr>
          <w:rFonts w:cs="Times New Roman" w:eastAsia="Times New Roman"/>
          <w:szCs w:val="20"/>
        </w:rPr>
        <w:t xml:space="preserve">Područni ured </w:t>
      </w:r>
      <w:r w:rsidR="00F11A2C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0541E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11A2C">
        <w:rPr>
          <w:rFonts w:cs="Times New Roman" w:eastAsia="Times New Roman"/>
          <w:szCs w:val="24"/>
        </w:rPr>
        <w:t>.</w:t>
      </w:r>
      <w:r w:rsidR="00F11A2C" w:rsidRPr="00386167">
        <w:rPr>
          <w:rFonts w:cs="Times New Roman" w:eastAsia="Times New Roman"/>
          <w:szCs w:val="24"/>
        </w:rPr>
        <w:t xml:space="preserve"> </w:t>
      </w:r>
      <w:r w:rsidR="00F11A2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0541E" w:rsidP="00F11A2C" w:rsidR="00F11A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11A2C">
        <w:rPr>
          <w:rFonts w:cs="Times New Roman" w:eastAsia="Times New Roman"/>
          <w:szCs w:val="24"/>
        </w:rPr>
        <w:t xml:space="preserve">. stečajni upravitelj </w:t>
      </w:r>
      <w:r w:rsidR="00F11A2C">
        <w:rPr>
          <w:rFonts w:cs="Times New Roman" w:eastAsia="Times New Roman"/>
          <w:szCs w:val="20"/>
        </w:rPr>
        <w:t xml:space="preserve">Damir Debeljuh, Pula, Laginjina 6, </w:t>
      </w:r>
    </w:p>
    <w:p w:rsidRDefault="0050541E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F11A2C">
        <w:rPr>
          <w:rFonts w:cs="Times New Roman" w:eastAsia="Times New Roman"/>
          <w:szCs w:val="24"/>
        </w:rPr>
        <w:t xml:space="preserve">. mrežna stranica e-Oglasna ploča sudova, </w:t>
      </w:r>
    </w:p>
    <w:p w:rsidRDefault="0050541E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11A2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0541E" w:rsidP="00F11A2C" w:rsidR="00F11A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11A2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F11A2C" w:rsidP="00F11A2C" w:rsidR="00F11A2C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A2C" w:rsidP="00F11A2C" w:rsidR="00F11A2C">
      <w:r>
        <w:separator/>
      </w:r>
    </w:p>
  </w:endnote>
  <w:endnote w:id="0" w:type="continuationSeparator">
    <w:p w:rsidRDefault="00F11A2C" w:rsidP="00F11A2C" w:rsidR="00F11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A2C" w:rsidP="00F11A2C" w:rsidR="00F11A2C">
      <w:r>
        <w:separator/>
      </w:r>
    </w:p>
  </w:footnote>
  <w:footnote w:id="0" w:type="continuationSeparator">
    <w:p w:rsidRDefault="00F11A2C" w:rsidP="00F11A2C" w:rsidR="00F11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A2C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16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A2C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074"/>
    <w:rsid w:val="00131074"/>
    <w:rsid w:val="003F1A51"/>
    <w:rsid w:val="004528E1"/>
    <w:rsid w:val="004F5027"/>
    <w:rsid w:val="0050541E"/>
    <w:rsid w:val="009C4840"/>
    <w:rsid w:val="00BE3876"/>
    <w:rsid w:val="00E316AA"/>
    <w:rsid w:val="00F11A2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1A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A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1A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A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A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6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16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16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16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1A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A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1A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A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A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6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6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6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6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M. B. LINGUA PLUS  d.o.o. POREČ</izvorni_sadrzaj>
    <derivirana_varijabla naziv="DomainObject.Predmet.ProtustrankaFormated_1">  B. M. B. LINGUA PLUS  d.o.o. POREČ</derivirana_varijabla>
  </DomainObject.Predmet.ProtustrankaFormated>
  <DomainObject.Predmet.ProtustrankaFormatedOIB>
    <izvorni_sadrzaj>  B. M. B. LINGUA PLUS  d.o.o. POREČ, OIB 00797665996</izvorni_sadrzaj>
    <derivirana_varijabla naziv="DomainObject.Predmet.ProtustrankaFormatedOIB_1">  B. M. B. LINGUA PLUS  d.o.o. POREČ, OIB 00797665996</derivirana_varijabla>
  </DomainObject.Predmet.ProtustrankaFormatedOIB>
  <DomainObject.Predmet.ProtustrankaFormatedWithAdress>
    <izvorni_sadrzaj> B. M. B. LINGUA PLUS  d.o.o. POREČ, Vukovarska 19, 52440 Poreč</izvorni_sadrzaj>
    <derivirana_varijabla naziv="DomainObject.Predmet.ProtustrankaFormatedWithAdress_1"> B. M. B. LINGUA PLUS  d.o.o. POREČ, Vukovarska 19, 52440 Poreč</derivirana_varijabla>
  </DomainObject.Predmet.ProtustrankaFormatedWithAdress>
  <DomainObject.Predmet.ProtustrankaFormatedWithAdressOIB>
    <izvorni_sadrzaj> B. M. B. LINGUA PLUS  d.o.o. POREČ, OIB 00797665996, Vukovarska 19, 52440 Poreč</izvorni_sadrzaj>
    <derivirana_varijabla naziv="DomainObject.Predmet.ProtustrankaFormatedWithAdressOIB_1"> B. M. B. LINGUA PLUS  d.o.o. POREČ, OIB 00797665996, Vukovarska 19, 52440 Poreč</derivirana_varijabla>
  </DomainObject.Predmet.ProtustrankaFormatedWithAdressOIB>
  <DomainObject.Predmet.ProtustrankaWithAdress>
    <izvorni_sadrzaj>B. M. B. LINGUA PLUS  d.o.o. POREČ Vukovarska 19, 52440 Poreč</izvorni_sadrzaj>
    <derivirana_varijabla naziv="DomainObject.Predmet.ProtustrankaWithAdress_1">B. M. B. LINGUA PLUS  d.o.o. POREČ Vukovarska 19, 52440 Poreč</derivirana_varijabla>
  </DomainObject.Predmet.ProtustrankaWithAdress>
  <DomainObject.Predmet.ProtustrankaWithAdressOIB>
    <izvorni_sadrzaj>B. M. B. LINGUA PLUS  d.o.o. POREČ, OIB 00797665996, Vukovarska 19, 52440 Poreč</izvorni_sadrzaj>
    <derivirana_varijabla naziv="DomainObject.Predmet.ProtustrankaWithAdressOIB_1">B. M. B. LINGUA PLUS  d.o.o. POREČ, OIB 00797665996, Vukovarska 19, 52440 Poreč</derivirana_varijabla>
  </DomainObject.Predmet.ProtustrankaWithAdressOIB>
  <DomainObject.Predmet.ProtustrankaNazivFormated>
    <izvorni_sadrzaj>B. M. B. LINGUA PLUS  d.o.o. POREČ</izvorni_sadrzaj>
    <derivirana_varijabla naziv="DomainObject.Predmet.ProtustrankaNazivFormated_1">B. M. B. LINGUA PLUS  d.o.o. POREČ</derivirana_varijabla>
  </DomainObject.Predmet.ProtustrankaNazivFormated>
  <DomainObject.Predmet.ProtustrankaNazivFormatedOIB>
    <izvorni_sadrzaj>B. M. B. LINGUA PLUS  d.o.o. POREČ, OIB 00797665996</izvorni_sadrzaj>
    <derivirana_varijabla naziv="DomainObject.Predmet.ProtustrankaNazivFormatedOIB_1">B. M. B. LINGUA PLUS  d.o.o. POREČ, OIB 00797665996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43661.94</izvorni_sadrzaj>
    <derivirana_varijabla naziv="DomainObject.Predmet.TrenutnaVrijednost_1">43661.94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M. B. LINGUA PLUS  d.o.o. POREČ</item>
    </izvorni_sadrzaj>
    <derivirana_varijabla naziv="DomainObject.Predmet.ProtuStrankaListFormated_1">
      <item>B. M. B. LINGUA PLUS  d.o.o. POREČ</item>
    </derivirana_varijabla>
  </DomainObject.Predmet.ProtuStrankaListFormated>
  <DomainObject.Predmet.ProtuStrankaListFormatedOIB>
    <izvorni_sadrzaj>
      <item>B. M. B. LINGUA PLUS  d.o.o. POREČ, OIB 00797665996</item>
    </izvorni_sadrzaj>
    <derivirana_varijabla naziv="DomainObject.Predmet.ProtuStrankaListFormatedOIB_1">
      <item>B. M. B. LINGUA PLUS  d.o.o. POREČ, OIB 00797665996</item>
    </derivirana_varijabla>
  </DomainObject.Predmet.ProtuStrankaListFormatedOIB>
  <DomainObject.Predmet.ProtuStrankaListFormatedWithAdress>
    <izvorni_sadrzaj>
      <item>B. M. B. LINGUA PLUS  d.o.o. POREČ, Vukovarska 19, 52440 Poreč</item>
    </izvorni_sadrzaj>
    <derivirana_varijabla naziv="DomainObject.Predmet.ProtuStrankaListFormatedWithAdress_1">
      <item>B. M. B. LINGUA PLUS  d.o.o. POREČ, Vukovarska 19, 52440 Poreč</item>
    </derivirana_varijabla>
  </DomainObject.Predmet.ProtuStrankaListFormatedWithAdress>
  <DomainObject.Predmet.ProtuStrankaListFormatedWithAdressOIB>
    <izvorni_sadrzaj>
      <item>B. M. B. LINGUA PLUS  d.o.o. POREČ, OIB 00797665996, Vukovarska 19, 52440 Poreč</item>
    </izvorni_sadrzaj>
    <derivirana_varijabla naziv="DomainObject.Predmet.ProtuStrankaListFormatedWithAdressOIB_1">
      <item>B. M. B. LINGUA PLUS  d.o.o. POREČ, OIB 00797665996, Vukovarska 19, 52440 Poreč</item>
    </derivirana_varijabla>
  </DomainObject.Predmet.ProtuStrankaListFormatedWithAdressOIB>
  <DomainObject.Predmet.ProtuStrankaListNazivFormated>
    <izvorni_sadrzaj>
      <item>B. M. B. LINGUA PLUS  d.o.o. POREČ</item>
    </izvorni_sadrzaj>
    <derivirana_varijabla naziv="DomainObject.Predmet.ProtuStrankaListNazivFormated_1">
      <item>B. M. B. LINGUA PLUS  d.o.o. POREČ</item>
    </derivirana_varijabla>
  </DomainObject.Predmet.ProtuStrankaListNazivFormated>
  <DomainObject.Predmet.ProtuStrankaListNazivFormatedOIB>
    <izvorni_sadrzaj>
      <item>B. M. B. LINGUA PLUS  d.o.o. POREČ, OIB 00797665996</item>
    </izvorni_sadrzaj>
    <derivirana_varijabla naziv="DomainObject.Predmet.ProtuStrankaListNazivFormatedOIB_1">
      <item>B. M. B. LINGUA PLUS  d.o.o. POREČ, OIB 00797665996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M. B. LINGUA PLUS  d.o.o. POREČ</izvorni_sadrzaj>
    <derivirana_varijabla naziv="DomainObject.Predmet.ProtustrankaIDrugi_1">B. M. B. LINGUA PLUS 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B. M. B. LINGUA PLUS  d.o.o. POREČ, OIB 00797665996, Vukovarska 19, 52440 Poreč</izvorni_sadrzaj>
    <derivirana_varijabla naziv="DomainObject.Predmet.ProtustrankaIDrugiAdressOIB_1">B. M. B. LINGUA PLUS  d.o.o. POREČ, OIB 00797665996,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M. B. LINGUA PLUS  d.o.o. POREČ</item>
    </izvorni_sadrzaj>
    <derivirana_varijabla naziv="DomainObject.Predmet.SudioniciListNaziv_1">
      <item>FINANCIJSKA AGENCIJA, RC RIJEKA, PODRUŽNICA PULA, PULA</item>
      <item>B. M. B. LINGUA PLUS 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B. M. B. LINGUA PLUS  d.o.o. POREČ, OIB 00797665996, Vukovarska 19,52440 Poreč</item>
    </izvorni_sadrzaj>
    <derivirana_varijabla naziv="DomainObject.Predmet.SudioniciListAdressOIB_1">
      <item>FINANCIJSKA AGENCIJA, RC RIJEKA, PODRUŽNICA PULA, PULA, OIB 85821130368, GIARDINI 5,52100 Pula</item>
      <item>B. M. B. LINGUA PLUS  d.o.o. POREČ, OIB 00797665996,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00797665996</item>
    </izvorni_sadrzaj>
    <derivirana_varijabla naziv="DomainObject.Predmet.SudioniciListNazivOIB_1">
      <item>, OIB 85821130368</item>
      <item>, OIB 00797665996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3228</properties:Characters>
  <properties:Lines>93</properties:Lines>
  <properties:Paragraphs>29</properties:Paragraphs>
  <properties:TotalTime>7</properties:TotalTime>
  <properties:ScaleCrop>false</properties:ScaleCrop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2016-03-25T06:47:00Z</dcterms:created>
  <dc:creator>Mihaela Kaligari</dc:creator>
  <dc:description/>
  <cp:keywords/>
  <cp:lastModifiedBy>Ana Jeromela</cp:lastModifiedBy>
  <cp:lastPrinted>2016-04-25T11:28:00Z</cp:lastPrinted>
  <dcterms:modified xmlns:xsi="http://www.w3.org/2001/XMLSchema-instance" xsi:type="dcterms:W3CDTF">2016-04-25T11:29:00Z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