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c5d9" w14:paraId="916c5d9" w:rsidRDefault="00AE43C7" w:rsidP="00AE43C7" w:rsidR="00AE43C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3C7" w:rsidP="00AE43C7" w:rsidR="00AE43C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43C7" w:rsidP="00AE43C7" w:rsidR="00AE43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43C7" w:rsidP="00AE43C7" w:rsidR="00AE43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43C7" w:rsidP="00AE43C7" w:rsidR="00AE43C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43C7" w:rsidP="00AE43C7" w:rsidR="00AE43C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43C7" w:rsidP="00AE43C7" w:rsidR="00AE43C7" w:rsidRPr="005D578C">
      <w:pPr>
        <w:jc w:val="center"/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43C7" w:rsidP="00AE43C7" w:rsidR="00AE43C7" w:rsidRPr="005D578C">
      <w:pPr>
        <w:rPr>
          <w:rFonts w:cs="Times New Roman" w:eastAsia="Times New Roman"/>
          <w:szCs w:val="24"/>
        </w:rPr>
      </w:pPr>
    </w:p>
    <w:p w:rsidRDefault="00AE43C7" w:rsidP="00AE43C7" w:rsidR="00AE43C7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PRIJATELJA ŽIVOTINJA BUJŠTINE, Novigrad, Strada Contessa 40, OIB 03141840720, reg. br. 18001223, 19. travnja 2016.</w:t>
      </w:r>
    </w:p>
    <w:p w:rsidRDefault="00AE43C7" w:rsidP="00AE43C7" w:rsidR="00AE43C7" w:rsidRPr="005D578C">
      <w:pPr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43C7" w:rsidP="00AE43C7" w:rsidR="00AE43C7" w:rsidRPr="005D578C">
      <w:pPr>
        <w:rPr>
          <w:rFonts w:cs="Times New Roman" w:eastAsia="Times New Roman"/>
          <w:szCs w:val="24"/>
        </w:rPr>
      </w:pPr>
    </w:p>
    <w:p w:rsidRDefault="00AE43C7" w:rsidP="00AE43C7" w:rsidR="00AE43C7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PRIJATELJA ŽIVOTINJA BUJŠTINE, Novigrad, Strada Contessa 40, OIB 03141840720, reg. br. 18001223.</w:t>
      </w:r>
    </w:p>
    <w:p w:rsidRDefault="00AE43C7" w:rsidP="00AE43C7" w:rsidR="00AE43C7" w:rsidRPr="005D578C">
      <w:pPr>
        <w:ind w:firstLine="709"/>
        <w:rPr>
          <w:rFonts w:cs="Times New Roman" w:eastAsia="Times New Roman"/>
          <w:szCs w:val="24"/>
        </w:rPr>
      </w:pPr>
    </w:p>
    <w:p w:rsidRDefault="00AE43C7" w:rsidP="00AE43C7" w:rsidR="00AE43C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AE43C7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AE43C7" w:rsidP="00AE43C7" w:rsidR="00AE43C7">
      <w:pPr>
        <w:ind w:firstLine="708"/>
        <w:rPr>
          <w:rFonts w:cs="Times New Roman" w:eastAsia="Times New Roman"/>
          <w:szCs w:val="20"/>
        </w:rPr>
      </w:pPr>
    </w:p>
    <w:p w:rsidRDefault="00AE43C7" w:rsidP="00AE43C7" w:rsidR="00AE43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PRIJATELJA ŽIVOTINJA BUJŠTINE, Novigrad, Strada Contessa 40, OIB 03141840720, reg. br. 18001223.</w:t>
      </w:r>
    </w:p>
    <w:p w:rsidRDefault="00AE43C7" w:rsidP="00AE43C7" w:rsidR="00AE43C7">
      <w:pPr>
        <w:ind w:firstLine="709"/>
        <w:rPr>
          <w:rFonts w:cs="Times New Roman" w:eastAsia="Times New Roman"/>
          <w:szCs w:val="24"/>
        </w:rPr>
      </w:pPr>
    </w:p>
    <w:p w:rsidRDefault="00AE43C7" w:rsidP="00AE43C7" w:rsidR="00AE43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PRIJATELJA ŽIVOTINJA BUJŠTINE, Novigrad, Strada Contessa 40, OIB 03141840720, reg. br. 18001223, iz Registra udruga u Republici Hrvatskoj.</w:t>
      </w:r>
    </w:p>
    <w:p w:rsidRDefault="00AE43C7" w:rsidP="00AE43C7" w:rsidR="00AE43C7">
      <w:pPr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43C7" w:rsidP="00AE43C7" w:rsidR="00AE43C7">
      <w:pPr>
        <w:ind w:firstLine="708"/>
        <w:rPr>
          <w:rFonts w:cs="Times New Roman" w:eastAsia="Times New Roman"/>
          <w:szCs w:val="24"/>
        </w:rPr>
      </w:pPr>
    </w:p>
    <w:p w:rsidRDefault="00AE43C7" w:rsidP="00AE43C7" w:rsidR="00AE43C7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PRIJATELJA ŽIVOTINJA BUJŠTINE,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St-315/2015-3 od 24. studenog 2015. pokrenuo skraćeni stečajni postupak na </w:t>
      </w:r>
      <w:r>
        <w:rPr>
          <w:rFonts w:eastAsiaTheme="minorHAnsi"/>
          <w:lang w:eastAsia="en-US"/>
        </w:rPr>
        <w:lastRenderedPageBreak/>
        <w:t xml:space="preserve">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7. prosinca 2015. objavio oglas posl. br. 11 St-315/2015-4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43C7" w:rsidP="00AE43C7" w:rsidR="00AE43C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43C7" w:rsidP="00AE43C7" w:rsidR="00AE43C7" w:rsidRPr="005D578C">
      <w:pPr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43C7" w:rsidP="00AE43C7" w:rsidR="00AE43C7" w:rsidRPr="005D578C">
      <w:pPr>
        <w:jc w:val="center"/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43C7" w:rsidP="00AE43C7" w:rsidR="00AE43C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3D0FB5">
        <w:rPr>
          <w:rFonts w:cs="Times New Roman" w:eastAsia="Times New Roman"/>
          <w:szCs w:val="24"/>
        </w:rPr>
        <w:t>, v. r.</w:t>
      </w:r>
    </w:p>
    <w:p w:rsidRDefault="00AE43C7" w:rsidP="00AE43C7" w:rsidR="00AE43C7">
      <w:pPr>
        <w:jc w:val="left"/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jc w:val="left"/>
        <w:rPr>
          <w:rFonts w:cs="Times New Roman" w:eastAsia="Times New Roman"/>
          <w:szCs w:val="24"/>
        </w:rPr>
      </w:pPr>
    </w:p>
    <w:p w:rsidRDefault="00AE43C7" w:rsidP="00AE43C7" w:rsidR="00AE43C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E43C7" w:rsidP="00AE43C7" w:rsidR="00AE43C7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E43C7" w:rsidP="00AE43C7" w:rsidR="00AE43C7">
      <w:pPr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rPr>
          <w:rFonts w:cs="Times New Roman" w:eastAsia="Times New Roman"/>
          <w:szCs w:val="24"/>
        </w:rPr>
      </w:pPr>
    </w:p>
    <w:p w:rsidRDefault="00AE43C7" w:rsidP="00AE43C7" w:rsidR="00AE43C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PRIJATELJA ŽIVOTINJA BUJŠTINE, Novigrad, Strada Contessa 40, </w:t>
      </w:r>
    </w:p>
    <w:p w:rsidRDefault="00AE43C7" w:rsidP="00AE43C7" w:rsidR="00AE43C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E43C7" w:rsidP="00AE43C7" w:rsidR="00AE43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AE43C7" w:rsidP="00AE43C7" w:rsidR="00AE43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AE43C7" w:rsidP="00AE43C7" w:rsidR="00AE43C7"/>
    <w:p w:rsidRDefault="00AE43C7" w:rsidP="00AE43C7" w:rsidR="00AE43C7"/>
    <w:p w:rsidRDefault="00AE43C7" w:rsidP="00AE43C7" w:rsidR="00AE43C7"/>
    <w:p w:rsidRDefault="00AE43C7" w:rsidP="00AE43C7" w:rsidR="00AE43C7"/>
    <w:p w:rsidRDefault="00AE43C7" w:rsidP="00AE43C7" w:rsidR="00AE43C7"/>
    <w:p w:rsidRDefault="00AE43C7" w:rsidP="00AE43C7" w:rsidR="00AE43C7"/>
    <w:p w:rsidRDefault="00AE43C7" w:rsidP="00AE43C7" w:rsidR="00AE43C7"/>
    <w:p w:rsidRDefault="00AE43C7" w:rsidP="00AE43C7" w:rsidR="00AE43C7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EA2" w:rsidP="00AE43C7" w:rsidR="00EE6EA2">
      <w:r>
        <w:separator/>
      </w:r>
    </w:p>
  </w:endnote>
  <w:endnote w:id="0" w:type="continuationSeparator">
    <w:p w:rsidRDefault="00EE6EA2" w:rsidP="00AE43C7" w:rsidR="00EE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EA2" w:rsidP="00AE43C7" w:rsidR="00EE6EA2">
      <w:r>
        <w:separator/>
      </w:r>
    </w:p>
  </w:footnote>
  <w:footnote w:id="0" w:type="continuationSeparator">
    <w:p w:rsidRDefault="00EE6EA2" w:rsidP="00AE43C7" w:rsidR="00EE6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EA2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439A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AE43C7">
      <w:rPr>
        <w:szCs w:val="24"/>
      </w:rPr>
      <w:t>315</w:t>
    </w:r>
    <w:r>
      <w:rPr>
        <w:szCs w:val="24"/>
      </w:rPr>
      <w:t>/2015-</w:t>
    </w:r>
    <w:r w:rsidR="00AE43C7">
      <w:rPr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EA2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St-31</w:t>
    </w:r>
    <w:r w:rsidR="00AE43C7">
      <w:rPr>
        <w:szCs w:val="24"/>
      </w:rPr>
      <w:t>5</w:t>
    </w:r>
    <w:r>
      <w:rPr>
        <w:szCs w:val="24"/>
      </w:rPr>
      <w:t>/2015-</w:t>
    </w:r>
    <w:r w:rsidR="00AE43C7"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2F5"/>
    <w:rsid w:val="002D72F5"/>
    <w:rsid w:val="003D0FB5"/>
    <w:rsid w:val="004F5027"/>
    <w:rsid w:val="00AE43C7"/>
    <w:rsid w:val="00EE6EA2"/>
    <w:rsid w:val="00F439A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3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43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43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3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43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3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9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39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39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39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3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43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43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3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43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3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9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39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39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39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ŽIVOTINJA BUJŠTINE, NOVIGRAD</izvorni_sadrzaj>
    <derivirana_varijabla naziv="DomainObject.Predmet.ProtustrankaFormated_1">  UDRUGA PRIJATELJA ŽIVOTINJA BUJŠTINE, NOVIGRAD</derivirana_varijabla>
  </DomainObject.Predmet.ProtustrankaFormated>
  <DomainObject.Predmet.ProtustrankaFormatedOIB>
    <izvorni_sadrzaj>  UDRUGA PRIJATELJA ŽIVOTINJA BUJŠTINE, NOVIGRAD, OIB 03141840720</izvorni_sadrzaj>
    <derivirana_varijabla naziv="DomainObject.Predmet.ProtustrankaFormatedOIB_1">  UDRUGA PRIJATELJA ŽIVOTINJA BUJŠTINE, NOVIGRAD, OIB 03141840720</derivirana_varijabla>
  </DomainObject.Predmet.ProtustrankaFormatedOIB>
  <DomainObject.Predmet.ProtustrankaFormatedWithAdress>
    <izvorni_sadrzaj> UDRUGA PRIJATELJA ŽIVOTINJA BUJŠTINE, NOVIGRAD, Strada Contessa 40, 52466 Novigrad</izvorni_sadrzaj>
    <derivirana_varijabla naziv="DomainObject.Predmet.ProtustrankaFormatedWithAdress_1"> UDRUGA PRIJATELJA ŽIVOTINJA BUJŠTINE, NOVIGRAD, Strada Contessa 40, 52466 Novigrad</derivirana_varijabla>
  </DomainObject.Predmet.ProtustrankaFormatedWithAdress>
  <DomainObject.Predmet.ProtustrankaFormatedWithAdressOIB>
    <izvorni_sadrzaj> UDRUGA PRIJATELJA ŽIVOTINJA BUJŠTINE, NOVIGRAD, OIB 03141840720, Strada Contessa 40, 52466 Novigrad</izvorni_sadrzaj>
    <derivirana_varijabla naziv="DomainObject.Predmet.ProtustrankaFormatedWithAdressOIB_1"> UDRUGA PRIJATELJA ŽIVOTINJA BUJŠTINE, NOVIGRAD, OIB 03141840720, Strada Contessa 40, 52466 Novigrad</derivirana_varijabla>
  </DomainObject.Predmet.ProtustrankaFormatedWithAdressOIB>
  <DomainObject.Predmet.ProtustrankaWithAdress>
    <izvorni_sadrzaj>UDRUGA PRIJATELJA ŽIVOTINJA BUJŠTINE, NOVIGRAD Strada Contessa 40, 52466 Novigrad</izvorni_sadrzaj>
    <derivirana_varijabla naziv="DomainObject.Predmet.ProtustrankaWithAdress_1">UDRUGA PRIJATELJA ŽIVOTINJA BUJŠTINE, NOVIGRAD Strada Contessa 40, 52466 Novigrad</derivirana_varijabla>
  </DomainObject.Predmet.ProtustrankaWithAdress>
  <DomainObject.Predmet.ProtustrankaWithAdressOIB>
    <izvorni_sadrzaj>UDRUGA PRIJATELJA ŽIVOTINJA BUJŠTINE, NOVIGRAD, OIB 03141840720, Strada Contessa 40, 52466 Novigrad</izvorni_sadrzaj>
    <derivirana_varijabla naziv="DomainObject.Predmet.ProtustrankaWithAdressOIB_1">UDRUGA PRIJATELJA ŽIVOTINJA BUJŠTINE, NOVIGRAD, OIB 03141840720, Strada Contessa 40, 52466 Novigrad</derivirana_varijabla>
  </DomainObject.Predmet.ProtustrankaWithAdressOIB>
  <DomainObject.Predmet.ProtustrankaNazivFormated>
    <izvorni_sadrzaj>UDRUGA PRIJATELJA ŽIVOTINJA BUJŠTINE, NOVIGRAD</izvorni_sadrzaj>
    <derivirana_varijabla naziv="DomainObject.Predmet.ProtustrankaNazivFormated_1">UDRUGA PRIJATELJA ŽIVOTINJA BUJŠTINE, NOVIGRAD</derivirana_varijabla>
  </DomainObject.Predmet.ProtustrankaNazivFormated>
  <DomainObject.Predmet.ProtustrankaNazivFormatedOIB>
    <izvorni_sadrzaj>UDRUGA PRIJATELJA ŽIVOTINJA BUJŠTINE, NOVIGRAD, OIB 03141840720</izvorni_sadrzaj>
    <derivirana_varijabla naziv="DomainObject.Predmet.ProtustrankaNazivFormatedOIB_1">UDRUGA PRIJATELJA ŽIVOTINJA BUJŠTINE, NOVIGRAD, OIB 03141840720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13575.62</izvorni_sadrzaj>
    <derivirana_varijabla naziv="DomainObject.Predmet.TrenutnaVrijednost_1">13575.62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PRIJATELJA ŽIVOTINJA BUJŠTINE, NOVIGRAD</item>
    </izvorni_sadrzaj>
    <derivirana_varijabla naziv="DomainObject.Predmet.ProtuStrankaListFormated_1">
      <item>UDRUGA PRIJATELJA ŽIVOTINJA BUJŠTINE, NOVIGRAD</item>
    </derivirana_varijabla>
  </DomainObject.Predmet.ProtuStrankaListFormated>
  <DomainObject.Predmet.ProtuStrankaListFormatedOIB>
    <izvorni_sadrzaj>
      <item>UDRUGA PRIJATELJA ŽIVOTINJA BUJŠTINE, NOVIGRAD, OIB 03141840720</item>
    </izvorni_sadrzaj>
    <derivirana_varijabla naziv="DomainObject.Predmet.ProtuStrankaListFormatedOIB_1">
      <item>UDRUGA PRIJATELJA ŽIVOTINJA BUJŠTINE, NOVIGRAD, OIB 03141840720</item>
    </derivirana_varijabla>
  </DomainObject.Predmet.ProtuStrankaListFormatedOIB>
  <DomainObject.Predmet.ProtuStrankaListFormatedWithAdress>
    <izvorni_sadrzaj>
      <item>UDRUGA PRIJATELJA ŽIVOTINJA BUJŠTINE, NOVIGRAD, Strada Contessa 40, 52466 Novigrad</item>
    </izvorni_sadrzaj>
    <derivirana_varijabla naziv="DomainObject.Predmet.ProtuStrankaListFormatedWithAdress_1">
      <item>UDRUGA PRIJATELJA ŽIVOTINJA BUJŠTINE, NOVIGRAD, Strada Contessa 40, 52466 Novigrad</item>
    </derivirana_varijabla>
  </DomainObject.Predmet.ProtuStrankaListFormatedWithAdress>
  <DomainObject.Predmet.ProtuStrankaListFormatedWithAdressOIB>
    <izvorni_sadrzaj>
      <item>UDRUGA PRIJATELJA ŽIVOTINJA BUJŠTINE, NOVIGRAD, OIB 03141840720, Strada Contessa 40, 52466 Novigrad</item>
    </izvorni_sadrzaj>
    <derivirana_varijabla naziv="DomainObject.Predmet.ProtuStrankaListFormatedWithAdressOIB_1">
      <item>UDRUGA PRIJATELJA ŽIVOTINJA BUJŠTINE, NOVIGRAD, OIB 03141840720, Strada Contessa 40, 52466 Novigrad</item>
    </derivirana_varijabla>
  </DomainObject.Predmet.ProtuStrankaListFormatedWithAdressOIB>
  <DomainObject.Predmet.ProtuStrankaListNazivFormated>
    <izvorni_sadrzaj>
      <item>UDRUGA PRIJATELJA ŽIVOTINJA BUJŠTINE, NOVIGRAD</item>
    </izvorni_sadrzaj>
    <derivirana_varijabla naziv="DomainObject.Predmet.ProtuStrankaListNazivFormated_1">
      <item>UDRUGA PRIJATELJA ŽIVOTINJA BUJŠTINE, NOVIGRAD</item>
    </derivirana_varijabla>
  </DomainObject.Predmet.ProtuStrankaListNazivFormated>
  <DomainObject.Predmet.ProtuStrankaListNazivFormatedOIB>
    <izvorni_sadrzaj>
      <item>UDRUGA PRIJATELJA ŽIVOTINJA BUJŠTINE, NOVIGRAD, OIB 03141840720</item>
    </izvorni_sadrzaj>
    <derivirana_varijabla naziv="DomainObject.Predmet.ProtuStrankaListNazivFormatedOIB_1">
      <item>UDRUGA PRIJATELJA ŽIVOTINJA BUJŠTINE, NOVIGRAD, OIB 03141840720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PRIJATELJA ŽIVOTINJA BUJŠTINE, NOVIGRAD</izvorni_sadrzaj>
    <derivirana_varijabla naziv="DomainObject.Predmet.ProtustrankaIDrugi_1">UDRUGA PRIJATELJA ŽIVOTINJA BUJŠTINE,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PRIJATELJA ŽIVOTINJA BUJŠTINE, NOVIGRAD, OIB 03141840720, Strada Contessa 40, 52466 Novigrad</izvorni_sadrzaj>
    <derivirana_varijabla naziv="DomainObject.Predmet.ProtustrankaIDrugiAdressOIB_1">UDRUGA PRIJATELJA ŽIVOTINJA BUJŠTINE, NOVIGRAD, OIB 03141840720, Strada Contessa 40,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PRIJATELJA ŽIVOTINJA BUJŠTINE, NOVIGRAD</item>
    </izvorni_sadrzaj>
    <derivirana_varijabla naziv="DomainObject.Predmet.SudioniciListNaziv_1">
      <item>FINANCIJSKA AGENCIJA, RC RIJEKA, PODRUŽNICA PULA, PULA</item>
      <item>UDRUGA PRIJATELJA ŽIVOTINJA BUJŠTINE,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PRIJATELJA ŽIVOTINJA BUJŠTINE, NOVIGRAD, OIB 03141840720, Strada Contessa 40,52466 Novigrad</item>
    </izvorni_sadrzaj>
    <derivirana_varijabla naziv="DomainObject.Predmet.SudioniciListAdressOIB_1">
      <item>FINANCIJSKA AGENCIJA, RC RIJEKA, PODRUŽNICA PULA, PULA, OIB 85821130368, Giardini 5,52100 Pula</item>
      <item>UDRUGA PRIJATELJA ŽIVOTINJA BUJŠTINE, NOVIGRAD, OIB 03141840720, Strada Contessa 40,52466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03141840720</item>
    </izvorni_sadrzaj>
    <derivirana_varijabla naziv="DomainObject.Predmet.SudioniciListNazivOIB_1">
      <item>, OIB 85821130368</item>
      <item>, OIB 03141840720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3803</properties:Characters>
  <properties:Lines>95</properties:Lines>
  <properties:Paragraphs>29</properties:Paragraphs>
  <properties:TotalTime>4</properties:TotalTime>
  <properties:ScaleCrop>false</properties:ScaleCrop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2016-04-18T11:08:00Z</dcterms:created>
  <dc:creator>Mihaela Kaligari</dc:creator>
  <dc:description/>
  <cp:keywords/>
  <cp:lastModifiedBy>Jasmina Matika</cp:lastModifiedBy>
  <cp:lastPrinted>2016-04-19T10:29:00Z</cp:lastPrinted>
  <dcterms:modified xmlns:xsi="http://www.w3.org/2001/XMLSchema-instance" xsi:type="dcterms:W3CDTF">2016-04-19T12:55:00Z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