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fe9a" w14:paraId="bfdfe9a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E24629">
        <w:rPr>
          <w:rFonts w:cs="Times New Roman" w:hAnsi="Times New Roman" w:ascii="Times New Roman"/>
          <w:b/>
          <w:sz w:val="24"/>
          <w:szCs w:val="24"/>
        </w:rPr>
        <w:t>97</w:t>
      </w:r>
      <w:r w:rsidR="005C0E22">
        <w:rPr>
          <w:rFonts w:cs="Times New Roman" w:hAnsi="Times New Roman" w:ascii="Times New Roman"/>
          <w:b/>
          <w:sz w:val="24"/>
          <w:szCs w:val="24"/>
        </w:rPr>
        <w:t>0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5C0E22">
        <w:rPr>
          <w:rFonts w:cs="Times New Roman" w:hAnsi="Times New Roman" w:ascii="Times New Roman"/>
          <w:sz w:val="24"/>
          <w:szCs w:val="24"/>
        </w:rPr>
        <w:t>STELLA NAUTICA d.o.o., Skradin, Rokovača 0, MBS: 110036689, OIB: 77906456435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5C0E22">
        <w:rPr>
          <w:rFonts w:cs="Times New Roman" w:hAnsi="Times New Roman" w:ascii="Times New Roman"/>
          <w:sz w:val="24"/>
          <w:szCs w:val="24"/>
        </w:rPr>
        <w:t>STELLA NAUTICA d.o.o., Skradin, Rokovača 0, MBS: 110036689, OIB: 77906456435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5C0E22">
        <w:rPr>
          <w:rFonts w:cs="Times New Roman" w:hAnsi="Times New Roman" w:ascii="Times New Roman"/>
          <w:sz w:val="24"/>
          <w:szCs w:val="24"/>
        </w:rPr>
        <w:t>42.837,99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C0E22">
        <w:rPr>
          <w:rFonts w:cs="Times New Roman" w:hAnsi="Times New Roman" w:ascii="Times New Roman"/>
          <w:sz w:val="24"/>
          <w:szCs w:val="24"/>
        </w:rPr>
        <w:t>Guido Lino Danieli iz Italije, Oderzo (TV), Via Gaetano Mantovani 8 i Anthony Danieli iz Italije, Annone Veneto (VE), Via Martiri di Via Fani 12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413DB">
        <w:rPr>
          <w:rFonts w:cs="Times New Roman" w:hAnsi="Times New Roman" w:ascii="Times New Roman"/>
          <w:sz w:val="24"/>
          <w:szCs w:val="24"/>
        </w:rPr>
        <w:t>model 05, poziv na broj 221-97</w:t>
      </w:r>
      <w:r w:rsidR="005C0E22">
        <w:rPr>
          <w:rFonts w:cs="Times New Roman" w:hAnsi="Times New Roman" w:ascii="Times New Roman"/>
          <w:sz w:val="24"/>
          <w:szCs w:val="24"/>
        </w:rPr>
        <w:t>0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C0E22">
        <w:rPr>
          <w:rFonts w:cs="Times New Roman" w:hAnsi="Times New Roman" w:ascii="Times New Roman"/>
          <w:sz w:val="24"/>
          <w:szCs w:val="24"/>
        </w:rPr>
        <w:t>Guido Lino Danieli iz Italije, Oderzo (TV), Via Gaetano Mantovani 8 i Anthony Danieli iz Italije, Annone Veneto (VE), Via Martiri di Via Fani 12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821" w:rsidP="00357C73" w:rsidR="00475821">
      <w:pPr>
        <w:spacing w:lineRule="auto" w:line="240" w:after="0"/>
      </w:pPr>
      <w:r>
        <w:separator/>
      </w:r>
    </w:p>
  </w:endnote>
  <w:endnote w:id="0" w:type="continuationSeparator">
    <w:p w:rsidRDefault="00475821" w:rsidP="00357C73" w:rsidR="004758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821" w:rsidP="00357C73" w:rsidR="00475821">
      <w:pPr>
        <w:spacing w:lineRule="auto" w:line="240" w:after="0"/>
      </w:pPr>
      <w:r>
        <w:separator/>
      </w:r>
    </w:p>
  </w:footnote>
  <w:footnote w:id="0" w:type="continuationSeparator">
    <w:p w:rsidRDefault="00475821" w:rsidP="00357C73" w:rsidR="004758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D3CA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A413DB">
          <w:rPr>
            <w:rFonts w:cs="Times New Roman" w:hAnsi="Times New Roman" w:ascii="Times New Roman"/>
            <w:sz w:val="24"/>
            <w:szCs w:val="24"/>
          </w:rPr>
          <w:t>t-97</w:t>
        </w:r>
        <w:r w:rsidR="005C0E22">
          <w:rPr>
            <w:rFonts w:cs="Times New Roman" w:hAnsi="Times New Roman" w:ascii="Times New Roman"/>
            <w:sz w:val="24"/>
            <w:szCs w:val="24"/>
          </w:rPr>
          <w:t>0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51D1"/>
    <w:rsid w:val="003763E7"/>
    <w:rsid w:val="003A2407"/>
    <w:rsid w:val="003D0633"/>
    <w:rsid w:val="003E6035"/>
    <w:rsid w:val="00406937"/>
    <w:rsid w:val="00445701"/>
    <w:rsid w:val="00454B86"/>
    <w:rsid w:val="0046333F"/>
    <w:rsid w:val="00475821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A10C1"/>
    <w:rsid w:val="005C0E22"/>
    <w:rsid w:val="005E1253"/>
    <w:rsid w:val="005F4C1E"/>
    <w:rsid w:val="00603F55"/>
    <w:rsid w:val="00610971"/>
    <w:rsid w:val="00646C6F"/>
    <w:rsid w:val="00653292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97AFB"/>
    <w:rsid w:val="007B5DB5"/>
    <w:rsid w:val="00804426"/>
    <w:rsid w:val="00815F51"/>
    <w:rsid w:val="008243A2"/>
    <w:rsid w:val="00827443"/>
    <w:rsid w:val="00830F33"/>
    <w:rsid w:val="0083209B"/>
    <w:rsid w:val="0084755A"/>
    <w:rsid w:val="0085311A"/>
    <w:rsid w:val="00864923"/>
    <w:rsid w:val="00870380"/>
    <w:rsid w:val="008C2AC7"/>
    <w:rsid w:val="008D2A53"/>
    <w:rsid w:val="008D3CA0"/>
    <w:rsid w:val="008D47D8"/>
    <w:rsid w:val="008F3C88"/>
    <w:rsid w:val="00943105"/>
    <w:rsid w:val="00974D27"/>
    <w:rsid w:val="00976A7A"/>
    <w:rsid w:val="00976CFF"/>
    <w:rsid w:val="00981546"/>
    <w:rsid w:val="009960D4"/>
    <w:rsid w:val="009B646B"/>
    <w:rsid w:val="009D044E"/>
    <w:rsid w:val="009F5C94"/>
    <w:rsid w:val="00A1166B"/>
    <w:rsid w:val="00A1788D"/>
    <w:rsid w:val="00A32D37"/>
    <w:rsid w:val="00A34362"/>
    <w:rsid w:val="00A413DB"/>
    <w:rsid w:val="00A645B7"/>
    <w:rsid w:val="00A651D4"/>
    <w:rsid w:val="00A925A8"/>
    <w:rsid w:val="00A94060"/>
    <w:rsid w:val="00AA0C4F"/>
    <w:rsid w:val="00AA5A46"/>
    <w:rsid w:val="00AA751C"/>
    <w:rsid w:val="00AB1156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1CFB"/>
    <w:rsid w:val="00CD73DE"/>
    <w:rsid w:val="00D02474"/>
    <w:rsid w:val="00D06048"/>
    <w:rsid w:val="00D27E99"/>
    <w:rsid w:val="00D426B2"/>
    <w:rsid w:val="00D544F9"/>
    <w:rsid w:val="00D633B4"/>
    <w:rsid w:val="00D6645D"/>
    <w:rsid w:val="00D933F6"/>
    <w:rsid w:val="00D953BC"/>
    <w:rsid w:val="00DA23AC"/>
    <w:rsid w:val="00DE376D"/>
    <w:rsid w:val="00DE70C0"/>
    <w:rsid w:val="00E24629"/>
    <w:rsid w:val="00E27D2C"/>
    <w:rsid w:val="00E315F4"/>
    <w:rsid w:val="00E41091"/>
    <w:rsid w:val="00E6626A"/>
    <w:rsid w:val="00E70CBB"/>
    <w:rsid w:val="00EB3E57"/>
    <w:rsid w:val="00EB7A66"/>
    <w:rsid w:val="00EC154C"/>
    <w:rsid w:val="00EC415F"/>
    <w:rsid w:val="00ED08DF"/>
    <w:rsid w:val="00F0249C"/>
    <w:rsid w:val="00F0491B"/>
    <w:rsid w:val="00F11F7D"/>
    <w:rsid w:val="00F1385E"/>
    <w:rsid w:val="00F2235E"/>
    <w:rsid w:val="00F51695"/>
    <w:rsid w:val="00F610AB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A1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0C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0C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0C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0C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A1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0C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0C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0C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0C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St-970/2015</izvorni_sadrzaj>
    <derivirana_varijabla naziv="DomainObject.Predmet.OznakaBroj_1">St-970/2015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NAUTICA društvo s ograničenom odgovornošću za ugostiteljstvo i trgovinu</izvorni_sadrzaj>
    <derivirana_varijabla naziv="DomainObject.Predmet.ProtustrankaFormated_1">  STELLA NAUTICA društvo s ograničenom odgovornošću za ugostiteljstvo i trgovinu</derivirana_varijabla>
  </DomainObject.Predmet.ProtustrankaFormated>
  <DomainObject.Predmet.ProtustrankaFormatedOIB>
    <izvorni_sadrzaj>  STELLA NAUTICA društvo s ograničenom odgovornošću za ugostiteljstvo i trgovinu, OIB 77906456435</izvorni_sadrzaj>
    <derivirana_varijabla naziv="DomainObject.Predmet.ProtustrankaFormatedOIB_1">  STELLA NAUTICA društvo s ograničenom odgovornošću za ugostiteljstvo i trgovinu, OIB 77906456435</derivirana_varijabla>
  </DomainObject.Predmet.ProtustrankaFormatedOIB>
  <DomainObject.Predmet.ProtustrankaFormatedWithAdress>
    <izvorni_sadrzaj> STELLA NAUTICA društvo s ograničenom odgovornošću za ugostiteljstvo i trgovinu, Rokovača 0, 22222 Skradin</izvorni_sadrzaj>
    <derivirana_varijabla naziv="DomainObject.Predmet.ProtustrankaFormatedWithAdress_1"> STELLA NAUTICA društvo s ograničenom odgovornošću za ugostiteljstvo i trgovinu, Rokovača 0, 22222 Skradin</derivirana_varijabla>
  </DomainObject.Predmet.ProtustrankaFormatedWithAdress>
  <DomainObject.Predmet.ProtustrankaFormatedWithAdressOIB>
    <izvorni_sadrzaj> STELLA NAUTICA društvo s ograničenom odgovornošću za ugostiteljstvo i trgovinu, OIB 77906456435, Rokovača 0, 22222 Skradin</izvorni_sadrzaj>
    <derivirana_varijabla naziv="DomainObject.Predmet.ProtustrankaFormatedWithAdressOIB_1"> STELLA NAUTICA društvo s ograničenom odgovornošću za ugostiteljstvo i trgovinu, OIB 77906456435, Rokovača 0, 22222 Skradin</derivirana_varijabla>
  </DomainObject.Predmet.ProtustrankaFormatedWithAdressOIB>
  <DomainObject.Predmet.ProtustrankaWithAdress>
    <izvorni_sadrzaj>STELLA NAUTICA društvo s ograničenom odgovornošću za ugostiteljstvo i trgovinu Rokovača 0, 22222 Skradin</izvorni_sadrzaj>
    <derivirana_varijabla naziv="DomainObject.Predmet.ProtustrankaWithAdress_1">STELLA NAUTICA društvo s ograničenom odgovornošću za ugostiteljstvo i trgovinu Rokovača 0, 22222 Skradin</derivirana_varijabla>
  </DomainObject.Predmet.ProtustrankaWithAdress>
  <DomainObject.Predmet.ProtustrankaWithAdressOIB>
    <izvorni_sadrzaj>STELLA NAUTICA društvo s ograničenom odgovornošću za ugostiteljstvo i trgovinu, OIB 77906456435, Rokovača 0, 22222 Skradin</izvorni_sadrzaj>
    <derivirana_varijabla naziv="DomainObject.Predmet.ProtustrankaWithAdressOIB_1">STELLA NAUTICA društvo s ograničenom odgovornošću za ugostiteljstvo i trgovinu, OIB 77906456435, Rokovača 0, 22222 Skradin</derivirana_varijabla>
  </DomainObject.Predmet.ProtustrankaWithAdressOIB>
  <DomainObject.Predmet.ProtustrankaNazivFormated>
    <izvorni_sadrzaj>STELLA NAUTICA društvo s ograničenom odgovornošću za ugostiteljstvo i trgovinu</izvorni_sadrzaj>
    <derivirana_varijabla naziv="DomainObject.Predmet.ProtustrankaNazivFormated_1">STELLA NAUTICA društvo s ograničenom odgovornošću za ugostiteljstvo i trgovinu</derivirana_varijabla>
  </DomainObject.Predmet.ProtustrankaNazivFormated>
  <DomainObject.Predmet.ProtustrankaNazivFormatedOIB>
    <izvorni_sadrzaj>STELLA NAUTICA društvo s ograničenom odgovornošću za ugostiteljstvo i trgovinu, OIB 77906456435</izvorni_sadrzaj>
    <derivirana_varijabla naziv="DomainObject.Predmet.ProtustrankaNazivFormatedOIB_1">STELLA NAUTICA društvo s ograničenom odgovornošću za ugostiteljstvo i trgovinu, OIB 77906456435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STELLA NAUTICA društvo s ograničenom odgovornošću za ugostiteljstvo i trgovinu</item>
    </izvorni_sadrzaj>
    <derivirana_varijabla naziv="DomainObject.Predmet.ProtuStrankaListFormated_1">
      <item>STELLA NAUTICA društvo s ograničenom odgovornošću za ugostiteljstvo i trgovinu</item>
    </derivirana_varijabla>
  </DomainObject.Predmet.ProtuStrankaListFormated>
  <DomainObject.Predmet.ProtuStrankaListFormatedOIB>
    <izvorni_sadrzaj>
      <item>STELLA NAUTICA društvo s ograničenom odgovornošću za ugostiteljstvo i trgovinu, OIB 77906456435</item>
    </izvorni_sadrzaj>
    <derivirana_varijabla naziv="DomainObject.Predmet.ProtuStrankaListFormatedOIB_1">
      <item>STELLA NAUTICA društvo s ograničenom odgovornošću za ugostiteljstvo i trgovinu, OIB 77906456435</item>
    </derivirana_varijabla>
  </DomainObject.Predmet.ProtuStrankaListFormatedOIB>
  <DomainObject.Predmet.ProtuStrankaListFormatedWithAdress>
    <izvorni_sadrzaj>
      <item>STELLA NAUTICA društvo s ograničenom odgovornošću za ugostiteljstvo i trgovinu, Rokovača 0, 22222 Skradin</item>
    </izvorni_sadrzaj>
    <derivirana_varijabla naziv="DomainObject.Predmet.ProtuStrankaListFormatedWithAdress_1">
      <item>STELLA NAUTICA društvo s ograničenom odgovornošću za ugostiteljstvo i trgovinu, Rokovača 0, 22222 Skradin</item>
    </derivirana_varijabla>
  </DomainObject.Predmet.ProtuStrankaListFormatedWithAdress>
  <DomainObject.Predmet.ProtuStrankaListFormatedWithAdressOIB>
    <izvorni_sadrzaj>
      <item>STELLA NAUTICA društvo s ograničenom odgovornošću za ugostiteljstvo i trgovinu, OIB 77906456435, Rokovača 0, 22222 Skradin</item>
    </izvorni_sadrzaj>
    <derivirana_varijabla naziv="DomainObject.Predmet.ProtuStrankaListFormatedWithAdressOIB_1">
      <item>STELLA NAUTICA društvo s ograničenom odgovornošću za ugostiteljstvo i trgovinu, OIB 77906456435, Rokovača 0, 22222 Skradin</item>
    </derivirana_varijabla>
  </DomainObject.Predmet.ProtuStrankaListFormatedWithAdressOIB>
  <DomainObject.Predmet.ProtuStrankaListNazivFormated>
    <izvorni_sadrzaj>
      <item>STELLA NAUTICA društvo s ograničenom odgovornošću za ugostiteljstvo i trgovinu</item>
    </izvorni_sadrzaj>
    <derivirana_varijabla naziv="DomainObject.Predmet.ProtuStrankaListNazivFormated_1">
      <item>STELLA NAUTICA društvo s ograničenom odgovornošću za ugostiteljstvo i trgovinu</item>
    </derivirana_varijabla>
  </DomainObject.Predmet.ProtuStrankaListNazivFormated>
  <DomainObject.Predmet.ProtuStrankaListNazivFormatedOIB>
    <izvorni_sadrzaj>
      <item>STELLA NAUTICA društvo s ograničenom odgovornošću za ugostiteljstvo i trgovinu, OIB 77906456435</item>
    </izvorni_sadrzaj>
    <derivirana_varijabla naziv="DomainObject.Predmet.ProtuStrankaListNazivFormatedOIB_1">
      <item>STELLA NAUTICA društvo s ograničenom odgovornošću za ugostiteljstvo i trgovinu, OIB 77906456435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STELLA NAUTICA društvo s ograničenom odgovornošću za ugostiteljstvo i trgovinu</izvorni_sadrzaj>
    <derivirana_varijabla naziv="DomainObject.Predmet.ProtustrankaIDrugi_1">STELLA NAUTICA društvo s ograničenom odgovornošću za ugostiteljstvo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STELLA NAUTICA društvo s ograničenom odgovornošću za ugostiteljstvo i trgovinu, OIB 77906456435, Rokovača 0, 22222 Skradin</izvorni_sadrzaj>
    <derivirana_varijabla naziv="DomainObject.Predmet.ProtustrankaIDrugiAdressOIB_1">STELLA NAUTICA društvo s ograničenom odgovornošću za ugostiteljstvo i trgovinu, OIB 77906456435, Rokovača 0,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STELLA NAUTICA društvo s ograničenom odgovornošću za ugostiteljstvo i trgovinu</item>
    </izvorni_sadrzaj>
    <derivirana_varijabla naziv="DomainObject.Predmet.SudioniciListNaziv_1">
      <item>FINA - Podružnica Šibenik</item>
      <item>STELLA NAUTICA društvo s ograničenom odgovornošću za ugostiteljstvo i trgovinu</item>
    </derivirana_varijabla>
  </DomainObject.Predmet.SudioniciListNaziv>
  <DomainObject.Predmet.SudioniciListAdressOIB>
    <izvorni_sadrzaj>
      <item>FINA - Podružnica Šibenik, OIB 85821130368, Perivoj L. Marune 1,22000 Šibenik</item>
      <item>STELLA NAUTICA društvo s ograničenom odgovornošću za ugostiteljstvo i trgovinu, OIB 77906456435, Rokovača 0,22222 Skradin</item>
    </izvorni_sadrzaj>
    <derivirana_varijabla naziv="DomainObject.Predmet.SudioniciListAdressOIB_1">
      <item>FINA - Podružnica Šibenik, OIB 85821130368, Perivoj L. Marune 1,22000 Šibenik</item>
      <item>STELLA NAUTICA društvo s ograničenom odgovornošću za ugostiteljstvo i trgovinu, OIB 77906456435, Rokovača 0,22222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77906456435</item>
    </izvorni_sadrzaj>
    <derivirana_varijabla naziv="DomainObject.Predmet.SudioniciListNazivOIB_1">
      <item>, OIB 85821130368</item>
      <item>, OIB 77906456435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2423</properties:Characters>
  <properties:Lines>75</properties:Lines>
  <properties:Paragraphs>19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2015-12-22T11:02:00Z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